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57f9" w14:paraId="4ac57f9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6C619D">
        <w:rPr>
          <w:sz w:val="24"/>
          <w:szCs w:val="24"/>
        </w:rPr>
        <w:t>6258/2016</w:t>
      </w:r>
      <w:r w:rsidR="00A17546">
        <w:rPr>
          <w:sz w:val="24"/>
          <w:szCs w:val="24"/>
        </w:rPr>
        <w:t>-41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6C619D" w:rsidP="006C619D" w:rsidR="006C619D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>Trgovački sud u Zagrebu, po sucu Nikoli Ribariću, u stečajnom predmetu nad dužnikom INKOP OBUĆA d.o.o.</w:t>
      </w:r>
      <w:r>
        <w:rPr>
          <w:sz w:val="24"/>
          <w:szCs w:val="24"/>
        </w:rPr>
        <w:t xml:space="preserve"> u stečaju</w:t>
      </w:r>
      <w:r w:rsidRPr="00E331FD">
        <w:rPr>
          <w:sz w:val="24"/>
          <w:szCs w:val="24"/>
        </w:rPr>
        <w:t xml:space="preserve">, Poznanovec (Općina Bedekovčina), Zagorske brigade 1, OIB: 51100142652, </w:t>
      </w:r>
      <w:r>
        <w:rPr>
          <w:sz w:val="24"/>
          <w:szCs w:val="24"/>
        </w:rPr>
        <w:t>nakon održanog ispitnog ročišta dana 4. travnja 2017. godine, dana 4. travnja 2017. godine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6C619D" w:rsidP="006C619D" w:rsidR="006C619D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6C619D" w:rsidP="006C619D" w:rsidR="006C619D" w:rsidRPr="00D3523C">
      <w:pPr>
        <w:ind w:left="720"/>
        <w:jc w:val="both"/>
        <w:rPr>
          <w:b/>
          <w:sz w:val="24"/>
          <w:szCs w:val="24"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Bezproreda"/>
        <w:ind w:left="1080"/>
        <w:rPr>
          <w:b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3"/>
        <w:gridCol w:w="1417"/>
        <w:gridCol w:w="1357"/>
        <w:gridCol w:w="2046"/>
        <w:gridCol w:w="1417"/>
        <w:gridCol w:w="1376"/>
      </w:tblGrid>
      <w:tr w:rsidTr="00FE70C0" w:rsidR="006C619D" w:rsidRPr="00B40BEB">
        <w:trPr>
          <w:jc w:val="center"/>
        </w:trPr>
        <w:tc>
          <w:tcPr>
            <w:tcW w:type="pct" w:w="701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pct" w:w="800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Ime i prezime/tvrtka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pct" w:w="766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OIB vjerovnika </w:t>
            </w:r>
          </w:p>
        </w:tc>
        <w:tc>
          <w:tcPr>
            <w:tcW w:type="pct" w:w="1155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Adresa/sjedište vjerovnika</w:t>
            </w:r>
          </w:p>
        </w:tc>
        <w:tc>
          <w:tcPr>
            <w:tcW w:type="pct" w:w="800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prijavljene</w:t>
            </w:r>
            <w:r>
              <w:rPr>
                <w:szCs w:val="24"/>
              </w:rPr>
              <w:t xml:space="preserve"> tražbine</w:t>
            </w:r>
            <w:r w:rsidRPr="00B40BEB">
              <w:rPr>
                <w:szCs w:val="24"/>
              </w:rPr>
              <w:t xml:space="preserve"> (kn)</w:t>
            </w:r>
          </w:p>
        </w:tc>
        <w:tc>
          <w:tcPr>
            <w:tcW w:type="pct" w:w="777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KOLARIĆ (Gabrijel) ANTUN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51885335145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MARTINEC OREHOV. 83,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HORVAT (Stjepan) VERA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76371654047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LOVREČAN 88,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37.488,55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37.488,55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MILOŠIĆ (Josip) DAMIR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37437508288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SELNICA 21, MARIJA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68.265,78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68.265,78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ŠAMEC (Stjepan) BISERKA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85372390321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R.J. ŠPANCA 63,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38.383,55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38.383,55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RAFAJ (Stjepan) VLADO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58224926380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Orehovička cesta 1 k,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124.769,84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124.769,84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ROGAN (Stjepan) ZDRAVKO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98636754702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T.i J.JURIN 11,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149.445,55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149.445,55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CERČIĆ (Franjo) MARIJA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47058773472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MALI KOMOR 5c,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72.398,93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72.398,93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ČEHULIĆ (Zlatko) DAMIR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65617582536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R.J. ŠPANCA 61,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39.308,53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39.308,53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BELOŠEVIĆ (Rudolf) KREŠIMIR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75556609036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MARTINEC OREH. 79,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68.670,63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68.670,63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JAKUŠ-MEJAREC (Stjepan) IVICA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70002608695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PUSTODOL OREHOV. 81,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75.203,55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75.203,55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SOKOLIĆ (Ljudevit) VERICA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46917059761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VUKANCI 59,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31.498,05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31.498,05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KONČIĆ (Jeronim) IVICA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87098616501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MARTINEC OREH. 86,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38.137,11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38.137,11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TENŠEK (Dragutin) VESNICA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54150548042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OREHOVICA 107,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18.869,20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18.869,20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PUSTAK (Milan) DRAGUTIN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46500586141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ZAGORSKA 56,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28.836,41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28.836,41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JAKOPEC (Stjepan) ZDRAVKO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20462871469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SELNICA 137, MARIJA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43.078,05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43.078,05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MACENIĆ (Vid)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31551142117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MLINARIĆI DONJI 2,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33.192,96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33.192,96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TRETINJAK (Franjo) JADRANKA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76986054676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OREHOV. 96A,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37.730,05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37.730,05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BOSEC (Miško)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57925356364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VUČAK 124,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37.827,55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37.827,55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PTIČAR (Mato) MILAN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51076051982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R.J. ŠPANCA 23,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45.204,55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45.204,55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KRALJ (Josip) MARIJA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82059886208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M. HABULIN 58,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52.489,79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52.489,79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JAKUŠ (Dragutin) STJEPAN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75492286135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BELOVAR ZLATARSKI 28,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38.780,55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38.780,55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LONČARI</w:t>
            </w:r>
            <w:r w:rsidRPr="003102DB">
              <w:rPr>
                <w:color w:val="000000"/>
                <w:sz w:val="24"/>
                <w:szCs w:val="24"/>
              </w:rPr>
              <w:lastRenderedPageBreak/>
              <w:t>Ć (Mirko) JASNA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lastRenderedPageBreak/>
              <w:t>063907145</w:t>
            </w:r>
            <w:r w:rsidRPr="003102DB"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lastRenderedPageBreak/>
              <w:t xml:space="preserve">GRDENCI 80, </w:t>
            </w:r>
            <w:r w:rsidRPr="0025298C">
              <w:rPr>
                <w:color w:val="000000"/>
                <w:sz w:val="24"/>
                <w:szCs w:val="24"/>
              </w:rPr>
              <w:lastRenderedPageBreak/>
              <w:t>ZABOK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20.213,28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20.213,28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23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NOVOSEL (Zvonimir) KATICA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25604445152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ČLEKOVIĆA ALOJZA 39,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41.886,76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41.886,76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LAJŠIĆ (Ivan) Slavka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95643886011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A. ČLEKOVIĆA 13,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11.459,95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11.459,95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NOVOSEL (Marko)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82198709389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M. NOVOSELA 5,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32.433,20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32.433,20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GRABUŠIĆ (Ivan) MELITA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35739030259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NAS. CERINA 14,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37.666,55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37.666,55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ČEHULIĆ (Alojz) ZDENKICA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42483163000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BRESTOVEC OREHOV.63a,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43.770,68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43.770,68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ŠEKREST (Janko)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06025692935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NARODNIH HEROJA 19,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18.309,72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18.309,72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BABIĆ (Milan) ŠTEFICA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98600067053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T.i J. JURIN 10a,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28.995,73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28.995,73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HAUS (Josip) SLAVKO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80766251231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VUČAK 137,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37.623,55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37.623,55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JUREC (Maks) LJILJANA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39911273482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BRAĆE SAJKO 9A,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40.557,58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40.557,58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TRČAK (Stjepan)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59005521263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ČAJKOVLJANSKO NAS. 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TRČAK (Ivan)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03567192710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39,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25.340,44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25.340,44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VALJAK (Antun) BRANKO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61512563262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T. I J. JURIN 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5.546,00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5.546,00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MEŠTROVIĆ (Dragutin) BRANKA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06763693928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BELOVAR ZLATARSKI 10,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18.937,80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18.937,80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ANDROIĆ (Stjepan) MARIJA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94509165418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PERŠ.  FRKULJEVEC 11 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45.777,55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45.777,55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37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GORIČKI (Adolf) ŽELJKA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14382826844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KEBEL 30,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35.728,69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35.728,69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MAJPRUZ (Viktor) DRAGICA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31186412694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NJASELJE JALŠEVEC 15,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39.328,66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39.328,66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39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PUKLIN (Vlado) NEVENKA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94904020307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D. BRESTOVEČKA 21,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18.177,30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18.177,30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KOVAČIĆ (Ljudevit) ANKICA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37430746567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ZAGORSKE BRIGADE 20a,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39.038,55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39.038,55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FRANC (Dragan) MIRELA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30819121424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NAS.CERINA 9,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36.413,68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36.413,68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KOBEŠČAK (Mirko) NADA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54454415388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BRESTOVEC OREHOVIČKI,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35.413,05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35.413,05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FRANC (Blaž) VERICA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60589078856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NASELJE JALŠEVEC 44/,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35.409,54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35.409,54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HERCEG (Stanko) DARINKA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85201588488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LUG OREHOVIČKI 7,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39.366,28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39.366,28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LUKIĆ HABULIN (Milka) LJUBICA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70605812538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MARIJE HABULIN 16,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34.414,81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34.414,81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POSTONJSKI (Dragutin) DRAGICA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19458002019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OREHOVICA 29, BR.OREHOV.,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19.087,60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19.087,60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BEDIĆ (Franjo)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27960551263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42,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45.489,05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45.489,05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VRAGOVIĆ (Josip)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41884774727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BREGOVITA 25,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38.308,98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38.308,98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49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KOLARIĆ (Ivan) VERA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20986023770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OREHOV. 83,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38.820,18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38.820,18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ŠARONJA (Adolf) VERA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09801730459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PUSTODOL OREHOV. 51,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38.708,68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38.708,68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 xml:space="preserve">TRČAK </w:t>
            </w:r>
            <w:r w:rsidRPr="003102DB">
              <w:rPr>
                <w:sz w:val="24"/>
                <w:szCs w:val="24"/>
              </w:rPr>
              <w:lastRenderedPageBreak/>
              <w:t>(Stanko) BLAŽENKA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lastRenderedPageBreak/>
              <w:t>450452832</w:t>
            </w:r>
            <w:r w:rsidRPr="003102DB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lastRenderedPageBreak/>
              <w:t xml:space="preserve">MALI </w:t>
            </w:r>
            <w:r w:rsidRPr="0025298C">
              <w:rPr>
                <w:sz w:val="24"/>
                <w:szCs w:val="24"/>
              </w:rPr>
              <w:lastRenderedPageBreak/>
              <w:t>BUKOVEC 16,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45.387,35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45.387,35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52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BELOŠEVIĆ (Petar) VIŠNJICA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28702123794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OREH. 79,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29.420,13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29.420,13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ADANIĆ (Bož.) LJUBICAJADRANKA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98865747902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PERŠAVES 105 E,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41.277,62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41.277,62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BOBEK (Josip) BOŽENA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26286031037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FRKULJEVEC 28a, MIHOVLJAN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29.281,59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29.281,59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SEDAK (Josip)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84199777883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MAČE 93b,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36.499,49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36.499,49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PTIČAR (Dragutin) LJUBICA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65597997305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VALENTA JAKUŠA 12,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BENČIČ (Stjepan)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06130962591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MALI BUKOVEC 33,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36.772,07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36.772,07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SALAR (Stjepan)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44221244080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ZAGORSKE BRIGADE 30,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36.803,28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36.803,28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59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HERCEG (Zvonko) LJILJANKA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74308945959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A. MIHANOVIĆA 49,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22.481,64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22.481,64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KRALJ (Andrija) PAVICA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88255832750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M. HABULIN 52,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18.598,20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18.598,20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SINKOVIĆ (Stanko)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26566819033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KOMARI 13,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40.411,16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40.411,16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ŠARONJA (Ljudevit) LJUBICA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88748389630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VELIKI  BUKOVEC 115a,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45.263,05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45.263,05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GALO (Stjepan)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95612995577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NARODNIH HEROJA 7,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33.594,24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33.594,24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ROGINA (Josip) LJUBICA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37341606077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LIPOVEC 29,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24.146,80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24.146,80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 xml:space="preserve">FRANC (Ivan) </w:t>
            </w:r>
            <w:r w:rsidRPr="003102DB">
              <w:rPr>
                <w:color w:val="000000"/>
                <w:sz w:val="24"/>
                <w:szCs w:val="24"/>
              </w:rPr>
              <w:lastRenderedPageBreak/>
              <w:t>DRAGA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lastRenderedPageBreak/>
              <w:t>78070995705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KEBEL 12,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6.081,99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6.081,99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66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DED (Antun)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34993254977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20,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HERCIGONJA (Ivan)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37623002493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POLJANICA BISTR. 258, MARIJA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45.686,55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45.686,55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IVANČIR (Stjepan)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34808522616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KOMOR 75,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45.545,05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45.545,05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69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MIKULEC (Mirko)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01355144493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GRANČARSKA 45,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36.181,25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36.181,25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KOLETIĆ (Petar)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47107684223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OREHOVIČKI,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40.222,16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40.222,16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BAN (Mijo) MARIJA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57575539731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JALŠEVEC 26,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40.753,28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40.753,28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BUNTAK (Tomo) RUŽICA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41381829334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DONJA BATINA 214, BELEC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39.796,67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39.796,67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KUNIĆ (Tomo) ANKICA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70876531440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ČAJKOVLJANSKO N. 12,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19.035,10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19.035,10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KUNIĆ (Rudolf) BARICA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82461350056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ČAJKOVLJANSKO NAS. 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FRANC (Dragan) MARIJA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72897472508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KEBEL 7 B,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35.283,19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35.283,19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VIDAK (Rudolf) GORDANA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78087109571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PALIH BORACA 40,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39.886,16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39.886,16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NOVOSEL (Petar)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89792490629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NASELJE JURCI 9,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34.260,78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34.260,78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DRAGANIĆ (Vladislav) ĐURĐICA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06147504915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109 B,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38.598,39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38.598,39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79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FERNEŽIR (Petar) MARICA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13688905640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ŽIDOVINJAK  1 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 xml:space="preserve">PAVLEK </w:t>
            </w:r>
            <w:r w:rsidRPr="003102DB">
              <w:rPr>
                <w:sz w:val="24"/>
                <w:szCs w:val="24"/>
              </w:rPr>
              <w:lastRenderedPageBreak/>
              <w:t>(Gabrijel) MIRICA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lastRenderedPageBreak/>
              <w:t>076888814</w:t>
            </w:r>
            <w:r w:rsidRPr="003102DB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lastRenderedPageBreak/>
              <w:t xml:space="preserve">PUSTODOL </w:t>
            </w:r>
            <w:r w:rsidRPr="0025298C">
              <w:rPr>
                <w:sz w:val="24"/>
                <w:szCs w:val="24"/>
              </w:rPr>
              <w:lastRenderedPageBreak/>
              <w:t>OREHOV. 35,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32.957,78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32.957,78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81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MIKULEC (Stjepan) BLAŽENKA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75429788374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GOR.BRESTOVEČKA 22,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41.263,41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41.263,41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KOLARIĆ (Franjo) SUZANA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29725854185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JURCI 8,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43.416,56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43.416,56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VIDEK (Nikola) RENATA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07417700965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POLJANA 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45.323,25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45.323,25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HULJAK (Branko) VERICA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04206574193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OREHOVIČKA CESTA 2 B,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46.762,55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46.762,55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JAKUŠ (Petar)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60100687700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BELOVAR ZLATARSKI 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43.371,55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43.371,55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SIKETIĆ (Petar) LJUBICA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08646109167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OREHOVICA 105,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39.787,55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39.787,55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JUREC (Vlado) MARICA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20455252461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BRAĆE SAJKO 9 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BUREK (Alojz)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90511393882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NASELJE CERINA 10 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33.412,52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33.412,52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89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ŠLIBAR (Janko)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59461460765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LUG OREHOVIČKI 37,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BAN (Gabrijel)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91213308421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ZELENGAJSKA 20,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43.687,10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43.687,10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ANDROIĆ (Branko) JASENKA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25767957255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VELIKA VETERNIČKA 51, MIHOVLJAN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40.065,10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40.065,10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FILIPEC (Ivan) BLAŽENKA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57874118484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OREHOV. 80A,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45.190,55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45.190,55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HERCEG (Josip) ZDENKA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05837387594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ŠPIČKOVINA 31, ZABOK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45.582,55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45.582,55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 xml:space="preserve">HABLJAK </w:t>
            </w:r>
            <w:r w:rsidRPr="003102DB">
              <w:rPr>
                <w:sz w:val="24"/>
                <w:szCs w:val="24"/>
              </w:rPr>
              <w:lastRenderedPageBreak/>
              <w:t>(Dragutin) ZDENKA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lastRenderedPageBreak/>
              <w:t>021069631</w:t>
            </w:r>
            <w:r w:rsidRPr="003102DB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lastRenderedPageBreak/>
              <w:t xml:space="preserve">GRABE 25 B, </w:t>
            </w:r>
            <w:r w:rsidRPr="0025298C">
              <w:rPr>
                <w:sz w:val="24"/>
                <w:szCs w:val="24"/>
              </w:rPr>
              <w:lastRenderedPageBreak/>
              <w:t>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32.739,89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32.739,89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95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PTIČAR (Antun)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61570024947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R.J.ŠPANCA 23,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41.249,10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41.249,10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VIDEK (Janko) VERICA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94734608988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A. MIHANOVIĆA 62a,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  <w:r w:rsidRPr="009F69E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5.00</w:t>
            </w:r>
            <w:r w:rsidRPr="009F69E9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KROK (Franjo)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13034335709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N.JALŠEVEC 30 D,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40.665,28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40.665,28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POTOČKI (Stjepan) JASNICA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39865066065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NARODNIH HEROJA 6,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39.388,38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39.388,38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99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MILETIĆ (Dragutin) JADRANKA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38346480428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MLINARIĆI DONJI 10,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45.462,55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TUŠKAN (Marijan) BLAŽENKA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19549013602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MALI BUKOVEC 18a,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34.570,08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34.570,08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VALJAK (Stjepan)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90101637883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T.i J.JURIN  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45.381,15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45.381,15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VIDIČEK (Ignac)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01758939690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NARODNIH HEROJA 19,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30.603,61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30.603,61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NOVOSEL (Josip) AGATA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06446914070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BRAĆE SAJKO 10,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44.510,52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44.510,52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KOMORSKI (Josip)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52362587601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OREHOVIČKI 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39.330,16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39.330,16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NOVOSEL (Marko) ĐURĐICA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71378872697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OREHOVIČKA CESTA 3 C,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32.134,86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32.134,86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VUJAKOVIĆ (Marijan) ANKICA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75167237251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MALI BUKOVEC 5b,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23.509,01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23.509,01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 xml:space="preserve">NOVOSEL (Antun) </w:t>
            </w:r>
            <w:r w:rsidRPr="003102DB">
              <w:rPr>
                <w:color w:val="000000"/>
                <w:sz w:val="24"/>
                <w:szCs w:val="24"/>
              </w:rPr>
              <w:lastRenderedPageBreak/>
              <w:t>BARICA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lastRenderedPageBreak/>
              <w:t>19026193066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 xml:space="preserve">ZAGORSKE BRIGADE 50, </w:t>
            </w:r>
            <w:r w:rsidRPr="0025298C">
              <w:rPr>
                <w:color w:val="000000"/>
                <w:sz w:val="24"/>
                <w:szCs w:val="24"/>
              </w:rPr>
              <w:lastRenderedPageBreak/>
              <w:t>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25.957,28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25.957,28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108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BOROŠ (Božidar) SANJA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06916625596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Grbovec 31 G,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38.938,28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38.938,28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109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TURČIN (Ivan) IVANA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19837781191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KOMOR 44,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44.600,25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44.600,25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PUSTAK (Janko) JADRANKA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43959617613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ZAGORSKA 56,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38.478,55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38.478,55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NOVOSEL (Božidar) MAJA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64991495148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LUG OREHOVEČKI 44,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39.151,28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39.151,28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ROD (Dragutin) ŠTEFICA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37393608863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PERŠAVES 33,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41.177,61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41.177,61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KROFLIN (Dragutin) KATICA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04512718385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11,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POSARIĆ (Andrija) BRANKICA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07704872155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VELIKI BUKOVEC 25,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24.965,14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24.965,14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PAVLEK (Alojz) BISERKA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65634865962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VELEŠKOVEC 65,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38.703,08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38.703,08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JAKUŠ MEJAREC (Viktor) SUNČANA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42152100831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PUSTODOL OREH. 81.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38.661,28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38.661,28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MARKOVIĆ (Dragutin) BLAŽENKA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25213232390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MAČE 165,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HORVAT (Andrija) SUZANA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18737918515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VELIKI BUKOVEC 99,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26.348,28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26.348,28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119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ČEHULIĆ (Branko)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24633366233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GRABE 25 C,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33.408,56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33.408,56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SOPINA (Stjepan) BERNARD</w:t>
            </w:r>
            <w:r w:rsidRPr="003102DB">
              <w:rPr>
                <w:sz w:val="24"/>
                <w:szCs w:val="24"/>
              </w:rPr>
              <w:lastRenderedPageBreak/>
              <w:t>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lastRenderedPageBreak/>
              <w:t>51302925357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11,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38.836,28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38.836,28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121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MLINARIĆ (Blaž) ŠTEFANIJA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36227517951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T. I J. JURIN 5,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43.561,70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43.561,70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DED (Ivan)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36796677698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ZAGORSKI PUT 4,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42.080,55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42.080,55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HERCEG (Franjo) PAVICA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07235827150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BRESTOVEC OREHOV. 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38.523,55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38.523,55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MARKOVIĆ (Dragutin) VESNICA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16991713908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A. ČLEKOVIĆA 47 A,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39.543,55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39.543,55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GORIČKI (Adolf)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95018023908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30,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38.368,55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38.368,55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ĐURKAN (Stjepan) JASNA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52846777422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LUG OREHOVIČKI 6,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39.505,28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39.505,28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ŠARONJA (Janko)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36633955372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PUSTODOL OREHOV. 67,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39.059,28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39.059,28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JAKUŠ-MEJAREC (Stjepan) GORDANA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29400947604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VALENTA JAKUŠA 24,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35.639,07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35.639,07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129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GALIĆ TOPOLOVEC (Drag.) LIDIJA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09476526870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BRESTOVEC OREHOVIČKI, BR. OREHOV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29.075,67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29.075,67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BABIĆ (Drago)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27994728062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ERVENIK 81, ZLATAR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18.601,66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18.601,66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SAJKO (Andrija) MARIJA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44177503512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BRAĆE SAJKO 18,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35.654,07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35.654,07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SIKETIĆ (Dragutin) RENATA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57353529559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PUSTODOL OREH. 23,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32.562,38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32.562,38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BAJS (Ivan) ĐURĐA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43170576484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SELNICA 267, MARIJA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26.812,95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26.812,95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134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VALJAK (Franjo)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61458547972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ZADRAVEC 31,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15.146,00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15.146,00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PAVLEK (Ivan) ANICA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94782021928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PUSTODOL OREH. 1A,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27.013,06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27.013,06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CAVOR (Franjo) LJUBA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16731868247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OREHOVIČKA CESTA 5 B,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32.871,54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32.871,54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ŠAFRAN (Ivo) MARA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60588057572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ZAGORSKE BRIGADE 11,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20.230,02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20.230,02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HRVOJ (Alojz)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57728169177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NARODNIH HEROJA 55,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35.339,44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35.339,44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139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HERCEG DAMIR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32710384424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VELIKI BUKOVEC 34,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5.000,00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5.000,00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JURINA ( Franjo) ŠTEFICA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74894117219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52,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38.646,05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38.646,05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PAVLEK (Franjo) DRAGO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07848932899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OREHOVICA 31 A, BREST.OREH.,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37.999,55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37.999,55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JURAK (Slavko) DRAGUTIN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66089908576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OREHOV. 18,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16.956,78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16.956,78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NOVOSEL (Viktor) JOSIP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89235007507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PALIH BORACA 38,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38.447,05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38.447,05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HORVAT (Vlado) KRISTINKA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62383729680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VUČAK 44,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45.384,05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45.384,05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KOVAČIĆ (Zvonimir)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32591364516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103,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17.908,68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17.908,68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JUREC (Ivan) ANICA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29151811007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NAS. JURCI 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38.166,55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38.166,55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NOVOSEL (Vid) IVICA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45696270029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ZAGORSKI PUT 3,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38.090,55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38.090,55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148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TOPOLOV</w:t>
            </w:r>
            <w:r w:rsidRPr="003102DB">
              <w:rPr>
                <w:sz w:val="24"/>
                <w:szCs w:val="24"/>
              </w:rPr>
              <w:lastRenderedPageBreak/>
              <w:t>EC (Antun)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lastRenderedPageBreak/>
              <w:t>489826437</w:t>
            </w:r>
            <w:r w:rsidRPr="003102DB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lastRenderedPageBreak/>
              <w:t xml:space="preserve">PUSTODOL </w:t>
            </w:r>
            <w:r w:rsidRPr="0025298C">
              <w:rPr>
                <w:sz w:val="24"/>
                <w:szCs w:val="24"/>
              </w:rPr>
              <w:lastRenderedPageBreak/>
              <w:t>OREHOV. 63,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39.271,55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39.271,55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149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SUPINA (Ivan) DRAGUTIN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97887662792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88,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45.620,05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MIHOLIĆ (Ivan) BORIS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77526820084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MARTINEC OREH. 90,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TRČAK (Ivan) RADOVAN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18565245612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ČAJKOVLJANSKO NAS. 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53.046,72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53.046,72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VARGA (Stjepan) MARICA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84738977386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MAČE 160 A,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38.697,05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38.697,05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GORIČKI (Petar) ŠTEFICA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29166928731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NAS. GLUMPAKI 24,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38.271,55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38.271,55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HERCEG (Josip) IVANKA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64232011750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34,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VUĐAN (Antun)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04388728407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MIHOVLJAN 69 A, MIHOVLJAN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18.105,66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18.105,66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MARKOVIĆ (Dragutin) ŽELJKO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29236407030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64a,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38.477,55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38.477,55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VUKIĆ (Juraj) LJUBICA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20621703893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KRIŽANČE 33, ZAČRETJE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34.439,40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34.439,40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ĐURKAN (Juraj) ĐURĐICA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31786679199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3,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38.430,55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38.430,55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159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JUREC (Janko) LIDIJA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10284951108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R. Jakuša Španca 29b,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42.859,13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42.859,13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BUBNJAR (Antun) VESNICA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83968666978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GRABE 61,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PILJAK (Ljubica) IVICA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58028080644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MAČE 193,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35.335,05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35.335,05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TUŠKAN (Stjepan) DAMIR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98225638878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MALI BUKOVEC 1b,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27.005,31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27.005,31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163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NOVOSEL (Marko)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09064974782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PALIH BORACA 38,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38.480,55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38.480,55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TRETINJAK (Vladimir) MARICA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01144796885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ZAGORSKA 38,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44.604,55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44.604,55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ROGINIĆ (Janko) ŠTEFICA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26623619454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HUM ZABOČKI 23, ZABOK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18.862,80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18.862,80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KOBEŠČAK (Juraj) JOSIP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68303433627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PUSTODOL OREHOV. 1,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18.539,10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18.539,10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JAKUŠ MEJAREC (Lacko) VERICA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00763275439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V. JAKUŠA 32, LUG POZNANOVEČKI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45.437,55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45.437,55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NOVOSEL (Josip) STJEPAN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66278604591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BRAĆE SAJKO 10,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40.456,19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40.456,19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169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KUNŠTOVIĆ (Rudolf) VERICA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50847720816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CERINA 1B,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38.054,55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38.054,55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CRNIČKI BRANKO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38533075726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POLJANICA BISTRIČKA, MARIJA BISTRICA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38.500,25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38.500,25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ANDROIĆ (Đuro) JOSIP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21314374667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PERŠ.  FRKULJEVEC 11 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45.777,55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45.777,55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MLAKAR (Ivan) NADA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06338927108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LUG OREHOVIČKI 36, BREST.OREHOVEČKI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18.869,20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18.869,20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KRALJIĆ (Milan) STJEPAN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20731420491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BREŽNA ULICA 26, OROSLAVJE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5.435,76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5.435,76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KRALJIĆ (Dragutin) ŠTEFANIJA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29824957489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BREŽNA ULICA 26, OROSLAVJE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22.293,28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22.293,28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VIDAK (Stjepan) DARKO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96271226673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P.BORACA 40,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20.325,00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20.325,00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 xml:space="preserve">POTOČKI </w:t>
            </w:r>
            <w:r w:rsidRPr="003102DB">
              <w:rPr>
                <w:sz w:val="24"/>
                <w:szCs w:val="24"/>
              </w:rPr>
              <w:lastRenderedPageBreak/>
              <w:t>(Dragutin) BRANKO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lastRenderedPageBreak/>
              <w:t>256015951</w:t>
            </w:r>
            <w:r w:rsidRPr="003102DB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lastRenderedPageBreak/>
              <w:t xml:space="preserve">NARODNIH </w:t>
            </w:r>
            <w:r w:rsidRPr="0025298C">
              <w:rPr>
                <w:sz w:val="24"/>
                <w:szCs w:val="24"/>
              </w:rPr>
              <w:lastRenderedPageBreak/>
              <w:t>HEROJA 6,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38.246,55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38.246,55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177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JOSIPOVIĆ (Nevenko) PETAR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33890809839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NAR. HEROJA 55,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36.022,45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36.022,45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KOSMAT (Antun)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27434848293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NARODNIH HEROJA 72,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36.942,59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36.942,59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179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VALJAK (Josip) ZLATICA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90702390625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LUG OREHOVEČKI 42,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45.287,55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45.287,55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BUKVIĆ (Ladislav) ZDENKA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38711173102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MAČE 133 C 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44.070,55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44.070,55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LONČARIĆ (Alojz)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66076818795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MARTINEC OREHOV. 68,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36.559,49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36.559,49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RUKLJAČ (Stjepan) ZORICA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20495936970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NARODNIH HEROJA 27,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29.989,92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29.989,92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BISTROVIĆ (Vladimir) MARICA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87173535404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NARODNIH HEROJA 26,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44.611,55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44.611,55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KUNŠTOVIĆ (Dragutin) DRAGICA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28576211016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NASELJE CERINA 3a,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45.447,55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45.447,55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BISTROVIĆ (Gabrijel) MARIJAN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02651867567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NARODNIH HEROJA 26,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17.099,79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17.099,79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SEDAK (Stjepan)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62435628373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VUKANCI 54,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45.597,55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KRALJIĆ (Pavao) BARICA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25484112170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BREŽNA ULICA 27, OROSLAVJE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21.993,28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21.993,28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GLUMPAK (Josip) DRAGUTIN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30806715803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ZAGORSKA 48,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20.556,24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20.556,24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189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PEROŠ-POSTONJS</w:t>
            </w:r>
            <w:r w:rsidRPr="003102DB">
              <w:rPr>
                <w:color w:val="000000"/>
                <w:sz w:val="24"/>
                <w:szCs w:val="24"/>
              </w:rPr>
              <w:lastRenderedPageBreak/>
              <w:t>KI (Antun) ZRINKA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lastRenderedPageBreak/>
              <w:t>85474402847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 xml:space="preserve">OREHOVICA   22, BRESTOVEC </w:t>
            </w:r>
            <w:r w:rsidRPr="0025298C">
              <w:rPr>
                <w:color w:val="000000"/>
                <w:sz w:val="24"/>
                <w:szCs w:val="24"/>
              </w:rPr>
              <w:lastRenderedPageBreak/>
              <w:t>OREHOV.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lastRenderedPageBreak/>
              <w:t>9.042,94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9.042,94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lastRenderedPageBreak/>
              <w:t>190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FRANC (Ljudevit) VESNA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08179998325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KEBEL 24, BEDEKOVČINA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16.208,64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16.208,64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191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LUKIĆ HABULIN (Stjepan)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45030836381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MARIJE HABULIN 16,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16.168,15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16.168,15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192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LONČARIĆ (Josip) MIRJANA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78327929737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PALIH BORACA 4,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17.581,20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17.581,20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193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KRALJ (Josip) JOSIP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56610989299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DOMJANIĆEVA 12, ZLATAR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23.900,69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23.900,69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194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HABULIN (Zlatko) GORDANA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68644674533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KOMOR 7,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40.397,55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40.397,55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195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KROFLIN (Stjepan) ŽELJKO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61434266250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56,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46.426,55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46.426,55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196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TRČAK (Dragutin) KREŠO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27142344838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77,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34.936,55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34.936,55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197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KROFLIN  (Ivan) SNJEŽANA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26051616090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56,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44.140,05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44.140,05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198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HERCEG (Franjo) BOŽICA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sz w:val="24"/>
                <w:szCs w:val="24"/>
              </w:rPr>
            </w:pPr>
            <w:r w:rsidRPr="003102DB">
              <w:rPr>
                <w:sz w:val="24"/>
                <w:szCs w:val="24"/>
              </w:rPr>
              <w:t>74070367893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sz w:val="24"/>
                <w:szCs w:val="24"/>
              </w:rPr>
            </w:pPr>
            <w:r w:rsidRPr="0025298C">
              <w:rPr>
                <w:sz w:val="24"/>
                <w:szCs w:val="24"/>
              </w:rPr>
              <w:t>VELIKI BUKOVEC 36, MAČE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38.535,25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38.535,25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199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BOLŠEC (Vlado) IVAN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71403130593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ULICA BRAĆE RADIĆA 4, NOVI MAROF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34.140,44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34.140,44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 w:rsidRPr="001D4AD2">
              <w:rPr>
                <w:color w:val="000000"/>
                <w:sz w:val="24"/>
                <w:szCs w:val="24"/>
              </w:rPr>
              <w:t>200</w:t>
            </w:r>
            <w:r w:rsidRPr="003102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ROGAN (Branko) ERNEST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 w:rsidRPr="003102DB">
              <w:rPr>
                <w:color w:val="000000"/>
                <w:sz w:val="24"/>
                <w:szCs w:val="24"/>
              </w:rPr>
              <w:t>45712294830</w:t>
            </w:r>
          </w:p>
        </w:tc>
        <w:tc>
          <w:tcPr>
            <w:tcW w:type="pct" w:w="1155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 w:rsidRPr="0025298C">
              <w:rPr>
                <w:color w:val="000000"/>
                <w:sz w:val="24"/>
                <w:szCs w:val="24"/>
              </w:rPr>
              <w:t>T. i J. JURIN 15,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14.926,56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14.926,56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 w:rsidRPr="001D4A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201.</w:t>
            </w:r>
          </w:p>
        </w:tc>
        <w:tc>
          <w:tcPr>
            <w:tcW w:type="pct" w:w="800"/>
          </w:tcPr>
          <w:p w:rsidRDefault="006C619D" w:rsidP="00FE70C0" w:rsidR="006C619D" w:rsidRPr="003102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HLEVNJAK KRUNOSLAV</w:t>
            </w:r>
          </w:p>
        </w:tc>
        <w:tc>
          <w:tcPr>
            <w:tcW w:type="pct" w:w="766"/>
          </w:tcPr>
          <w:p w:rsidRDefault="006C619D" w:rsidP="00FE70C0" w:rsidR="006C619D" w:rsidRPr="003102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31304709909</w:t>
            </w:r>
          </w:p>
        </w:tc>
        <w:tc>
          <w:tcPr>
            <w:tcW w:type="pct" w:w="1155"/>
            <w:vAlign w:val="bottom"/>
          </w:tcPr>
          <w:p w:rsidRDefault="006C619D" w:rsidP="00FE70C0" w:rsidR="006C619D" w:rsidRPr="002529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T. i J. JURIN 17</w:t>
            </w:r>
            <w:r w:rsidRPr="0025298C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5298C">
              <w:rPr>
                <w:color w:val="000000"/>
                <w:sz w:val="24"/>
                <w:szCs w:val="24"/>
              </w:rPr>
              <w:t xml:space="preserve"> POZNANOVEC</w:t>
            </w:r>
          </w:p>
        </w:tc>
        <w:tc>
          <w:tcPr>
            <w:tcW w:type="pct" w:w="800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10.661,00</w:t>
            </w:r>
          </w:p>
        </w:tc>
        <w:tc>
          <w:tcPr>
            <w:tcW w:type="pct" w:w="777"/>
          </w:tcPr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  <w:r w:rsidRPr="009F69E9">
              <w:rPr>
                <w:color w:val="000000"/>
                <w:sz w:val="24"/>
                <w:szCs w:val="24"/>
              </w:rPr>
              <w:t>10.661,00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701"/>
          </w:tcPr>
          <w:p w:rsidRDefault="006C619D" w:rsidP="00FE70C0" w:rsidR="006C61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00"/>
          </w:tcPr>
          <w:p w:rsidRDefault="006C619D" w:rsidP="00FE70C0" w:rsidR="006C619D" w:rsidRPr="00043E6E">
            <w:pPr>
              <w:rPr>
                <w:b/>
                <w:color w:val="000000"/>
                <w:sz w:val="24"/>
                <w:szCs w:val="24"/>
              </w:rPr>
            </w:pPr>
            <w:r w:rsidRPr="00043E6E">
              <w:rPr>
                <w:b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766"/>
          </w:tcPr>
          <w:p w:rsidRDefault="006C619D" w:rsidP="00FE70C0" w:rsidR="006C61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1155"/>
            <w:vAlign w:val="bottom"/>
          </w:tcPr>
          <w:p w:rsidRDefault="006C619D" w:rsidP="00FE70C0" w:rsidR="006C61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00"/>
          </w:tcPr>
          <w:p w:rsidRDefault="006C619D" w:rsidP="00FE70C0" w:rsidR="006C619D" w:rsidRPr="00043E6E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043E6E">
              <w:rPr>
                <w:b/>
                <w:color w:val="000000"/>
                <w:sz w:val="24"/>
                <w:szCs w:val="24"/>
              </w:rPr>
              <w:t>7.340.695,90</w:t>
            </w:r>
          </w:p>
          <w:p w:rsidRDefault="006C619D" w:rsidP="00FE70C0" w:rsidR="006C619D" w:rsidRPr="009F69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777"/>
          </w:tcPr>
          <w:p w:rsidRDefault="006C619D" w:rsidP="00FE70C0" w:rsidR="006C619D" w:rsidRPr="006E690F">
            <w:pPr>
              <w:pStyle w:val="Bezproreda"/>
              <w:jc w:val="right"/>
              <w:rPr>
                <w:b/>
                <w:szCs w:val="24"/>
              </w:rPr>
            </w:pPr>
            <w:r w:rsidRPr="00140234">
              <w:rPr>
                <w:b/>
                <w:szCs w:val="24"/>
              </w:rPr>
              <w:t>7.340.695,90</w:t>
            </w:r>
          </w:p>
        </w:tc>
      </w:tr>
    </w:tbl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 w:rsidRPr="00B40BEB">
      <w:pPr>
        <w:pStyle w:val="Bezproreda"/>
        <w:ind w:left="1080"/>
        <w:rPr>
          <w:b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7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90"/>
        <w:gridCol w:w="2096"/>
        <w:gridCol w:w="1924"/>
        <w:gridCol w:w="1974"/>
        <w:gridCol w:w="1672"/>
      </w:tblGrid>
      <w:tr w:rsidTr="00FE70C0" w:rsidR="006C619D" w:rsidRPr="00B40BEB">
        <w:trPr>
          <w:jc w:val="center"/>
        </w:trPr>
        <w:tc>
          <w:tcPr>
            <w:tcW w:type="pct" w:w="674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Redni broj prijavljene tražbine</w:t>
            </w:r>
          </w:p>
        </w:tc>
        <w:tc>
          <w:tcPr>
            <w:tcW w:type="pct" w:w="1183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Ime i prezime/tvrtka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pct" w:w="1086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OIB vjerovnika </w:t>
            </w:r>
          </w:p>
        </w:tc>
        <w:tc>
          <w:tcPr>
            <w:tcW w:type="pct" w:w="1114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Adresa/sjedište vjerovnika</w:t>
            </w:r>
          </w:p>
        </w:tc>
        <w:tc>
          <w:tcPr>
            <w:tcW w:type="pct" w:w="944"/>
            <w:vAlign w:val="center"/>
          </w:tcPr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6C619D" w:rsidP="00FE70C0" w:rsidR="006C619D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Otis dizala d.o.o.</w:t>
            </w:r>
          </w:p>
        </w:tc>
        <w:tc>
          <w:tcPr>
            <w:tcW w:type="pct" w:w="1086"/>
          </w:tcPr>
          <w:p w:rsidRDefault="006C619D" w:rsidP="00FE70C0" w:rsidR="006C619D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76080865307</w:t>
            </w:r>
          </w:p>
        </w:tc>
        <w:tc>
          <w:tcPr>
            <w:tcW w:type="pct" w:w="1114"/>
          </w:tcPr>
          <w:p w:rsidRDefault="006C619D" w:rsidP="00FE70C0" w:rsidR="006C619D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Prilaz V. Brajkovića 15,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4.173,10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Fond za zaštitu okoliša i energetsku učinkovitost</w:t>
            </w:r>
          </w:p>
        </w:tc>
        <w:tc>
          <w:tcPr>
            <w:tcW w:type="pct" w:w="1086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85828625994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Radnička cesta 80,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1.181,74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HRVATSKA AGENCIJA ZA MALO GOSPODARSTVO, INOVACIJE I INVESTICIJE (PRIJE HRVATSKA AGENCIJA ZA MALO GOSPODARSTVO I INVESTICIJE)</w:t>
            </w:r>
          </w:p>
        </w:tc>
        <w:tc>
          <w:tcPr>
            <w:tcW w:type="pct" w:w="1086"/>
          </w:tcPr>
          <w:p w:rsidRDefault="006C619D" w:rsidP="00FE70C0" w:rsidR="006C619D" w:rsidRPr="00A051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25609559342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 w:rsidRPr="00A0517B">
              <w:rPr>
                <w:szCs w:val="24"/>
              </w:rPr>
              <w:t>Ksaver 208, 10000 Zagreb</w:t>
            </w:r>
          </w:p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(prije Prilaz Gj. Deželića 7)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2.470.057,64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AUTOSERVIS I TRGOVINA ČORKO, VL. DANIJEL ČORKO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16078709983</w:t>
            </w:r>
          </w:p>
        </w:tc>
        <w:tc>
          <w:tcPr>
            <w:tcW w:type="pct" w:w="1114"/>
          </w:tcPr>
          <w:p w:rsidRDefault="006C619D" w:rsidP="00FE70C0" w:rsidR="006C619D" w:rsidRPr="00A0517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Križanče 10A, </w:t>
            </w:r>
            <w:r w:rsidRPr="00CD5F56">
              <w:rPr>
                <w:szCs w:val="24"/>
              </w:rPr>
              <w:t>49221</w:t>
            </w:r>
            <w:r>
              <w:rPr>
                <w:szCs w:val="24"/>
              </w:rPr>
              <w:t>Bedekovčina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8.225,46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AGIT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42650506038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Heinzelova 51,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22.622,59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KONTROL BIRO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80916616067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Savski Gaj IV, Put 10,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14.625,00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MANATEKS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31783606241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O. Keršovanija 12, 42000 Varaždin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15.627,50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ČATEKS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16536095427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Ulica Zrinsko-Frankopanska 25, 40000 Čakovec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17.805,01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Zagorski vodovod </w:t>
            </w:r>
            <w:r>
              <w:rPr>
                <w:szCs w:val="24"/>
              </w:rPr>
              <w:lastRenderedPageBreak/>
              <w:t>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 w:rsidRPr="00CD5F56">
              <w:rPr>
                <w:sz w:val="24"/>
                <w:szCs w:val="24"/>
              </w:rPr>
              <w:lastRenderedPageBreak/>
              <w:t>61979475705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 w:rsidRPr="00CD5F56">
              <w:rPr>
                <w:szCs w:val="24"/>
              </w:rPr>
              <w:t xml:space="preserve">Ksavera Šandora </w:t>
            </w:r>
            <w:r w:rsidRPr="00CD5F56">
              <w:rPr>
                <w:szCs w:val="24"/>
              </w:rPr>
              <w:lastRenderedPageBreak/>
              <w:t>Gjalskog 1</w:t>
            </w:r>
            <w:r>
              <w:rPr>
                <w:szCs w:val="24"/>
              </w:rPr>
              <w:t xml:space="preserve">, </w:t>
            </w:r>
            <w:r w:rsidRPr="00CD5F56">
              <w:rPr>
                <w:szCs w:val="24"/>
              </w:rPr>
              <w:t>49210</w:t>
            </w:r>
            <w:r>
              <w:rPr>
                <w:szCs w:val="24"/>
              </w:rPr>
              <w:t xml:space="preserve"> Zabok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lastRenderedPageBreak/>
              <w:t>5.893.90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PRIVREDNA BANKA ZAGREB d.d.</w:t>
            </w:r>
          </w:p>
        </w:tc>
        <w:tc>
          <w:tcPr>
            <w:tcW w:type="pct" w:w="1086"/>
          </w:tcPr>
          <w:p w:rsidRDefault="006C619D" w:rsidP="00FE70C0" w:rsidR="006C619D" w:rsidRPr="00CD5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02535697732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Radnička cesta 44, 10000 Zagreb</w:t>
            </w:r>
          </w:p>
          <w:p w:rsidRDefault="006C619D" w:rsidP="00FE70C0" w:rsidR="006C619D" w:rsidRPr="00CD5F56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Radnička 50,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71.697,85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INA – Industrija nafte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27759560625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Avenija V. Holjevca 10,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12.309,64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HP-HRVATSKA POŠTA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87311810356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Jurišićeva 13,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1.910,50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 w:rsidRPr="00542433">
              <w:rPr>
                <w:szCs w:val="24"/>
              </w:rPr>
              <w:t>UNIONPELLI SRL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 02385710245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VIA QUINTA STRADA, 13/15 – 36071 ARZIGNANO (VICENZA) ITALY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 w:rsidRPr="00542433">
              <w:rPr>
                <w:szCs w:val="24"/>
              </w:rPr>
              <w:t>64.853,68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type="pct" w:w="1183"/>
          </w:tcPr>
          <w:p w:rsidRDefault="006C619D" w:rsidP="00FE70C0" w:rsidR="006C619D" w:rsidRPr="00542433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UTEKSOL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17079756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Pohorska 6a, 2380 Slovenj Gradec, Slovenija</w:t>
            </w:r>
          </w:p>
        </w:tc>
        <w:tc>
          <w:tcPr>
            <w:tcW w:type="pct" w:w="944"/>
          </w:tcPr>
          <w:p w:rsidRDefault="006C619D" w:rsidP="00FE70C0" w:rsidR="006C619D" w:rsidRPr="00542433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33.378,47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Zagrebačka banka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92963223473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Trg bana J. Jelačića 10, 10000 Zagreb</w:t>
            </w:r>
          </w:p>
        </w:tc>
        <w:tc>
          <w:tcPr>
            <w:tcW w:type="pct" w:w="944"/>
          </w:tcPr>
          <w:p w:rsidRDefault="006C619D" w:rsidP="00FE70C0" w:rsidR="006C619D" w:rsidRPr="00EA4D45">
            <w:pPr>
              <w:pStyle w:val="Bezproreda"/>
              <w:jc w:val="right"/>
              <w:rPr>
                <w:szCs w:val="24"/>
              </w:rPr>
            </w:pPr>
            <w:r w:rsidRPr="00EA4D45">
              <w:rPr>
                <w:szCs w:val="24"/>
              </w:rPr>
              <w:t>BEZUVJETNO</w:t>
            </w:r>
          </w:p>
          <w:p w:rsidRDefault="006C619D" w:rsidP="00FE70C0" w:rsidR="006C619D" w:rsidRPr="00EA4D45">
            <w:pPr>
              <w:pStyle w:val="Bezproreda"/>
              <w:jc w:val="right"/>
              <w:rPr>
                <w:szCs w:val="24"/>
              </w:rPr>
            </w:pPr>
            <w:r w:rsidRPr="00EA4D45">
              <w:rPr>
                <w:szCs w:val="24"/>
              </w:rPr>
              <w:t>186,55</w:t>
            </w:r>
          </w:p>
          <w:p w:rsidRDefault="006C619D" w:rsidP="00FE70C0" w:rsidR="006C619D" w:rsidRPr="00EA4D45">
            <w:pPr>
              <w:pStyle w:val="Bezproreda"/>
              <w:jc w:val="right"/>
              <w:rPr>
                <w:szCs w:val="24"/>
              </w:rPr>
            </w:pPr>
            <w:r w:rsidRPr="00EA4D45">
              <w:rPr>
                <w:szCs w:val="24"/>
              </w:rPr>
              <w:t>UVJETNO</w:t>
            </w:r>
          </w:p>
          <w:p w:rsidRDefault="006C619D" w:rsidP="00FE70C0" w:rsidR="006C619D" w:rsidRPr="00EA4D45">
            <w:pPr>
              <w:pStyle w:val="Bezproreda"/>
              <w:jc w:val="right"/>
              <w:rPr>
                <w:szCs w:val="24"/>
              </w:rPr>
            </w:pPr>
            <w:r w:rsidRPr="00EA4D45">
              <w:rPr>
                <w:szCs w:val="24"/>
              </w:rPr>
              <w:t>70.500,00</w:t>
            </w:r>
          </w:p>
          <w:p w:rsidRDefault="006C619D" w:rsidP="00FE70C0" w:rsidR="006C619D" w:rsidRPr="00EA4D45">
            <w:pPr>
              <w:pStyle w:val="Bezproreda"/>
              <w:jc w:val="right"/>
              <w:rPr>
                <w:szCs w:val="24"/>
              </w:rPr>
            </w:pPr>
            <w:r w:rsidRPr="00EA4D45">
              <w:rPr>
                <w:szCs w:val="24"/>
              </w:rPr>
              <w:t>UKUPNO:</w:t>
            </w:r>
          </w:p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 w:rsidRPr="00EA4D45">
              <w:rPr>
                <w:szCs w:val="24"/>
              </w:rPr>
              <w:t>70.686,55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16.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KREDITNA BANKA ZAGREB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70663193635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Ulica grada Vukovara 74, 10000 Zagreb</w:t>
            </w:r>
          </w:p>
        </w:tc>
        <w:tc>
          <w:tcPr>
            <w:tcW w:type="pct" w:w="944"/>
          </w:tcPr>
          <w:p w:rsidRDefault="006C619D" w:rsidP="00FE70C0" w:rsidR="006C619D" w:rsidRPr="00754919">
            <w:pPr>
              <w:pStyle w:val="Bezproreda"/>
              <w:jc w:val="right"/>
              <w:rPr>
                <w:color w:val="FF0000"/>
                <w:szCs w:val="24"/>
              </w:rPr>
            </w:pPr>
            <w:r>
              <w:rPr>
                <w:szCs w:val="24"/>
              </w:rPr>
              <w:t>10.413.993</w:t>
            </w:r>
            <w:r w:rsidRPr="00754919">
              <w:rPr>
                <w:szCs w:val="24"/>
              </w:rPr>
              <w:t>,</w:t>
            </w:r>
            <w:r>
              <w:rPr>
                <w:szCs w:val="24"/>
              </w:rPr>
              <w:t>93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17.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 w:rsidRPr="004A0750">
              <w:rPr>
                <w:szCs w:val="24"/>
              </w:rPr>
              <w:t>RUBBERMAC.IT</w:t>
            </w:r>
            <w:r>
              <w:rPr>
                <w:szCs w:val="24"/>
              </w:rPr>
              <w:t xml:space="preserve"> SRL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 02726930304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VIA GORIZIA 50, 33050 GONARS (UD), ITALIA</w:t>
            </w:r>
          </w:p>
        </w:tc>
        <w:tc>
          <w:tcPr>
            <w:tcW w:type="pct" w:w="944"/>
          </w:tcPr>
          <w:p w:rsidRDefault="006C619D" w:rsidP="00FE70C0" w:rsidR="006C619D" w:rsidRPr="00754919">
            <w:pPr>
              <w:pStyle w:val="Bezproreda"/>
              <w:jc w:val="right"/>
              <w:rPr>
                <w:szCs w:val="24"/>
              </w:rPr>
            </w:pPr>
            <w:r w:rsidRPr="004A0750">
              <w:rPr>
                <w:szCs w:val="24"/>
              </w:rPr>
              <w:t>68.300,57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18.</w:t>
            </w:r>
          </w:p>
        </w:tc>
        <w:tc>
          <w:tcPr>
            <w:tcW w:type="pct" w:w="1183"/>
          </w:tcPr>
          <w:p w:rsidRDefault="006C619D" w:rsidP="00FE70C0" w:rsidR="006C619D" w:rsidRPr="004A0750">
            <w:pPr>
              <w:pStyle w:val="Bezproreda"/>
              <w:rPr>
                <w:szCs w:val="24"/>
              </w:rPr>
            </w:pPr>
            <w:r w:rsidRPr="00D512C6">
              <w:rPr>
                <w:szCs w:val="24"/>
              </w:rPr>
              <w:t>CROATIA OSIGURANJE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26187994862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Vatroslava Jagića 33, 10000 Zagreb</w:t>
            </w:r>
          </w:p>
        </w:tc>
        <w:tc>
          <w:tcPr>
            <w:tcW w:type="pct" w:w="944"/>
          </w:tcPr>
          <w:p w:rsidRDefault="006C619D" w:rsidP="00FE70C0" w:rsidR="006C619D" w:rsidRPr="004A0750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29.024,32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19.</w:t>
            </w:r>
          </w:p>
        </w:tc>
        <w:tc>
          <w:tcPr>
            <w:tcW w:type="pct" w:w="1183"/>
          </w:tcPr>
          <w:p w:rsidRDefault="006C619D" w:rsidP="00FE70C0" w:rsidR="006C619D" w:rsidRPr="00D512C6">
            <w:pPr>
              <w:pStyle w:val="Bezproreda"/>
              <w:rPr>
                <w:szCs w:val="24"/>
              </w:rPr>
            </w:pPr>
            <w:r w:rsidRPr="00DA6EE2">
              <w:rPr>
                <w:szCs w:val="24"/>
              </w:rPr>
              <w:t>HRVATSKI TELEKOM d.d.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81793146560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Roberta Frangeša Mihanovića 9, 10110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12.339,65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20.</w:t>
            </w:r>
          </w:p>
        </w:tc>
        <w:tc>
          <w:tcPr>
            <w:tcW w:type="pct" w:w="1183"/>
          </w:tcPr>
          <w:p w:rsidRDefault="006C619D" w:rsidP="00FE70C0" w:rsidR="006C619D" w:rsidRPr="00DA6EE2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BARBARA KRAVOS s.p.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56727518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MOSTE 80B, KOMENDA, REPUBLIKA SLOVENIJA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68.820,90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21.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KBM Leasing Hrvatska d.o.o. u </w:t>
            </w:r>
            <w:r>
              <w:rPr>
                <w:szCs w:val="24"/>
              </w:rPr>
              <w:lastRenderedPageBreak/>
              <w:t>likvidaciji zastupano po odvjetniku Nikoli Kokotu, odvjetniku u Mamić Perić Reberski Rimac Odvjetničko društvo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30069323966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Draškovićeva 54, 10000 Zagreb</w:t>
            </w:r>
          </w:p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lastRenderedPageBreak/>
              <w:t>Ivana Lučića 2a,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lastRenderedPageBreak/>
              <w:t>8.721.218,57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22.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FINANCIJSKA AGENCIJA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85821130368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Ulica grada Vukovara 70,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6.903,08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23.</w:t>
            </w:r>
          </w:p>
        </w:tc>
        <w:tc>
          <w:tcPr>
            <w:tcW w:type="pct" w:w="1183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BELAVIĆ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07764138298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Velika Jelsa bb, 47000 Karlovac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6.673,07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24.</w:t>
            </w:r>
          </w:p>
        </w:tc>
        <w:tc>
          <w:tcPr>
            <w:tcW w:type="pct" w:w="1183"/>
          </w:tcPr>
          <w:p w:rsidRDefault="006C619D" w:rsidP="00FE70C0" w:rsidR="006C619D" w:rsidRPr="007F56D5">
            <w:pPr>
              <w:pStyle w:val="Bezproreda"/>
              <w:rPr>
                <w:szCs w:val="24"/>
              </w:rPr>
            </w:pPr>
            <w:r w:rsidRPr="007F56D5">
              <w:rPr>
                <w:szCs w:val="24"/>
              </w:rPr>
              <w:t>Hrvatska radiotelevizija, javna ustanova</w:t>
            </w:r>
            <w:r>
              <w:rPr>
                <w:szCs w:val="24"/>
              </w:rPr>
              <w:t>, zastupana po Odvjetničkom društvu Hanžeković &amp; Partneri d.o.o.</w:t>
            </w:r>
          </w:p>
        </w:tc>
        <w:tc>
          <w:tcPr>
            <w:tcW w:type="pct" w:w="1086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68419124305</w:t>
            </w:r>
          </w:p>
        </w:tc>
        <w:tc>
          <w:tcPr>
            <w:tcW w:type="pct" w:w="1114"/>
          </w:tcPr>
          <w:p w:rsidRDefault="006C619D" w:rsidP="00FE70C0" w:rsidR="006C6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Prisavlje 3, 10000 Zagreb</w:t>
            </w:r>
          </w:p>
          <w:p w:rsidRDefault="006C619D" w:rsidP="00FE70C0" w:rsidR="006C619D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Radnička cesta 22, 10000 Zagreb</w:t>
            </w: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1.480,06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25.</w:t>
            </w:r>
          </w:p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</w:p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183"/>
          </w:tcPr>
          <w:p w:rsidRDefault="006C619D" w:rsidP="00FE70C0" w:rsidR="006C619D" w:rsidRPr="007A785A">
            <w:pPr>
              <w:pStyle w:val="Bezproreda"/>
              <w:rPr>
                <w:szCs w:val="24"/>
              </w:rPr>
            </w:pPr>
            <w:r w:rsidRPr="007A785A">
              <w:rPr>
                <w:bCs/>
                <w:szCs w:val="24"/>
              </w:rPr>
              <w:t>RH, Ministarstvo financija, Porezna uprava, Područni ured Središnja Hrvatska</w:t>
            </w:r>
          </w:p>
        </w:tc>
        <w:tc>
          <w:tcPr>
            <w:tcW w:type="pct" w:w="1086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  <w:r w:rsidRPr="007A785A">
              <w:rPr>
                <w:szCs w:val="24"/>
              </w:rPr>
              <w:t>OIB:18683136487</w:t>
            </w: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</w:p>
        </w:tc>
        <w:tc>
          <w:tcPr>
            <w:tcW w:type="pct" w:w="944"/>
          </w:tcPr>
          <w:p w:rsidRDefault="006C619D" w:rsidP="00FE70C0" w:rsidR="006C619D">
            <w:pPr>
              <w:pStyle w:val="Bezproreda"/>
              <w:jc w:val="right"/>
              <w:rPr>
                <w:b/>
                <w:szCs w:val="24"/>
              </w:rPr>
            </w:pPr>
            <w:r w:rsidRPr="007A785A">
              <w:rPr>
                <w:b/>
                <w:szCs w:val="24"/>
              </w:rPr>
              <w:t>5.615.482,59</w:t>
            </w:r>
          </w:p>
        </w:tc>
      </w:tr>
      <w:tr w:rsidTr="00FE70C0" w:rsidR="006C619D" w:rsidRPr="00B40BEB">
        <w:trPr>
          <w:jc w:val="center"/>
        </w:trPr>
        <w:tc>
          <w:tcPr>
            <w:tcW w:type="pct" w:w="674"/>
          </w:tcPr>
          <w:p w:rsidRDefault="006C619D" w:rsidP="00FE70C0" w:rsidR="006C619D">
            <w:pPr>
              <w:pStyle w:val="Bezproreda"/>
              <w:jc w:val="center"/>
              <w:rPr>
                <w:szCs w:val="24"/>
              </w:rPr>
            </w:pPr>
          </w:p>
        </w:tc>
        <w:tc>
          <w:tcPr>
            <w:tcW w:type="pct" w:w="1183"/>
          </w:tcPr>
          <w:p w:rsidRDefault="006C619D" w:rsidP="00FE70C0" w:rsidR="006C619D" w:rsidRPr="006C207E">
            <w:pPr>
              <w:pStyle w:val="Bezproreda"/>
              <w:rPr>
                <w:b/>
                <w:szCs w:val="24"/>
              </w:rPr>
            </w:pPr>
            <w:r w:rsidRPr="006C207E">
              <w:rPr>
                <w:b/>
                <w:szCs w:val="24"/>
              </w:rPr>
              <w:t>UKUPNO:</w:t>
            </w:r>
          </w:p>
        </w:tc>
        <w:tc>
          <w:tcPr>
            <w:tcW w:type="pct" w:w="1086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</w:p>
        </w:tc>
        <w:tc>
          <w:tcPr>
            <w:tcW w:type="pct" w:w="1114"/>
          </w:tcPr>
          <w:p w:rsidRDefault="006C619D" w:rsidP="00FE70C0" w:rsidR="006C619D">
            <w:pPr>
              <w:pStyle w:val="Bezproreda"/>
              <w:rPr>
                <w:szCs w:val="24"/>
              </w:rPr>
            </w:pPr>
          </w:p>
        </w:tc>
        <w:tc>
          <w:tcPr>
            <w:tcW w:type="pct" w:w="944"/>
          </w:tcPr>
          <w:p w:rsidRDefault="006C619D" w:rsidP="00FE70C0" w:rsidR="006C619D" w:rsidRPr="006C207E">
            <w:pPr>
              <w:pStyle w:val="Bezproreda"/>
              <w:jc w:val="right"/>
              <w:rPr>
                <w:b/>
                <w:szCs w:val="24"/>
              </w:rPr>
            </w:pPr>
            <w:r w:rsidRPr="007A785A">
              <w:rPr>
                <w:b/>
                <w:szCs w:val="24"/>
              </w:rPr>
              <w:t>27</w:t>
            </w:r>
            <w:r>
              <w:rPr>
                <w:b/>
                <w:szCs w:val="24"/>
              </w:rPr>
              <w:t>.</w:t>
            </w:r>
            <w:r w:rsidRPr="007A785A">
              <w:rPr>
                <w:b/>
                <w:szCs w:val="24"/>
              </w:rPr>
              <w:t>759</w:t>
            </w:r>
            <w:r>
              <w:rPr>
                <w:b/>
                <w:szCs w:val="24"/>
              </w:rPr>
              <w:t>.</w:t>
            </w:r>
            <w:r w:rsidRPr="007A785A">
              <w:rPr>
                <w:b/>
                <w:szCs w:val="24"/>
              </w:rPr>
              <w:t>375,46</w:t>
            </w:r>
          </w:p>
        </w:tc>
      </w:tr>
    </w:tbl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 w:rsidRPr="00203488">
      <w:pPr>
        <w:jc w:val="both"/>
        <w:rPr>
          <w:sz w:val="24"/>
          <w:szCs w:val="24"/>
          <w:u w:val="single"/>
        </w:rPr>
      </w:pPr>
    </w:p>
    <w:p w:rsidRDefault="006C619D" w:rsidP="006C619D" w:rsidR="006C619D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6C619D" w:rsidP="006C619D" w:rsidR="006C619D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6C619D" w:rsidP="006C619D" w:rsidR="006C619D" w:rsidRPr="00D3523C">
      <w:pPr>
        <w:ind w:left="720"/>
        <w:jc w:val="both"/>
        <w:rPr>
          <w:b/>
          <w:sz w:val="24"/>
          <w:szCs w:val="24"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6C619D" w:rsidP="006C619D" w:rsidR="006C619D" w:rsidRPr="003A1196">
      <w:pPr>
        <w:pStyle w:val="TableContents"/>
        <w:ind w:left="708"/>
        <w:rPr>
          <w:rFonts w:cs="Times New Roman"/>
          <w:bCs/>
        </w:rPr>
      </w:pPr>
      <w:r w:rsidRPr="003A1196">
        <w:rPr>
          <w:rFonts w:cs="Times New Roman"/>
          <w:bCs/>
        </w:rPr>
        <w:t>Zagorski vodovod d.o.o., OIB: 61979475705, Ksavera Šandora Gjalskog 1, 49210 Zabok, u iznosu od 63,00 kuna</w:t>
      </w:r>
    </w:p>
    <w:p w:rsidRDefault="006C619D" w:rsidP="006C619D" w:rsidR="006C619D">
      <w:pPr>
        <w:pStyle w:val="TableContents"/>
        <w:ind w:left="708"/>
        <w:rPr>
          <w:rFonts w:cs="Times New Roman"/>
          <w:b/>
          <w:bCs/>
        </w:rPr>
      </w:pPr>
    </w:p>
    <w:p w:rsidRDefault="00772877" w:rsidP="00772877" w:rsidR="00772877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772877" w:rsidP="00772877" w:rsidR="00772877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lastRenderedPageBreak/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170E7C" w:rsidP="00027459" w:rsidR="00027459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6C619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6C619D" w:rsidP="006C619D" w:rsidR="006C619D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6C619D" w:rsidP="006C619D" w:rsidR="006C619D" w:rsidRPr="006C619D">
      <w:pPr>
        <w:numPr>
          <w:ilvl w:val="12"/>
          <w:numId w:val="0"/>
        </w:numPr>
        <w:ind w:firstLine="708"/>
        <w:jc w:val="both"/>
        <w:rPr>
          <w:bCs/>
          <w:sz w:val="24"/>
          <w:szCs w:val="24"/>
        </w:rPr>
      </w:pPr>
      <w:r w:rsidRPr="006C619D">
        <w:rPr>
          <w:bCs/>
          <w:sz w:val="24"/>
          <w:szCs w:val="24"/>
        </w:rPr>
        <w:t>Stečajni upravitelj osporio je tražbinu vjerovnika Zagorski vodovod d.o.o. u iznosu od 63,00 kn iz razloga što navedeni iznos ne proizlazi iz zbroja dostavljenih računa temeljem kojih je vjerovnik prijavio potraživanje. Stečajni vjerovnik je pogrešno zbrojio navedene račune.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C619D">
        <w:rPr>
          <w:sz w:val="24"/>
          <w:szCs w:val="24"/>
        </w:rPr>
        <w:t>agrebu 4</w:t>
      </w:r>
      <w:r w:rsidR="00BD273F">
        <w:rPr>
          <w:sz w:val="24"/>
          <w:szCs w:val="24"/>
        </w:rPr>
        <w:t>.</w:t>
      </w:r>
      <w:r w:rsidR="006C619D">
        <w:rPr>
          <w:sz w:val="24"/>
          <w:szCs w:val="24"/>
        </w:rPr>
        <w:t xml:space="preserve"> travnja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17546" w:rsidP="00E91121" w:rsidR="00A1754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7546" w:rsidP="00E91121" w:rsidR="00A1754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17546" w:rsidP="00E91121" w:rsidR="00A175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17546" w:rsidP="00E91121" w:rsidR="00A1754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17546" w:rsidP="00E91121" w:rsidR="00A1754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3DE">
      <w:rPr>
        <w:rStyle w:val="Brojstranice"/>
        <w:noProof/>
      </w:rPr>
      <w:t>20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C619D">
      <w:rPr>
        <w:sz w:val="24"/>
      </w:rPr>
      <w:t>6258/2016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2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4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5"/>
  </w:num>
  <w:num w:numId="2">
    <w:abstractNumId w:val="40"/>
  </w:num>
  <w:num w:numId="3">
    <w:abstractNumId w:val="2"/>
  </w:num>
  <w:num w:numId="4">
    <w:abstractNumId w:val="30"/>
  </w:num>
  <w:num w:numId="5">
    <w:abstractNumId w:val="15"/>
  </w:num>
  <w:num w:numId="6">
    <w:abstractNumId w:val="21"/>
  </w:num>
  <w:num w:numId="7">
    <w:abstractNumId w:val="12"/>
  </w:num>
  <w:num w:numId="8">
    <w:abstractNumId w:val="16"/>
  </w:num>
  <w:num w:numId="9">
    <w:abstractNumId w:val="41"/>
  </w:num>
  <w:num w:numId="10">
    <w:abstractNumId w:val="34"/>
  </w:num>
  <w:num w:numId="11">
    <w:abstractNumId w:val="28"/>
  </w:num>
  <w:num w:numId="12">
    <w:abstractNumId w:val="9"/>
  </w:num>
  <w:num w:numId="13">
    <w:abstractNumId w:val="19"/>
  </w:num>
  <w:num w:numId="14">
    <w:abstractNumId w:val="6"/>
  </w:num>
  <w:num w:numId="15">
    <w:abstractNumId w:val="10"/>
  </w:num>
  <w:num w:numId="16">
    <w:abstractNumId w:val="17"/>
  </w:num>
  <w:num w:numId="17">
    <w:abstractNumId w:val="32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1"/>
  </w:num>
  <w:num w:numId="24">
    <w:abstractNumId w:val="24"/>
  </w:num>
  <w:num w:numId="25">
    <w:abstractNumId w:val="35"/>
  </w:num>
  <w:num w:numId="26">
    <w:abstractNumId w:val="13"/>
  </w:num>
  <w:num w:numId="27">
    <w:abstractNumId w:val="38"/>
  </w:num>
  <w:num w:numId="28">
    <w:abstractNumId w:val="37"/>
  </w:num>
  <w:num w:numId="29">
    <w:abstractNumId w:val="23"/>
  </w:num>
  <w:num w:numId="30">
    <w:abstractNumId w:val="18"/>
  </w:num>
  <w:num w:numId="31">
    <w:abstractNumId w:val="29"/>
  </w:num>
  <w:num w:numId="32">
    <w:abstractNumId w:val="26"/>
  </w:num>
  <w:num w:numId="33">
    <w:abstractNumId w:val="33"/>
  </w:num>
  <w:num w:numId="34">
    <w:abstractNumId w:val="36"/>
  </w:num>
  <w:num w:numId="35">
    <w:abstractNumId w:val="4"/>
  </w:num>
  <w:num w:numId="36">
    <w:abstractNumId w:val="20"/>
  </w:num>
  <w:num w:numId="37">
    <w:abstractNumId w:val="3"/>
  </w:num>
  <w:num w:numId="38">
    <w:abstractNumId w:val="0"/>
  </w:num>
  <w:num w:numId="39">
    <w:abstractNumId w:val="39"/>
  </w:num>
  <w:num w:numId="40">
    <w:abstractNumId w:val="5"/>
  </w:num>
  <w:num w:numId="41">
    <w:abstractNumId w:val="22"/>
  </w:num>
  <w:num w:numId="42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073DE"/>
    <w:rsid w:val="00A17546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7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7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20</properties:Pages>
  <properties:Words>3045</properties:Words>
  <properties:Characters>20507</properties:Characters>
  <properties:Lines>2611</properties:Lines>
  <properties:Paragraphs>1385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2017-04-05T13:04:00Z</dcterms:created>
  <dc:creator>nribaric</dc:creator>
  <cp:lastModifiedBy>Jadranka Zelić</cp:lastModifiedBy>
  <cp:lastPrinted>2017-04-05T13:04:00Z</cp:lastPrinted>
  <dcterms:modified xmlns:xsi="http://www.w3.org/2001/XMLSchema-instance" xsi:type="dcterms:W3CDTF">2017-04-05T13:05:00Z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