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6868" w14:paraId="a6b686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9C09A5" w:rsidP="00044505" w:rsidR="00C60DBF">
      <w:pPr>
        <w:ind w:left="5040"/>
        <w:jc w:val="right"/>
      </w:pPr>
      <w:r>
        <w:t>ANTE BABIĆ</w:t>
      </w:r>
    </w:p>
    <w:p w:rsidRDefault="009C09A5" w:rsidP="00044505" w:rsidR="009C09A5">
      <w:pPr>
        <w:ind w:left="5040"/>
        <w:jc w:val="right"/>
      </w:pPr>
      <w:r>
        <w:t>Maćuhica 32</w:t>
      </w:r>
    </w:p>
    <w:p w:rsidRDefault="009C09A5" w:rsidP="00044505" w:rsidR="009C09A5">
      <w:pPr>
        <w:ind w:left="5040"/>
        <w:jc w:val="right"/>
      </w:pPr>
      <w:r>
        <w:t>SESVETE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9C09A5">
        <w:t>707</w:t>
      </w:r>
      <w:r>
        <w:t>/16-</w:t>
      </w:r>
      <w:r w:rsidR="009C09A5">
        <w:t>7</w:t>
      </w:r>
      <w:r>
        <w:t xml:space="preserve"> od </w:t>
      </w:r>
      <w:r w:rsidR="0005181E">
        <w:t>1</w:t>
      </w:r>
      <w:r w:rsidR="003F3A15">
        <w:t>8</w:t>
      </w:r>
      <w:r w:rsidR="00A71E12">
        <w:t>. svibnja</w:t>
      </w:r>
      <w:r>
        <w:t xml:space="preserve"> 2016. pokrenut je prethodni postupak radi utvrđivanja uvjeta za otvaranje stečajnog </w:t>
      </w:r>
      <w:r w:rsidR="009C09A5">
        <w:t>postupka nad stečajnim dužnikom</w:t>
      </w:r>
      <w:r w:rsidR="00454BED">
        <w:t xml:space="preserve"> </w:t>
      </w:r>
      <w:r w:rsidR="009C09A5">
        <w:t>BABA DELICIJE d.o.o., Drniš, Kralja Zvonimira 4/3, OIB: 02199274127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9C09A5">
        <w:t>17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9C09A5">
        <w:t>09</w:t>
      </w:r>
      <w:r w:rsidR="008C71F3">
        <w:t>,</w:t>
      </w:r>
      <w:r w:rsidR="009C09A5">
        <w:t>5</w:t>
      </w:r>
      <w:r w:rsidR="00C60DBF">
        <w:t>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456C72">
        <w:t>,</w:t>
      </w:r>
      <w:r w:rsidR="0012097D">
        <w:t xml:space="preserve"> </w:t>
      </w:r>
      <w:r w:rsidR="00456C72">
        <w:t>Stalne službe u Šibeniku, Stjepana Radića 81/II, Šibenik,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9C09A5">
        <w:t>17</w:t>
      </w:r>
      <w:r w:rsidR="0005181E">
        <w:t>. lipnja</w:t>
      </w:r>
      <w:r w:rsidR="007C0F7F">
        <w:t xml:space="preserve"> </w:t>
      </w:r>
      <w:r>
        <w:t xml:space="preserve">2016. u </w:t>
      </w:r>
      <w:r w:rsidR="009C09A5">
        <w:t>09</w:t>
      </w:r>
      <w:r w:rsidR="008C71F3">
        <w:t>,</w:t>
      </w:r>
      <w:r w:rsidR="009C09A5">
        <w:t>57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456C72">
        <w:t>Stalne službe u Šibeniku, Stjepana Radića 81/II, Šibenik,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30B3E">
        <w:t>19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0287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255094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         1 St-</w:t>
    </w:r>
    <w:r w:rsidR="009C09A5">
      <w:rPr>
        <w:b/>
        <w:bCs/>
        <w:sz w:val="28"/>
      </w:rPr>
      <w:t>707</w:t>
    </w:r>
    <w:r>
      <w:rPr>
        <w:b/>
        <w:bCs/>
        <w:sz w:val="28"/>
      </w:rPr>
      <w:t>/16-</w:t>
    </w:r>
    <w:r w:rsidR="009C09A5">
      <w:rPr>
        <w:b/>
        <w:bCs/>
        <w:sz w:val="28"/>
      </w:rPr>
      <w:t>7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3F3A15"/>
    <w:rsid w:val="00402FE2"/>
    <w:rsid w:val="004113BA"/>
    <w:rsid w:val="004155E4"/>
    <w:rsid w:val="0041719B"/>
    <w:rsid w:val="0042453D"/>
    <w:rsid w:val="0042541E"/>
    <w:rsid w:val="00430C97"/>
    <w:rsid w:val="00454BED"/>
    <w:rsid w:val="00456C72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C09A5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5BC5"/>
    <w:rsid w:val="00C57528"/>
    <w:rsid w:val="00C60DBF"/>
    <w:rsid w:val="00C6342D"/>
    <w:rsid w:val="00C675F5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30B3E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85D0E"/>
    <w:rsid w:val="00EA6402"/>
    <w:rsid w:val="00EB44F7"/>
    <w:rsid w:val="00ED32D7"/>
    <w:rsid w:val="00EF21CE"/>
    <w:rsid w:val="00EF46AC"/>
    <w:rsid w:val="00F02871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D0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D0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D0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D0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D0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D0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</izvorni_sadrzaj>
    <derivirana_varijabla naziv="DomainObject.Predmet.SudioniciListNaziv_1">
      <item>FINA - RC Zagreb</item>
      <item>BABA DELICIJE d.o.o. za pripremanje hrane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</izvorni_sadrzaj>
    <derivirana_varijabla naziv="DomainObject.Predmet.SudioniciListNazivOIB_1">
      <item>, OIB 85821130368</item>
      <item>, OIB 02199274127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A6B59-90A6-472D-BC6D-F45D341EF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909</properties:Characters>
  <properties:Lines>34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2016-05-18T08:52:00Z</dcterms:created>
  <dc:creator>Ardena Bajlo</dc:creator>
  <cp:lastModifiedBy>Martina Kalmeta</cp:lastModifiedBy>
  <cp:lastPrinted>2016-05-20T11:03:00Z</cp:lastPrinted>
  <dcterms:modified xmlns:xsi="http://www.w3.org/2001/XMLSchema-instance" xsi:type="dcterms:W3CDTF">2016-05-20T11:12:00Z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