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8fba" w14:paraId="61c8fba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067772">
        <w:t>881</w:t>
      </w:r>
      <w:r w:rsidR="00733836">
        <w:t>/18-</w:t>
      </w:r>
      <w:r w:rsidR="00067772">
        <w:t>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67772">
        <w:rPr>
          <w:b/>
          <w:lang w:eastAsia="en-US"/>
        </w:rPr>
        <w:t>INVENT d.o.o. za obavljanje usluga, šport i rekreaciju, MBS: 030030140, OIB: 10473086052, Osijek, Vij. A. Cesarca 15</w:t>
      </w:r>
      <w:r w:rsidR="006139EC">
        <w:t xml:space="preserve">, </w:t>
      </w:r>
      <w:r w:rsidR="003B4C28">
        <w:t xml:space="preserve">dana </w:t>
      </w:r>
      <w:r w:rsidR="00067772">
        <w:t>5. rujna</w:t>
      </w:r>
      <w:r w:rsidR="009236AF">
        <w:t xml:space="preserve"> 2018.</w:t>
      </w:r>
      <w:r w:rsidR="00764F4E">
        <w:t xml:space="preserve">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67772">
        <w:rPr>
          <w:b/>
          <w:lang w:eastAsia="en-US"/>
        </w:rPr>
        <w:t xml:space="preserve">INVENT d.o.o. za obavljanje usluga, šport i rekreaciju, MBS: 030030140, OIB: 10473086052, Osijek, Vij. A. Cesarca 15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67772">
        <w:rPr>
          <w:b/>
        </w:rPr>
        <w:t>881</w:t>
      </w:r>
      <w:r w:rsidR="00733836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67772">
        <w:rPr>
          <w:b/>
        </w:rPr>
        <w:t>31</w:t>
      </w:r>
      <w:r w:rsidR="00470949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067772" w:rsidP="00BB2037" w:rsidR="00067772">
      <w:pPr>
        <w:pStyle w:val="Odlomakpopisa"/>
        <w:numPr>
          <w:ilvl w:val="0"/>
          <w:numId w:val="7"/>
        </w:numPr>
        <w:ind w:firstLine="705" w:left="0"/>
        <w:jc w:val="both"/>
      </w:pP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067772" w:rsidR="00067772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Iznos</w:t>
            </w:r>
          </w:p>
        </w:tc>
      </w:tr>
      <w:tr w:rsidTr="00067772" w:rsidR="00067772">
        <w:trPr>
          <w:trHeight w:val="504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2.500,00</w:t>
            </w:r>
          </w:p>
        </w:tc>
      </w:tr>
      <w:tr w:rsidTr="00067772" w:rsidR="00067772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12.000,00</w:t>
            </w:r>
          </w:p>
        </w:tc>
      </w:tr>
      <w:tr w:rsidTr="00067772" w:rsidR="00067772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12.000,00</w:t>
            </w:r>
          </w:p>
        </w:tc>
      </w:tr>
      <w:tr w:rsidTr="00067772" w:rsidR="00067772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</w:pPr>
            <w:r>
              <w:t>3.500,00</w:t>
            </w:r>
          </w:p>
        </w:tc>
      </w:tr>
      <w:tr w:rsidTr="00067772" w:rsidR="00067772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1.000,00</w:t>
            </w:r>
          </w:p>
        </w:tc>
      </w:tr>
      <w:tr w:rsidTr="00067772" w:rsidR="00067772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7772" w:rsidR="000677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31.000,00</w:t>
            </w:r>
          </w:p>
        </w:tc>
      </w:tr>
    </w:tbl>
    <w:p w:rsidRDefault="009236AF" w:rsidP="009236AF" w:rsidR="009236AF">
      <w:pPr>
        <w:pStyle w:val="Odlomakpopisa"/>
        <w:ind w:left="705"/>
        <w:jc w:val="both"/>
      </w:pPr>
    </w:p>
    <w:p w:rsidRDefault="009B61F0" w:rsidP="00067772" w:rsidR="00BB2037">
      <w:pPr>
        <w:ind w:left="705"/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67772" w:rsidP="00067772" w:rsidR="00067772">
      <w:pPr>
        <w:jc w:val="right"/>
      </w:pPr>
      <w:r>
        <w:lastRenderedPageBreak/>
        <w:t>Broj: 6 St-881/18-14</w:t>
      </w:r>
    </w:p>
    <w:p w:rsidRDefault="005D2412" w:rsidP="00733836" w:rsidR="005D2412">
      <w:pPr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733836">
      <w:pPr>
        <w:jc w:val="center"/>
      </w:pPr>
      <w:r w:rsidRPr="00733836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 w:rsidRPr="0047094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67772">
        <w:t>5. ožujka</w:t>
      </w:r>
      <w:r w:rsidR="00733836">
        <w:t xml:space="preserve"> 2018</w:t>
      </w:r>
      <w:r w:rsidR="00470949">
        <w:t>. g.</w:t>
      </w:r>
      <w:r w:rsidR="00067772">
        <w:t xml:space="preserve"> zahtjev za provedbu skraćenog</w:t>
      </w:r>
      <w:r w:rsidRPr="00DD2365">
        <w:t xml:space="preserve"> stečajnog postupka nad </w:t>
      </w:r>
      <w:r w:rsidRPr="00470949">
        <w:t xml:space="preserve">dužnikom </w:t>
      </w:r>
      <w:r w:rsidR="00067772">
        <w:rPr>
          <w:b/>
          <w:lang w:eastAsia="en-US"/>
        </w:rPr>
        <w:t>INVENT d.o.o. za obavljanje usluga, šport i rekreaciju, MBS: 030030140, OIB: 10473086052, Osijek, Vij. A. Cesarca 15</w:t>
      </w:r>
      <w:r w:rsidR="00067772">
        <w:t>,</w:t>
      </w:r>
      <w:r w:rsidR="0051183E" w:rsidRPr="00470949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470949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067772">
        <w:t xml:space="preserve">6 </w:t>
      </w:r>
      <w:r>
        <w:t>St-</w:t>
      </w:r>
      <w:r w:rsidR="00067772">
        <w:t xml:space="preserve">881/18-7 od 12. lipnja </w:t>
      </w:r>
      <w:r w:rsidR="00733836">
        <w:t>2018</w:t>
      </w:r>
      <w:r>
        <w:t xml:space="preserve">. g., koje je usmeno iznio na ročištu održanom dana </w:t>
      </w:r>
      <w:r w:rsidR="00067772">
        <w:t>5. rujna</w:t>
      </w:r>
      <w:r w:rsidR="009236AF">
        <w:t xml:space="preserve">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67772">
        <w:t>31</w:t>
      </w:r>
      <w:r w:rsidR="00470949">
        <w:t>.000,</w:t>
      </w:r>
      <w:r>
        <w:t xml:space="preserve">00 kn </w:t>
      </w:r>
      <w:r w:rsidR="00470949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7772">
        <w:t>5. rujna</w:t>
      </w:r>
      <w:r w:rsidR="009236AF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67772">
        <w:t>24.9.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1AD" w:rsidR="002101AD">
      <w:r>
        <w:separator/>
      </w:r>
    </w:p>
  </w:endnote>
  <w:endnote w:id="0" w:type="continuationSeparator">
    <w:p w:rsidRDefault="002101AD" w:rsidR="00210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1AD" w:rsidR="002101AD">
      <w:r>
        <w:separator/>
      </w:r>
    </w:p>
  </w:footnote>
  <w:footnote w:id="0" w:type="continuationSeparator">
    <w:p w:rsidRDefault="002101AD" w:rsidR="00210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65E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67772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01AD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949"/>
    <w:rsid w:val="00470B34"/>
    <w:rsid w:val="004806AD"/>
    <w:rsid w:val="00490F82"/>
    <w:rsid w:val="00497410"/>
    <w:rsid w:val="004B65E0"/>
    <w:rsid w:val="004B741D"/>
    <w:rsid w:val="004C30EF"/>
    <w:rsid w:val="004C420D"/>
    <w:rsid w:val="004E5065"/>
    <w:rsid w:val="004F70C4"/>
    <w:rsid w:val="00500BBD"/>
    <w:rsid w:val="005014E3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17F7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836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236AF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4685A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02E9E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5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5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85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St-881/2018</izvorni_sadrzaj>
    <derivirana_varijabla naziv="DomainObject.Predmet.OznakaBroj_1">St-881/2018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INVENT d.o.o. za obavljanje usluga, šport i rekreaciju</izvorni_sadrzaj>
    <derivirana_varijabla naziv="DomainObject.Predmet.ProtustrankaFormated_1">  INVENT d.o.o. za obavljanje usluga, šport i rekreaciju</derivirana_varijabla>
  </DomainObject.Predmet.ProtustrankaFormated>
  <DomainObject.Predmet.ProtustrankaFormatedOIB>
    <izvorni_sadrzaj>  INVENT d.o.o. za obavljanje usluga, šport i rekreaciju, OIB 10473086052</izvorni_sadrzaj>
    <derivirana_varijabla naziv="DomainObject.Predmet.ProtustrankaFormatedOIB_1">  INVENT d.o.o. za obavljanje usluga, šport i rekreaciju, OIB 10473086052</derivirana_varijabla>
  </DomainObject.Predmet.ProtustrankaFormatedOIB>
  <DomainObject.Predmet.ProtustrankaFormatedWithAdress>
    <izvorni_sadrzaj> INVENT d.o.o. za obavljanje usluga, šport i rekreaciju, Vij.A.Cesarca 15, 31000 Osijek</izvorni_sadrzaj>
    <derivirana_varijabla naziv="DomainObject.Predmet.ProtustrankaFormatedWithAdress_1"> INVENT d.o.o. za obavljanje usluga, šport i rekreaciju, Vij.A.Cesarca 15, 31000 Osijek</derivirana_varijabla>
  </DomainObject.Predmet.ProtustrankaFormatedWithAdress>
  <DomainObject.Predmet.ProtustrankaFormatedWithAdressOIB>
    <izvorni_sadrzaj> INVENT d.o.o. za obavljanje usluga, šport i rekreaciju, OIB 10473086052, Vij.A.Cesarca 15, 31000 Osijek</izvorni_sadrzaj>
    <derivirana_varijabla naziv="DomainObject.Predmet.ProtustrankaFormatedWithAdressOIB_1"> INVENT d.o.o. za obavljanje usluga, šport i rekreaciju, OIB 10473086052, Vij.A.Cesarca 15, 31000 Osijek</derivirana_varijabla>
  </DomainObject.Predmet.ProtustrankaFormatedWithAdressOIB>
  <DomainObject.Predmet.ProtustrankaWithAdress>
    <izvorni_sadrzaj>INVENT d.o.o. za obavljanje usluga, šport i rekreaciju Vij.A.Cesarca 15, 31000 Osijek</izvorni_sadrzaj>
    <derivirana_varijabla naziv="DomainObject.Predmet.ProtustrankaWithAdress_1">INVENT d.o.o. za obavljanje usluga, šport i rekreaciju Vij.A.Cesarca 15, 31000 Osijek</derivirana_varijabla>
  </DomainObject.Predmet.ProtustrankaWithAdress>
  <DomainObject.Predmet.ProtustrankaWithAdressOIB>
    <izvorni_sadrzaj>INVENT d.o.o. za obavljanje usluga, šport i rekreaciju, OIB 10473086052, Vij.A.Cesarca 15, 31000 Osijek</izvorni_sadrzaj>
    <derivirana_varijabla naziv="DomainObject.Predmet.ProtustrankaWithAdressOIB_1">INVENT d.o.o. za obavljanje usluga, šport i rekreaciju, OIB 10473086052, Vij.A.Cesarca 15, 31000 Osijek</derivirana_varijabla>
  </DomainObject.Predmet.ProtustrankaWithAdressOIB>
  <DomainObject.Predmet.ProtustrankaNazivFormated>
    <izvorni_sadrzaj>INVENT d.o.o. za obavljanje usluga, šport i rekreaciju</izvorni_sadrzaj>
    <derivirana_varijabla naziv="DomainObject.Predmet.ProtustrankaNazivFormated_1">INVENT d.o.o. za obavljanje usluga, šport i rekreaciju</derivirana_varijabla>
  </DomainObject.Predmet.ProtustrankaNazivFormated>
  <DomainObject.Predmet.ProtustrankaNazivFormatedOIB>
    <izvorni_sadrzaj>INVENT d.o.o. za obavljanje usluga, šport i rekreaciju, OIB 10473086052</izvorni_sadrzaj>
    <derivirana_varijabla naziv="DomainObject.Predmet.ProtustrankaNazivFormatedOIB_1">INVENT d.o.o. za obavljanje usluga, šport i rekreaciju, OIB 10473086052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INVENT d.o.o. za obavljanje usluga, šport i rekreaciju</item>
    </izvorni_sadrzaj>
    <derivirana_varijabla naziv="DomainObject.Predmet.ProtuStrankaListFormated_1">
      <item>INVENT d.o.o. za obavljanje usluga, šport i rekreaciju</item>
    </derivirana_varijabla>
  </DomainObject.Predmet.ProtuStrankaListFormated>
  <DomainObject.Predmet.ProtuStrankaListFormatedOIB>
    <izvorni_sadrzaj>
      <item>INVENT d.o.o. za obavljanje usluga, šport i rekreaciju, OIB 10473086052</item>
    </izvorni_sadrzaj>
    <derivirana_varijabla naziv="DomainObject.Predmet.ProtuStrankaListFormatedOIB_1">
      <item>INVENT d.o.o. za obavljanje usluga, šport i rekreaciju, OIB 10473086052</item>
    </derivirana_varijabla>
  </DomainObject.Predmet.ProtuStrankaListFormatedOIB>
  <DomainObject.Predmet.ProtuStrankaListFormatedWithAdress>
    <izvorni_sadrzaj>
      <item>INVENT d.o.o. za obavljanje usluga, šport i rekreaciju, Vij.A.Cesarca 15, 31000 Osijek</item>
    </izvorni_sadrzaj>
    <derivirana_varijabla naziv="DomainObject.Predmet.ProtuStrankaListFormatedWithAdress_1">
      <item>INVENT d.o.o. za obavljanje usluga, šport i rekreaciju, Vij.A.Cesarca 15, 31000 Osijek</item>
    </derivirana_varijabla>
  </DomainObject.Predmet.ProtuStrankaListFormatedWithAdress>
  <DomainObject.Predmet.ProtuStrankaListFormatedWithAdressOIB>
    <izvorni_sadrzaj>
      <item>INVENT d.o.o. za obavljanje usluga, šport i rekreaciju, OIB 10473086052, Vij.A.Cesarca 15, 31000 Osijek</item>
    </izvorni_sadrzaj>
    <derivirana_varijabla naziv="DomainObject.Predmet.ProtuStrankaListFormatedWithAdressOIB_1">
      <item>INVENT d.o.o. za obavljanje usluga, šport i rekreaciju, OIB 10473086052, Vij.A.Cesarca 15, 31000 Osijek</item>
    </derivirana_varijabla>
  </DomainObject.Predmet.ProtuStrankaListFormatedWithAdressOIB>
  <DomainObject.Predmet.ProtuStrankaListNazivFormated>
    <izvorni_sadrzaj>
      <item>INVENT d.o.o. za obavljanje usluga, šport i rekreaciju</item>
    </izvorni_sadrzaj>
    <derivirana_varijabla naziv="DomainObject.Predmet.ProtuStrankaListNazivFormated_1">
      <item>INVENT d.o.o. za obavljanje usluga, šport i rekreaciju</item>
    </derivirana_varijabla>
  </DomainObject.Predmet.ProtuStrankaListNazivFormated>
  <DomainObject.Predmet.ProtuStrankaListNazivFormatedOIB>
    <izvorni_sadrzaj>
      <item>INVENT d.o.o. za obavljanje usluga, šport i rekreaciju, OIB 10473086052</item>
    </izvorni_sadrzaj>
    <derivirana_varijabla naziv="DomainObject.Predmet.ProtuStrankaListNazivFormatedOIB_1">
      <item>INVENT d.o.o. za obavljanje usluga, šport i rekreaciju, OIB 10473086052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INVENT d.o.o. za obavljanje usluga, šport i rekreaciju</izvorni_sadrzaj>
    <derivirana_varijabla naziv="DomainObject.Predmet.ProtustrankaIDrugi_1">INVENT d.o.o. za obavljanje usluga, šport i rekreaciju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INVENT d.o.o. za obavljanje usluga, šport i rekreaciju, OIB 10473086052, Vij.A.Cesarca 15, 31000 Osijek</izvorni_sadrzaj>
    <derivirana_varijabla naziv="DomainObject.Predmet.ProtustrankaIDrugiAdressOIB_1">INVENT d.o.o. za obavljanje usluga, šport i rekreaciju, OIB 10473086052, Vij.A.Cesarca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 d.o.o. za obavljanje usluga, šport i rekreaciju</item>
      <item>RH MINISTARSTVO FINANCIJA</item>
    </izvorni_sadrzaj>
    <derivirana_varijabla naziv="DomainObject.Predmet.SudioniciListNaziv_1">
      <item>INVENT d.o.o. za obavljanje usluga, šport i rekreaciju</item>
      <item>RH MINISTARSTVO FINANCIJA</item>
    </derivirana_varijabla>
  </DomainObject.Predmet.SudioniciListNaziv>
  <DomainObject.Predmet.SudioniciListAdressOIB>
    <izvorni_sadrzaj>
      <item>INVENT d.o.o. za obavljanje usluga, šport i rekreaciju, OIB 10473086052, Vij.A.Cesarca 15,31000 Osijek</item>
      <item>RH MINISTARSTVO FINANCIJA, OIB 52634238587</item>
    </izvorni_sadrzaj>
    <derivirana_varijabla naziv="DomainObject.Predmet.SudioniciListAdressOIB_1">
      <item>INVENT d.o.o. za obavljanje usluga, šport i rekreaciju, OIB 10473086052, Vij.A.Cesarca 15,31000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10473086052</item>
      <item>, OIB 52634238587</item>
    </izvorni_sadrzaj>
    <derivirana_varijabla naziv="DomainObject.Predmet.SudioniciListNazivOIB_1">
      <item>, OIB 10473086052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B94C8-3A3C-4D9D-9473-313CC0FB6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2606</properties:Characters>
  <properties:Lines>119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2017-12-13T11:24:00Z</dcterms:created>
  <dc:creator>hermanj</dc:creator>
  <cp:lastModifiedBy>Danijela Sekulić</cp:lastModifiedBy>
  <cp:lastPrinted>2018-09-05T11:19:00Z</cp:lastPrinted>
  <dcterms:modified xmlns:xsi="http://www.w3.org/2001/XMLSchema-instance" xsi:type="dcterms:W3CDTF">2018-09-05T11:20:00Z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