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2057" w14:paraId="21d2057" w:rsidRDefault="00AE649C" w:rsidP="000F114A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0F114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114A" w:rsidP="000F114A" w:rsidR="000F114A">
      <w:pPr>
        <w:spacing w:after="0"/>
      </w:pPr>
      <w:r>
        <w:t>REPUBLIKA HRVATSKA</w:t>
      </w:r>
    </w:p>
    <w:p w:rsidRDefault="000F114A" w:rsidP="000F114A" w:rsidR="000F114A">
      <w:pPr>
        <w:spacing w:after="0"/>
      </w:pPr>
      <w:r>
        <w:t>TRGOVAČKI SUD U VARAŽDINU</w:t>
      </w:r>
    </w:p>
    <w:p w:rsidRDefault="000F114A" w:rsidP="000F114A" w:rsidR="000F114A">
      <w:pPr>
        <w:spacing w:after="0"/>
        <w:jc w:val="center"/>
      </w:pPr>
    </w:p>
    <w:p w:rsidRDefault="000F114A" w:rsidP="000F114A" w:rsidR="000F114A">
      <w:pPr>
        <w:spacing w:after="0"/>
        <w:jc w:val="center"/>
      </w:pPr>
    </w:p>
    <w:p w:rsidRDefault="000F114A" w:rsidP="000F114A" w:rsidR="000F114A">
      <w:pPr>
        <w:spacing w:after="0"/>
        <w:jc w:val="center"/>
      </w:pPr>
    </w:p>
    <w:p w:rsidRDefault="000F114A" w:rsidP="000F114A" w:rsidR="000F114A">
      <w:pPr>
        <w:spacing w:after="0"/>
      </w:pPr>
      <w:r>
        <w:t xml:space="preserve">                                        U  I M E  R E P U B L I K E  H R V A T S K E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  <w:jc w:val="center"/>
      </w:pPr>
      <w:r>
        <w:t>R J E Š E NJ E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TELEMEDICA d.o.o. Čakovec, Nikole Pavića 2, OIB: 16829558635, dana 12. travnja 2017., </w:t>
      </w:r>
    </w:p>
    <w:p w:rsidRDefault="000F114A" w:rsidP="000F114A" w:rsidR="000F114A">
      <w:pPr>
        <w:spacing w:after="0"/>
        <w:jc w:val="both"/>
      </w:pPr>
    </w:p>
    <w:p w:rsidRDefault="000F114A" w:rsidP="000F114A" w:rsidR="000F114A">
      <w:pPr>
        <w:spacing w:after="0"/>
        <w:jc w:val="center"/>
      </w:pPr>
      <w:r>
        <w:t>r i j e š i o  j e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TELEMEDICA d.o.o. Čakovec, Nikole Pavića 2, OIB: 16829558635, s danom 12. travnja 2017. u 15,00 sati.</w:t>
      </w:r>
    </w:p>
    <w:p w:rsidRDefault="000F114A" w:rsidP="000F114A" w:rsidR="000F114A">
      <w:pPr>
        <w:spacing w:after="0"/>
        <w:ind w:hanging="705" w:left="1413"/>
        <w:jc w:val="both"/>
      </w:pPr>
    </w:p>
    <w:p w:rsidRDefault="000F114A" w:rsidP="000F114A" w:rsidR="000F114A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Nikola Remenar iz Velike Gorice, Slavka Kolara 13a, OIB: 48313195864.</w:t>
      </w:r>
    </w:p>
    <w:p w:rsidRDefault="000F114A" w:rsidP="000F114A" w:rsidR="000F114A">
      <w:pPr>
        <w:spacing w:after="0"/>
        <w:ind w:hanging="705" w:left="1413"/>
        <w:jc w:val="both"/>
      </w:pPr>
    </w:p>
    <w:p w:rsidRDefault="000F114A" w:rsidP="000F114A" w:rsidR="000F114A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TELEMEDICA d.o.o. Čakovec, Nikole Pavića 2, OIB: 16829558635.</w:t>
      </w:r>
    </w:p>
    <w:p w:rsidRDefault="000F114A" w:rsidP="000F114A" w:rsidR="000F114A">
      <w:pPr>
        <w:spacing w:after="0"/>
        <w:ind w:hanging="705" w:left="1410"/>
        <w:jc w:val="both"/>
      </w:pPr>
    </w:p>
    <w:p w:rsidRDefault="000F114A" w:rsidP="000F114A" w:rsidR="000F114A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0F114A" w:rsidP="000F114A" w:rsidR="000F114A">
      <w:pPr>
        <w:spacing w:after="0"/>
        <w:jc w:val="both"/>
      </w:pPr>
    </w:p>
    <w:p w:rsidRDefault="000F114A" w:rsidP="000F114A" w:rsidR="000F114A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TELEMEDICA d.o.o. Čakovec, Nikole Pavića 2, OIB: 16829558635, bit će brisan iz sudskog registra.</w:t>
      </w:r>
    </w:p>
    <w:p w:rsidRDefault="000F114A" w:rsidP="000F114A" w:rsidR="000F114A">
      <w:pPr>
        <w:spacing w:after="0"/>
        <w:jc w:val="center"/>
      </w:pPr>
    </w:p>
    <w:p w:rsidRDefault="000F114A" w:rsidP="000F114A" w:rsidR="000F114A">
      <w:pPr>
        <w:spacing w:after="0"/>
        <w:jc w:val="center"/>
      </w:pPr>
      <w:r>
        <w:t>Obrazloženje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  <w:jc w:val="both"/>
      </w:pPr>
      <w:r>
        <w:tab/>
        <w:t>Predlagatelj Financijska agencija Regionalni centar Zagreb, Podružnica Varaždin je dana 4. siječnja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  <w:jc w:val="center"/>
      </w:pPr>
      <w:r>
        <w:t>U Varaždinu, 12. travnja 2017.</w:t>
      </w:r>
    </w:p>
    <w:p w:rsidRDefault="000F114A" w:rsidP="000F114A" w:rsidR="000F114A">
      <w:pPr>
        <w:spacing w:after="0"/>
        <w:jc w:val="center"/>
      </w:pPr>
    </w:p>
    <w:p w:rsidRDefault="000F114A" w:rsidP="000F114A" w:rsidR="000F11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0F114A" w:rsidP="000F114A" w:rsidR="000F11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Sudska savjetnica: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Martina Mašić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F114A" w:rsidP="000F114A" w:rsidR="000F114A">
      <w:pPr>
        <w:spacing w:after="0"/>
        <w:ind w:firstLine="708"/>
      </w:pPr>
      <w:r>
        <w:t>Uputa o pravnom lijeku:</w:t>
      </w:r>
    </w:p>
    <w:p w:rsidRDefault="000F114A" w:rsidP="000F114A" w:rsidR="000F114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0F114A" w:rsidP="000F114A" w:rsidR="000F114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</w:pPr>
    </w:p>
    <w:p w:rsidRDefault="000F114A" w:rsidP="000F114A" w:rsidR="000F114A">
      <w:pPr>
        <w:spacing w:after="0"/>
      </w:pPr>
      <w:r>
        <w:t>DNA:</w:t>
      </w:r>
    </w:p>
    <w:p w:rsidRDefault="000F114A" w:rsidP="000F114A" w:rsidR="000F114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F114A" w:rsidP="000F114A" w:rsidR="000F114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F114A" w:rsidP="000F114A" w:rsidR="000F114A">
      <w:pPr>
        <w:numPr>
          <w:ilvl w:val="0"/>
          <w:numId w:val="47"/>
        </w:numPr>
        <w:spacing w:after="0"/>
      </w:pPr>
      <w:r>
        <w:t>Dužnik - TELEMEDICA d.o.o. Čakovec, Nikole Pavića 2</w:t>
      </w:r>
    </w:p>
    <w:p w:rsidRDefault="000F114A" w:rsidP="000F114A" w:rsidR="000F114A">
      <w:pPr>
        <w:numPr>
          <w:ilvl w:val="0"/>
          <w:numId w:val="47"/>
        </w:numPr>
        <w:spacing w:after="0"/>
      </w:pPr>
      <w:r>
        <w:t>Osoba ovlaštena za zastupanje – Valentino Kovačević, Zagreb, Kladuška 2</w:t>
      </w:r>
    </w:p>
    <w:p w:rsidRDefault="000F114A" w:rsidP="000F114A" w:rsidR="000F114A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0F114A" w:rsidP="000F114A" w:rsidR="000F114A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</w:t>
      </w:r>
    </w:p>
    <w:p w:rsidRDefault="000F114A" w:rsidP="000F114A" w:rsidR="000F114A">
      <w:pPr>
        <w:numPr>
          <w:ilvl w:val="0"/>
          <w:numId w:val="47"/>
        </w:numPr>
        <w:spacing w:after="0"/>
      </w:pPr>
      <w:r>
        <w:t>Stečajni upravitelj- Nikola Remenar, Velika Gorica, Slavka Kolara 13a</w:t>
      </w:r>
    </w:p>
    <w:p w:rsidRDefault="000F114A" w:rsidP="000F114A" w:rsidR="000F114A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0F114A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14A" w:rsidR="008333A9">
    <w:pPr>
      <w:pStyle w:val="Zaglavlje"/>
    </w:pPr>
    <w:r>
      <w:rPr>
        <w:rStyle w:val="PozadinaSvijetloCrvena"/>
        <w:shd w:fill="auto" w:color="auto" w:val="clear"/>
      </w:rPr>
      <w:t>Poslovni broj. 9 St-4/17-5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14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41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St-4/2017-5</izvorni_sadrzaj>
    <derivirana_varijabla naziv="DomainObject.Oznaka_1">St-4/2017-5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TELEMEDICA d.o.o. za trgovinu i usluge zastupanog po punomoćniku Valentino Kovačević</izvorni_sadrzaj>
    <derivirana_varijabla naziv="DomainObject.Predmet.ProtustrankaFormated_1">  TELEMEDICA d.o.o. za trgovinu i usluge zastupanog po punomoćniku Valentino Kovačević</derivirana_varijabla>
  </DomainObject.Predmet.ProtustrankaFormated>
  <DomainObject.Predmet.ProtustrankaFormatedOIB>
    <izvorni_sadrzaj>  TELEMEDICA d.o.o. za trgovinu i usluge, OIB 16829558635 zastupanog po punomoćniku Valentino Kovačević</izvorni_sadrzaj>
    <derivirana_varijabla naziv="DomainObject.Predmet.ProtustrankaFormatedOIB_1">  TELEMEDICA d.o.o. za trgovinu i usluge, OIB 16829558635 zastupanog po punomoćniku Valentino Kovačević</derivirana_varijabla>
  </DomainObject.Predmet.ProtustrankaFormatedOIB>
  <DomainObject.Predmet.ProtustrankaFormatedWithAdress>
    <izvorni_sadrzaj> TELEMEDICA d.o.o. za trgovinu i usluge, Nikole Pavića 2, 40000 Čakovec zastupanog po punomoćniku Valentino Kovačević</izvorni_sadrzaj>
    <derivirana_varijabla naziv="DomainObject.Predmet.ProtustrankaFormatedWithAdress_1"> TELEMEDICA d.o.o. za trgovinu i usluge, Nikole Pavića 2, 40000 Čakovec zastupanog po punomoćniku Valentino Kovačević</derivirana_varijabla>
  </DomainObject.Predmet.ProtustrankaFormatedWithAdress>
  <DomainObject.Predmet.ProtustrankaFormatedWithAdressOIB>
    <izvorni_sadrzaj> TELEMEDICA d.o.o. za trgovinu i usluge, OIB 16829558635, Nikole Pavića 2, 40000 Čakovec zastupanog po punomoćniku Valentino Kovačević</izvorni_sadrzaj>
    <derivirana_varijabla naziv="DomainObject.Predmet.ProtustrankaFormatedWithAdressOIB_1"> TELEMEDICA d.o.o. za trgovinu i usluge, OIB 16829558635, Nikole Pavića 2, 40000 Čakovec zastupanog po punomoćniku Valentino Kovačević</derivirana_varijabla>
  </DomainObject.Predmet.ProtustrankaFormatedWithAdressOIB>
  <DomainObject.Predmet.ProtustrankaWithAdress>
    <izvorni_sadrzaj>TELEMEDICA d.o.o. za trgovinu i usluge Nikole Pavića 2, 40000 Čakovec</izvorni_sadrzaj>
    <derivirana_varijabla naziv="DomainObject.Predmet.ProtustrankaWithAdress_1">TELEMEDICA d.o.o. za trgovinu i usluge Nikole Pavića 2, 40000 Čakovec</derivirana_varijabla>
  </DomainObject.Predmet.ProtustrankaWithAdress>
  <DomainObject.Predmet.ProtustrankaWithAdressOIB>
    <izvorni_sadrzaj>TELEMEDICA d.o.o. za trgovinu i usluge, OIB 16829558635, Nikole Pavića 2, 40000 Čakovec</izvorni_sadrzaj>
    <derivirana_varijabla naziv="DomainObject.Predmet.ProtustrankaWithAdressOIB_1">TELEMEDICA d.o.o. za trgovinu i usluge, OIB 16829558635, Nikole Pavića 2, 40000 Čakovec</derivirana_varijabla>
  </DomainObject.Predmet.ProtustrankaWithAdressOIB>
  <DomainObject.Predmet.ProtustrankaNazivFormated>
    <izvorni_sadrzaj>TELEMEDICA d.o.o. za trgovinu i usluge</izvorni_sadrzaj>
    <derivirana_varijabla naziv="DomainObject.Predmet.ProtustrankaNazivFormated_1">TELEMEDICA d.o.o. za trgovinu i usluge</derivirana_varijabla>
  </DomainObject.Predmet.ProtustrankaNazivFormated>
  <DomainObject.Predmet.ProtustrankaNazivFormatedOIB>
    <izvorni_sadrzaj>TELEMEDICA d.o.o. za trgovinu i usluge, OIB 16829558635</izvorni_sadrzaj>
    <derivirana_varijabla naziv="DomainObject.Predmet.ProtustrankaNazivFormatedOIB_1">TELEMEDICA d.o.o. za trgovinu i usluge, OIB 16829558635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44281.52</izvorni_sadrzaj>
    <derivirana_varijabla naziv="DomainObject.Predmet.TrenutnaVrijednost_1">44281.52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TELEMEDICA d.o.o. za trgovinu i usluge zastupanog po punomoćniku Valentino Kovačević</item>
    </izvorni_sadrzaj>
    <derivirana_varijabla naziv="DomainObject.Predmet.ProtuStrankaListFormated_1">
      <item>TELEMEDICA d.o.o. za trgovinu i usluge zastupanog po punomoćniku Valentino Kovačević</item>
    </derivirana_varijabla>
  </DomainObject.Predmet.ProtuStrankaListFormated>
  <DomainObject.Predmet.ProtuStrankaListFormatedOIB>
    <izvorni_sadrzaj>
      <item>TELEMEDICA d.o.o. za trgovinu i usluge, OIB 16829558635 zastupanog po punomoćniku Valentino Kovačević</item>
    </izvorni_sadrzaj>
    <derivirana_varijabla naziv="DomainObject.Predmet.ProtuStrankaListFormatedOIB_1">
      <item>TELEMEDICA d.o.o. za trgovinu i usluge, OIB 16829558635 zastupanog po punomoćniku Valentino Kovačević</item>
    </derivirana_varijabla>
  </DomainObject.Predmet.ProtuStrankaListFormatedOIB>
  <DomainObject.Predmet.ProtuStrankaListFormatedWithAdress>
    <izvorni_sadrzaj>
      <item>TELEMEDICA d.o.o. za trgovinu i usluge, Nikole Pavića 2, 40000 Čakovec zastupanog po punomoćniku Valentino Kovačević</item>
    </izvorni_sadrzaj>
    <derivirana_varijabla naziv="DomainObject.Predmet.ProtuStrankaListFormatedWithAdress_1">
      <item>TELEMEDICA d.o.o. za trgovinu i usluge, Nikole Pavića 2, 40000 Čakovec zastupanog po punomoćniku Valentino Kovačević</item>
    </derivirana_varijabla>
  </DomainObject.Predmet.ProtuStrankaListFormatedWithAdress>
  <DomainObject.Predmet.ProtuStrankaListFormatedWithAdressOIB>
    <izvorni_sadrzaj>
      <item>TELEMEDICA d.o.o. za trgovinu i usluge, OIB 16829558635, Nikole Pavića 2, 40000 Čakovec zastupanog po punomoćniku Valentino Kovačević</item>
    </izvorni_sadrzaj>
    <derivirana_varijabla naziv="DomainObject.Predmet.ProtuStrankaListFormatedWithAdressOIB_1">
      <item>TELEMEDICA d.o.o. za trgovinu i usluge, OIB 16829558635, Nikole Pavića 2, 40000 Čakovec zastupanog po punomoćniku Valentino Kovačević</item>
    </derivirana_varijabla>
  </DomainObject.Predmet.ProtuStrankaListFormatedWithAdressOIB>
  <DomainObject.Predmet.ProtuStrankaListNazivFormated>
    <izvorni_sadrzaj>
      <item>TELEMEDICA d.o.o. za trgovinu i usluge</item>
    </izvorni_sadrzaj>
    <derivirana_varijabla naziv="DomainObject.Predmet.ProtuStrankaListNazivFormated_1">
      <item>TELEMEDICA d.o.o. za trgovinu i usluge</item>
    </derivirana_varijabla>
  </DomainObject.Predmet.ProtuStrankaListNazivFormated>
  <DomainObject.Predmet.ProtuStrankaListNazivFormatedOIB>
    <izvorni_sadrzaj>
      <item>TELEMEDICA d.o.o. za trgovinu i usluge, OIB 16829558635</item>
    </izvorni_sadrzaj>
    <derivirana_varijabla naziv="DomainObject.Predmet.ProtuStrankaListNazivFormatedOIB_1">
      <item>TELEMEDICA d.o.o. za trgovinu i usluge, OIB 16829558635</item>
    </derivirana_varijabla>
  </DomainObject.Predmet.ProtuStrankaListNazivFormatedOIB>
  <DomainObject.Predmet.OstaliListFormated>
    <izvorni_sadrzaj>
      <item>Sudski registar</item>
      <item>Valentino Kovačević punomoćnik sudionika u postupku TELEMEDICA d.o.o. za trgovinu i usluge</item>
    </izvorni_sadrzaj>
    <derivirana_varijabla naziv="DomainObject.Predmet.OstaliListFormated_1">
      <item>Sudski registar</item>
      <item>Valentino Kovačević punomoćnik sudionika u postupku TELEMEDICA d.o.o. za trgovinu i usluge</item>
    </derivirana_varijabla>
  </DomainObject.Predmet.OstaliListFormated>
  <DomainObject.Predmet.OstaliListFormatedOIB>
    <izvorni_sadrzaj>
      <item>Sudski registar</item>
      <item>Valentino Kovačević, OIB 84803260412 punomoćnik sudionika u postupku TELEMEDICA d.o.o. za trgovinu i usluge</item>
    </izvorni_sadrzaj>
    <derivirana_varijabla naziv="DomainObject.Predmet.OstaliListFormatedOIB_1">
      <item>Sudski registar</item>
      <item>Valentino Kovačević, OIB 84803260412 punomoćnik sudionika u postupku TELEMEDICA d.o.o. za trgovinu i usluge</item>
    </derivirana_varijabla>
  </DomainObject.Predmet.OstaliListFormatedOIB>
  <DomainObject.Predmet.OstaliListFormatedWithAdress>
    <izvorni_sadrzaj>
      <item>Sudski registar</item>
      <item>Valentino Kovačević, Kladuška 2, 10000 Zagreb punomoćnik sudionika u postupku TELEMEDICA d.o.o. za trgovinu i usluge</item>
    </izvorni_sadrzaj>
    <derivirana_varijabla naziv="DomainObject.Predmet.OstaliListFormatedWithAdress_1">
      <item>Sudski registar</item>
      <item>Valentino Kovačević, Kladuška 2, 10000 Zagreb punomoćnik sudionika u postupku TELEMEDICA d.o.o. za trgovinu i usluge</item>
    </derivirana_varijabla>
  </DomainObject.Predmet.OstaliListFormatedWithAdress>
  <DomainObject.Predmet.OstaliListFormatedWithAdressOIB>
    <izvorni_sadrzaj>
      <item>Sudski registar</item>
      <item>Valentino Kovačević, OIB 84803260412, Kladuška 2, 10000 Zagreb punomoćnik sudionika u postupku TELEMEDICA d.o.o. za trgovinu i usluge</item>
    </izvorni_sadrzaj>
    <derivirana_varijabla naziv="DomainObject.Predmet.OstaliListFormatedWithAdressOIB_1">
      <item>Sudski registar</item>
      <item>Valentino Kovačević, OIB 84803260412, Kladuška 2, 10000 Zagreb punomoćnik sudionika u postupku TELEMEDICA d.o.o. za trgovinu i usluge</item>
    </derivirana_varijabla>
  </DomainObject.Predmet.OstaliListFormatedWithAdressOIB>
  <DomainObject.Predmet.OstaliListNazivFormated>
    <izvorni_sadrzaj>
      <item>Sudski registar</item>
      <item>Valentino Kovačević</item>
    </izvorni_sadrzaj>
    <derivirana_varijabla naziv="DomainObject.Predmet.OstaliListNazivFormated_1">
      <item>Sudski registar</item>
      <item>Valentino Kovačević</item>
    </derivirana_varijabla>
  </DomainObject.Predmet.OstaliListNazivFormated>
  <DomainObject.Predmet.OstaliListNazivFormatedOIB>
    <izvorni_sadrzaj>
      <item>Sudski registar</item>
      <item>Valentino Kovačević, OIB 84803260412</item>
    </izvorni_sadrzaj>
    <derivirana_varijabla naziv="DomainObject.Predmet.OstaliListNazivFormatedOIB_1">
      <item>Sudski registar</item>
      <item>Valentino Kovačević, OIB 84803260412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>St-4/2017-5</izvorni_sadrzaj>
    <derivirana_varijabla naziv="DomainObject.PoslovniBrojDokumenta_1">St-4/2017-5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TELEMEDICA d.o.o. za trgovinu i usluge</izvorni_sadrzaj>
    <derivirana_varijabla naziv="DomainObject.Predmet.ProtustrankaIDrugi_1">TELEMEDICA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TELEMEDICA d.o.o. za trgovinu i usluge, OIB 16829558635, Nikole Pavića 2, 40000 Čakovec</izvorni_sadrzaj>
    <derivirana_varijabla naziv="DomainObject.Predmet.ProtustrankaIDrugiAdressOIB_1">TELEMEDICA d.o.o. za trgovinu i usluge, OIB 16829558635, Nikole Pavića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TELEMEDICA d.o.o. za trgovinu i usluge</item>
      <item>Sudski registar</item>
      <item>Valentino Kovačević</item>
    </izvorni_sadrzaj>
    <derivirana_varijabla naziv="DomainObject.Predmet.SudioniciListNaziv_1">
      <item>Financijska agencija</item>
      <item>TELEMEDICA d.o.o. za trgovinu i usluge</item>
      <item>Sudski registar</item>
      <item>Valentino Kovačević</item>
    </derivirana_varijabla>
  </DomainObject.Predmet.SudioniciListNaziv>
  <DomainObject.Predmet.SudioniciListAdressOIB>
    <izvorni_sadrzaj>
      <item>Financijska agencija, OIB 85821130368, Ulica grada Vukovara 70,10000 Zagreb</item>
      <item>TELEMEDICA d.o.o. za trgovinu i usluge, OIB 16829558635, Nikole Pavića 2,40000 Čakovec</item>
      <item>Sudski registar</item>
      <item>Valentino Kovačević, OIB 84803260412, Kladuška 2,10000 Zagreb</item>
    </izvorni_sadrzaj>
    <derivirana_varijabla naziv="DomainObject.Predmet.SudioniciListAdressOIB_1">
      <item>Financijska agencija, OIB 85821130368, Ulica grada Vukovara 70,10000 Zagreb</item>
      <item>TELEMEDICA d.o.o. za trgovinu i usluge, OIB 16829558635, Nikole Pavića 2,40000 Čakovec</item>
      <item>Sudski registar</item>
      <item>Valentino Kovačević, OIB 84803260412, Kladuška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71E22-193B-4428-9F16-4D7753A42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2754</properties:Characters>
  <properties:Lines>82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2017-04-12T12:54:00Z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St-4/2017-5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