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0fbb" w14:paraId="12a0fbb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083653">
        <w:rPr>
          <w:sz w:val="24"/>
          <w:szCs w:val="24"/>
        </w:rPr>
        <w:t>2796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456AEF" w:rsidP="00E70395" w:rsidR="00CC43BC" w:rsidRPr="00C5110C">
      <w:pPr>
        <w:ind w:firstLine="720"/>
        <w:jc w:val="both"/>
        <w:rPr>
          <w:sz w:val="24"/>
          <w:szCs w:val="24"/>
        </w:rPr>
      </w:pPr>
      <w:r w:rsidRPr="00C5110C">
        <w:rPr>
          <w:sz w:val="24"/>
          <w:szCs w:val="24"/>
        </w:rPr>
        <w:t>Trgovački sud u Zagrebu, po sucu mr.sc. Ivani Koštarić Fegeš, u stečajnom postupku nad dužnikom ARMAT SISTEM j.d.o.o., Sesvete, Fruškogorska 9, OIB: 52593461303</w:t>
      </w:r>
      <w:r w:rsidR="007669AF" w:rsidRPr="00C5110C">
        <w:rPr>
          <w:sz w:val="24"/>
          <w:szCs w:val="24"/>
          <w:lang w:val="pt-BR"/>
        </w:rPr>
        <w:t>,</w:t>
      </w:r>
      <w:r w:rsidR="00A70043" w:rsidRPr="00C5110C">
        <w:rPr>
          <w:sz w:val="24"/>
          <w:szCs w:val="24"/>
          <w:lang w:val="pt-BR"/>
        </w:rPr>
        <w:t xml:space="preserve"> </w:t>
      </w:r>
      <w:r w:rsidR="00083653" w:rsidRPr="00C5110C">
        <w:rPr>
          <w:sz w:val="24"/>
          <w:szCs w:val="24"/>
          <w:lang w:val="pt-BR"/>
        </w:rPr>
        <w:t>14. ožujka 2018.</w:t>
      </w:r>
      <w:r w:rsidR="00F53100" w:rsidRPr="00C5110C">
        <w:rPr>
          <w:sz w:val="24"/>
          <w:szCs w:val="24"/>
        </w:rPr>
        <w:t>,</w:t>
      </w:r>
    </w:p>
    <w:p w:rsidRDefault="00D45842" w:rsidR="00D45842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D45842" w:rsidRPr="00C5110C">
        <w:rPr>
          <w:sz w:val="24"/>
          <w:szCs w:val="24"/>
        </w:rPr>
        <w:t>ARMAT SISTEM j.d.o.o., Sesvete, Fruškogorska 9, OIB: 52593461303</w:t>
      </w:r>
      <w:r w:rsidR="007E3C54" w:rsidRPr="00F7394A">
        <w:rPr>
          <w:sz w:val="24"/>
          <w:szCs w:val="24"/>
        </w:rPr>
        <w:t>.</w:t>
      </w:r>
    </w:p>
    <w:p w:rsidRDefault="003F77CB" w:rsidP="007B593F" w:rsidR="003F77CB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C062A9" w:rsidP="00DA5FA3" w:rsidR="003911A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623484"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3F77CB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19. travnja</w:t>
      </w:r>
      <w:r w:rsidR="009C08A6" w:rsidRPr="00FD0F0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0F32D6" w:rsidRPr="00FD0F08">
        <w:rPr>
          <w:b/>
          <w:sz w:val="24"/>
          <w:szCs w:val="24"/>
        </w:rPr>
        <w:t xml:space="preserve">. u </w:t>
      </w:r>
      <w:r w:rsidR="009F594D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3</w:t>
      </w:r>
      <w:r w:rsidR="009F594D">
        <w:rPr>
          <w:b/>
          <w:sz w:val="24"/>
          <w:szCs w:val="24"/>
        </w:rPr>
        <w:t>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dužnik</w:t>
      </w:r>
      <w:r w:rsidR="00013C61">
        <w:rPr>
          <w:sz w:val="24"/>
          <w:szCs w:val="24"/>
        </w:rPr>
        <w:t xml:space="preserve"> kao predlagatelj</w:t>
      </w:r>
      <w:r w:rsidR="006309D3" w:rsidRPr="00E974B3">
        <w:rPr>
          <w:sz w:val="24"/>
          <w:szCs w:val="24"/>
        </w:rPr>
        <w:t>,</w:t>
      </w:r>
    </w:p>
    <w:p w:rsidRDefault="007B593F" w:rsidP="007B593F" w:rsidR="009F594D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F594D">
        <w:rPr>
          <w:sz w:val="24"/>
          <w:szCs w:val="24"/>
        </w:rPr>
        <w:t>,</w:t>
      </w:r>
    </w:p>
    <w:p w:rsidRDefault="009F594D" w:rsidP="009F594D" w:rsidR="009F594D" w:rsidRPr="00F5310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Financijska agencija.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C04B83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>
      <w:pPr>
        <w:jc w:val="both"/>
        <w:rPr>
          <w:sz w:val="24"/>
          <w:szCs w:val="24"/>
        </w:rPr>
      </w:pPr>
    </w:p>
    <w:p w:rsidRDefault="00F56A68" w:rsidP="003A7548" w:rsidR="00F56A68" w:rsidRPr="00F53100">
      <w:pPr>
        <w:ind w:firstLine="720"/>
        <w:jc w:val="both"/>
        <w:rPr>
          <w:sz w:val="24"/>
          <w:szCs w:val="24"/>
          <w:u w:val="single"/>
        </w:rPr>
      </w:pPr>
      <w:r w:rsidRPr="00F53100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>
      <w:pPr>
        <w:ind w:firstLine="708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 xml:space="preserve">Dužnik ARMAT SISTEM j.d.o.o., Sesvete, Fruškogorska 9, OIB: 52593461303, zastupan po osobi ovlaštenoj za zastupanje po zakonu (direktoru) </w:t>
      </w:r>
      <w:r w:rsidRPr="003A7548">
        <w:rPr>
          <w:sz w:val="24"/>
          <w:szCs w:val="24"/>
        </w:rPr>
        <w:lastRenderedPageBreak/>
        <w:t>Kristijanu Jerenu, OIB: 90803470579, Sesvete, Fruškogorska 9, podnio je, 23. ožujka 2016., kao podnositelj prijedloga, prijedlog za otvaranje stečajnog postupka na temelju odredaba čl. 16. i čl. 109. Stečajnog zakona (“Narodne novine” broj 71/15, dalje: SZ). U prijedlogu se u bitnome navodi kako kod dužnika postoji stečajni razlog prezaduženosti jer je imovina dužnika pravne osobe manja od postojećih obveza u prilog koje tvrdnje je dostavljena Potvrda Ministarstva financija – Porezne uprave od 9. ožujka 2016. (list 3. spisa), te je dostavljen popis imovine i obveza dužnika s ispravama u skladu s odredbama čl. 17. SZ-a (list 4. – 20. spisa).</w:t>
      </w: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Uvidom u sudski registar ovoga suda utvrđeno je kako je Kristijan Jeren, OIB: 90803470579, Sesvete, Fruškogorska 9, koji je u konkretnom slučaju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3A7548" w:rsidP="003A7548" w:rsidR="003A7548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 spisa). Uvidom u navedeni popis imovine i obveza u bitnome je utvrđeno kako dužnik nema imovine.</w:t>
      </w:r>
    </w:p>
    <w:p w:rsidRDefault="003A7548" w:rsidP="003A7548" w:rsidR="003A7548">
      <w:pPr>
        <w:ind w:firstLine="709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09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Uvidom u Potvrdu Ministarstva financija – Porezne uprave od 9. ožujka 2016. (list 3. spisa), utvrđeno je kako je na dan 9. ožujka 2016. dug dužnika na ime javnih davanja o kojima službenu evidenciju vodi Porezna uprava iznosio ukupno 37.992,36 kn.</w:t>
      </w:r>
    </w:p>
    <w:p w:rsidRDefault="0007266E" w:rsidP="003A7548" w:rsidR="0007266E">
      <w:pPr>
        <w:ind w:firstLine="709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09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S obzirom na to da dužnik nema imovine, dok obveze dužnika iznose 37.992,36 kn, to proizlazi kako su obveze dužnika pravne osobe veće od njegove imovine zbog čega u konkretnom slučaju postoji stečajni razlog prezaduženosti u smislu odredbe čl. 7. SZ-a.</w:t>
      </w:r>
    </w:p>
    <w:p w:rsidRDefault="003A7548" w:rsidP="00F52856" w:rsidR="003A7548">
      <w:pPr>
        <w:ind w:firstLine="709"/>
        <w:jc w:val="both"/>
        <w:rPr>
          <w:sz w:val="24"/>
          <w:szCs w:val="24"/>
          <w:lang w:val="pt-BR"/>
        </w:rPr>
      </w:pPr>
    </w:p>
    <w:p w:rsidRDefault="003A7548" w:rsidP="00F52856" w:rsidR="001969B8">
      <w:pPr>
        <w:ind w:firstLine="709"/>
        <w:jc w:val="both"/>
        <w:rPr>
          <w:sz w:val="24"/>
          <w:szCs w:val="24"/>
          <w:lang w:val="pt-BR"/>
        </w:rPr>
      </w:pPr>
      <w:r w:rsidRPr="0083011D">
        <w:rPr>
          <w:sz w:val="24"/>
          <w:szCs w:val="24"/>
          <w:lang w:val="pt-BR"/>
        </w:rPr>
        <w:t xml:space="preserve">Uvidom u potvrdu o plaćanju koju je dužnik dostavio u spis (list 32. spisa) i </w:t>
      </w:r>
      <w:r w:rsidR="0021557A">
        <w:rPr>
          <w:sz w:val="24"/>
          <w:szCs w:val="24"/>
          <w:lang w:val="pt-BR"/>
        </w:rPr>
        <w:t xml:space="preserve">     </w:t>
      </w:r>
      <w:r w:rsidRPr="0083011D">
        <w:rPr>
          <w:sz w:val="24"/>
          <w:szCs w:val="24"/>
          <w:lang w:val="pt-BR"/>
        </w:rPr>
        <w:t>e-spis, utvrđeno je kako je</w:t>
      </w:r>
      <w:r w:rsidR="0021557A">
        <w:rPr>
          <w:sz w:val="24"/>
          <w:szCs w:val="24"/>
          <w:lang w:val="pt-BR"/>
        </w:rPr>
        <w:t xml:space="preserve"> 5. ožujka 2018.</w:t>
      </w:r>
      <w:r w:rsidRPr="0083011D">
        <w:rPr>
          <w:sz w:val="24"/>
          <w:szCs w:val="24"/>
          <w:lang w:val="pt-BR"/>
        </w:rPr>
        <w:t xml:space="preserve"> dužnik platio iznos od </w:t>
      </w:r>
      <w:r w:rsidR="0083011D" w:rsidRPr="0083011D">
        <w:rPr>
          <w:sz w:val="24"/>
          <w:szCs w:val="24"/>
        </w:rPr>
        <w:t>1.000,00 k</w:t>
      </w:r>
      <w:r w:rsidR="0083011D">
        <w:rPr>
          <w:sz w:val="24"/>
          <w:szCs w:val="24"/>
        </w:rPr>
        <w:t xml:space="preserve">n </w:t>
      </w:r>
      <w:r w:rsidR="0083011D" w:rsidRPr="0083011D">
        <w:rPr>
          <w:sz w:val="24"/>
          <w:szCs w:val="24"/>
        </w:rPr>
        <w:t>u Fond za namirenje troškova stečajnog postupka</w:t>
      </w:r>
      <w:r w:rsidR="001969B8">
        <w:rPr>
          <w:sz w:val="24"/>
          <w:szCs w:val="24"/>
          <w:lang w:val="pt-BR"/>
        </w:rPr>
        <w:t xml:space="preserve"> u skladu s rješenjem ovoga suda od 26. veljače 2018.</w:t>
      </w:r>
    </w:p>
    <w:p w:rsidRDefault="001969B8" w:rsidP="00F52856" w:rsidR="001969B8">
      <w:pPr>
        <w:ind w:firstLine="709"/>
        <w:jc w:val="both"/>
        <w:rPr>
          <w:sz w:val="24"/>
          <w:szCs w:val="24"/>
          <w:lang w:val="pt-BR"/>
        </w:rPr>
      </w:pPr>
    </w:p>
    <w:p w:rsidRDefault="0021557A" w:rsidP="00F52856" w:rsidR="00F528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Slijedom navedenog, sud je, </w:t>
      </w:r>
      <w:r w:rsidR="00F52856" w:rsidRPr="003B1844">
        <w:rPr>
          <w:sz w:val="24"/>
          <w:szCs w:val="24"/>
        </w:rPr>
        <w:t xml:space="preserve">na temelju odredbe čl. </w:t>
      </w:r>
      <w:r w:rsidR="00F52856">
        <w:rPr>
          <w:sz w:val="24"/>
          <w:szCs w:val="24"/>
        </w:rPr>
        <w:t>115</w:t>
      </w:r>
      <w:r w:rsidR="00F52856" w:rsidRPr="003B1844">
        <w:rPr>
          <w:sz w:val="24"/>
          <w:szCs w:val="24"/>
        </w:rPr>
        <w:t>. st. 1. SZ-a</w:t>
      </w:r>
      <w:r>
        <w:rPr>
          <w:sz w:val="24"/>
          <w:szCs w:val="24"/>
        </w:rPr>
        <w:t>,</w:t>
      </w:r>
      <w:r w:rsidR="00F52856" w:rsidRPr="003B1844">
        <w:rPr>
          <w:sz w:val="24"/>
          <w:szCs w:val="24"/>
        </w:rPr>
        <w:t xml:space="preserve"> </w:t>
      </w:r>
      <w:r w:rsidR="00F52856">
        <w:rPr>
          <w:sz w:val="24"/>
          <w:szCs w:val="24"/>
        </w:rPr>
        <w:t>odlučio kao u izreci ovog rješenja.</w:t>
      </w:r>
    </w:p>
    <w:p w:rsidRDefault="0057200B" w:rsidP="007B593F" w:rsidR="0057200B">
      <w:pPr>
        <w:ind w:firstLine="709"/>
        <w:jc w:val="both"/>
        <w:rPr>
          <w:sz w:val="24"/>
          <w:szCs w:val="24"/>
          <w:u w:val="single"/>
        </w:rPr>
      </w:pPr>
    </w:p>
    <w:p w:rsidRDefault="001E6273" w:rsidP="007B593F" w:rsidR="001E6273">
      <w:pPr>
        <w:ind w:firstLine="709"/>
        <w:jc w:val="both"/>
        <w:rPr>
          <w:sz w:val="24"/>
          <w:szCs w:val="24"/>
          <w:u w:val="single"/>
        </w:rPr>
      </w:pPr>
    </w:p>
    <w:p w:rsidRDefault="001E6273" w:rsidP="007B593F" w:rsidR="001E6273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lastRenderedPageBreak/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7B593F" w:rsidRPr="00E974B3">
        <w:rPr>
          <w:sz w:val="24"/>
          <w:szCs w:val="24"/>
        </w:rPr>
        <w:t xml:space="preserve">potrebi i druge  osobe. </w:t>
      </w: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1E6273">
        <w:rPr>
          <w:sz w:val="24"/>
          <w:szCs w:val="24"/>
        </w:rPr>
        <w:t xml:space="preserve"> II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1E6273">
        <w:rPr>
          <w:sz w:val="24"/>
          <w:szCs w:val="24"/>
        </w:rPr>
        <w:t xml:space="preserve">ovog </w:t>
      </w:r>
      <w:r w:rsidR="005B3F73" w:rsidRPr="00E974B3">
        <w:rPr>
          <w:sz w:val="24"/>
          <w:szCs w:val="24"/>
        </w:rPr>
        <w:t>zaključka)</w:t>
      </w:r>
      <w:r w:rsidR="0057200B">
        <w:rPr>
          <w:sz w:val="24"/>
          <w:szCs w:val="24"/>
        </w:rPr>
        <w:t>.</w:t>
      </w:r>
    </w:p>
    <w:p w:rsidRDefault="0057200B" w:rsidP="00877060" w:rsidR="0057200B">
      <w:pPr>
        <w:ind w:firstLine="709"/>
        <w:jc w:val="both"/>
        <w:rPr>
          <w:sz w:val="24"/>
          <w:szCs w:val="24"/>
        </w:rPr>
      </w:pPr>
    </w:p>
    <w:p w:rsidRDefault="0057200B" w:rsidP="00877060" w:rsidR="005720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čl. 123. st. 2. SZ-a o</w:t>
      </w:r>
      <w:r w:rsidRPr="00E974B3">
        <w:rPr>
          <w:sz w:val="24"/>
          <w:szCs w:val="24"/>
        </w:rPr>
        <w:t xml:space="preserve">sobe koje su pozvane na navedeno ročište mogu </w:t>
      </w:r>
      <w:r>
        <w:rPr>
          <w:sz w:val="24"/>
          <w:szCs w:val="24"/>
        </w:rPr>
        <w:t xml:space="preserve">se </w:t>
      </w:r>
      <w:r w:rsidRPr="00E974B3">
        <w:rPr>
          <w:sz w:val="24"/>
          <w:szCs w:val="24"/>
        </w:rPr>
        <w:t>o prijedlogu očitovat</w:t>
      </w:r>
      <w:r>
        <w:rPr>
          <w:sz w:val="24"/>
          <w:szCs w:val="24"/>
        </w:rPr>
        <w:t>i i pisano zbo</w:t>
      </w:r>
      <w:r w:rsidR="001E6273">
        <w:rPr>
          <w:sz w:val="24"/>
          <w:szCs w:val="24"/>
        </w:rPr>
        <w:t>g čega je odlučeno kao u točki I</w:t>
      </w:r>
      <w:r>
        <w:rPr>
          <w:sz w:val="24"/>
          <w:szCs w:val="24"/>
        </w:rPr>
        <w:t>I. izreke ovog zaključka.</w:t>
      </w:r>
    </w:p>
    <w:p w:rsidRDefault="0057200B" w:rsidP="00877060" w:rsidR="0057200B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CF1858">
        <w:rPr>
          <w:sz w:val="24"/>
          <w:szCs w:val="24"/>
          <w:lang w:val="pt-BR"/>
        </w:rPr>
        <w:t>14. ožujka 2018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E75A82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50068F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50068F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E75A82" w:rsidR="00E75A82">
      <w:pPr>
        <w:jc w:val="both"/>
        <w:rPr>
          <w:sz w:val="24"/>
          <w:szCs w:val="24"/>
        </w:rPr>
      </w:pPr>
    </w:p>
    <w:p w:rsidRDefault="00E75A82" w:rsidP="00E75A82" w:rsidR="00E75A8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E75A82" w:rsidP="00E75A82" w:rsidR="00CE3B7D" w:rsidRPr="00992FCB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Natalija Perković</w:t>
      </w:r>
      <w:r w:rsidR="006F7455" w:rsidRPr="00992FCB">
        <w:rPr>
          <w:color w:themeColor="background1" w:val="FFFFFF"/>
          <w:sz w:val="24"/>
          <w:szCs w:val="24"/>
        </w:rPr>
        <w:t>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9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CF1858">
      <w:rPr>
        <w:sz w:val="24"/>
        <w:szCs w:val="24"/>
      </w:rPr>
      <w:t>2796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E3B"/>
    <w:rsid w:val="0000696B"/>
    <w:rsid w:val="0001233A"/>
    <w:rsid w:val="00013C61"/>
    <w:rsid w:val="00016C56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61D24"/>
    <w:rsid w:val="0007266E"/>
    <w:rsid w:val="00083653"/>
    <w:rsid w:val="000867BC"/>
    <w:rsid w:val="000A0821"/>
    <w:rsid w:val="000A7C3A"/>
    <w:rsid w:val="000B1434"/>
    <w:rsid w:val="000D69E8"/>
    <w:rsid w:val="000E0289"/>
    <w:rsid w:val="000F32D6"/>
    <w:rsid w:val="000F4263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31E99"/>
    <w:rsid w:val="00163C6D"/>
    <w:rsid w:val="001662C4"/>
    <w:rsid w:val="0017074A"/>
    <w:rsid w:val="00192171"/>
    <w:rsid w:val="001969B8"/>
    <w:rsid w:val="001A1A7F"/>
    <w:rsid w:val="001A344F"/>
    <w:rsid w:val="001B38C6"/>
    <w:rsid w:val="001B44D2"/>
    <w:rsid w:val="001C3C14"/>
    <w:rsid w:val="001D3CAA"/>
    <w:rsid w:val="001E3E20"/>
    <w:rsid w:val="001E6273"/>
    <w:rsid w:val="00205052"/>
    <w:rsid w:val="0021557A"/>
    <w:rsid w:val="002323FA"/>
    <w:rsid w:val="00237965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E7366"/>
    <w:rsid w:val="002F01C6"/>
    <w:rsid w:val="002F7B61"/>
    <w:rsid w:val="00304BF2"/>
    <w:rsid w:val="0030749B"/>
    <w:rsid w:val="003101C6"/>
    <w:rsid w:val="0031050A"/>
    <w:rsid w:val="003107A5"/>
    <w:rsid w:val="00314C4A"/>
    <w:rsid w:val="003310F0"/>
    <w:rsid w:val="00337798"/>
    <w:rsid w:val="00345621"/>
    <w:rsid w:val="00347895"/>
    <w:rsid w:val="003529C3"/>
    <w:rsid w:val="00364674"/>
    <w:rsid w:val="0036485A"/>
    <w:rsid w:val="00365959"/>
    <w:rsid w:val="00375FFC"/>
    <w:rsid w:val="003911A1"/>
    <w:rsid w:val="0039199F"/>
    <w:rsid w:val="003A5AD1"/>
    <w:rsid w:val="003A7548"/>
    <w:rsid w:val="003B45C0"/>
    <w:rsid w:val="003E0E17"/>
    <w:rsid w:val="003E3082"/>
    <w:rsid w:val="003E329C"/>
    <w:rsid w:val="003E50F7"/>
    <w:rsid w:val="003F140D"/>
    <w:rsid w:val="003F77CB"/>
    <w:rsid w:val="00406EB6"/>
    <w:rsid w:val="0041101F"/>
    <w:rsid w:val="00420D67"/>
    <w:rsid w:val="004401E2"/>
    <w:rsid w:val="0044050C"/>
    <w:rsid w:val="00443176"/>
    <w:rsid w:val="00450221"/>
    <w:rsid w:val="00450676"/>
    <w:rsid w:val="004531FC"/>
    <w:rsid w:val="00454BBA"/>
    <w:rsid w:val="00455034"/>
    <w:rsid w:val="00456AEF"/>
    <w:rsid w:val="00475CDF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6616"/>
    <w:rsid w:val="005438EF"/>
    <w:rsid w:val="005550DD"/>
    <w:rsid w:val="0056765A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27BFD"/>
    <w:rsid w:val="00744C78"/>
    <w:rsid w:val="0075681B"/>
    <w:rsid w:val="0075688D"/>
    <w:rsid w:val="007602F0"/>
    <w:rsid w:val="007669AF"/>
    <w:rsid w:val="0078773F"/>
    <w:rsid w:val="007B593F"/>
    <w:rsid w:val="007C000D"/>
    <w:rsid w:val="007D713B"/>
    <w:rsid w:val="007E3C54"/>
    <w:rsid w:val="00812F90"/>
    <w:rsid w:val="0083011D"/>
    <w:rsid w:val="0083350A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1A50"/>
    <w:rsid w:val="00893289"/>
    <w:rsid w:val="008964F3"/>
    <w:rsid w:val="008B0FC7"/>
    <w:rsid w:val="008C048F"/>
    <w:rsid w:val="008C2738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5D8A"/>
    <w:rsid w:val="009C08A6"/>
    <w:rsid w:val="009E37F7"/>
    <w:rsid w:val="009F3571"/>
    <w:rsid w:val="009F3A09"/>
    <w:rsid w:val="009F594D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4780B"/>
    <w:rsid w:val="00B7249E"/>
    <w:rsid w:val="00B844BF"/>
    <w:rsid w:val="00B8469C"/>
    <w:rsid w:val="00B93B9A"/>
    <w:rsid w:val="00B95513"/>
    <w:rsid w:val="00BC4571"/>
    <w:rsid w:val="00BE1A05"/>
    <w:rsid w:val="00C03ACA"/>
    <w:rsid w:val="00C04B83"/>
    <w:rsid w:val="00C04EFF"/>
    <w:rsid w:val="00C062A9"/>
    <w:rsid w:val="00C356A1"/>
    <w:rsid w:val="00C3663A"/>
    <w:rsid w:val="00C40383"/>
    <w:rsid w:val="00C5110C"/>
    <w:rsid w:val="00C51C6E"/>
    <w:rsid w:val="00C52D37"/>
    <w:rsid w:val="00C60E56"/>
    <w:rsid w:val="00C85927"/>
    <w:rsid w:val="00CA3E1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58"/>
    <w:rsid w:val="00D10A4F"/>
    <w:rsid w:val="00D12623"/>
    <w:rsid w:val="00D31451"/>
    <w:rsid w:val="00D448E9"/>
    <w:rsid w:val="00D45842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16438"/>
    <w:rsid w:val="00E20ACF"/>
    <w:rsid w:val="00E32B17"/>
    <w:rsid w:val="00E34A79"/>
    <w:rsid w:val="00E45758"/>
    <w:rsid w:val="00E540A7"/>
    <w:rsid w:val="00E64D32"/>
    <w:rsid w:val="00E70395"/>
    <w:rsid w:val="00E75A82"/>
    <w:rsid w:val="00E815AE"/>
    <w:rsid w:val="00E8665A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59F"/>
    <w:rsid w:val="00F31434"/>
    <w:rsid w:val="00F3761C"/>
    <w:rsid w:val="00F42A90"/>
    <w:rsid w:val="00F45ADC"/>
    <w:rsid w:val="00F464A2"/>
    <w:rsid w:val="00F51F6C"/>
    <w:rsid w:val="00F52798"/>
    <w:rsid w:val="00F52856"/>
    <w:rsid w:val="00F53100"/>
    <w:rsid w:val="00F56A68"/>
    <w:rsid w:val="00F5779C"/>
    <w:rsid w:val="00F616DD"/>
    <w:rsid w:val="00F6709C"/>
    <w:rsid w:val="00F71AC5"/>
    <w:rsid w:val="00F72583"/>
    <w:rsid w:val="00F7394A"/>
    <w:rsid w:val="00F83060"/>
    <w:rsid w:val="00FA1855"/>
    <w:rsid w:val="00FC3E6C"/>
    <w:rsid w:val="00FC400B"/>
    <w:rsid w:val="00FD0250"/>
    <w:rsid w:val="00FD0F08"/>
    <w:rsid w:val="00FE4D8A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St-2796/2016-11</izvorni_sadrzaj>
    <derivirana_varijabla naziv="DomainObject.Oznaka_1">St-2796/2016-11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ARMAT SISTEM j.d.o.o.</izvorni_sadrzaj>
    <derivirana_varijabla naziv="DomainObject.Predmet.ProtustrankaFormated_1">  ARMAT SISTEM j.d.o.o.</derivirana_varijabla>
  </DomainObject.Predmet.ProtustrankaFormated>
  <DomainObject.Predmet.ProtustrankaFormatedOIB>
    <izvorni_sadrzaj>  ARMAT SISTEM j.d.o.o., OIB 52593461303</izvorni_sadrzaj>
    <derivirana_varijabla naziv="DomainObject.Predmet.ProtustrankaFormatedOIB_1">  ARMAT SISTEM j.d.o.o., OIB 52593461303</derivirana_varijabla>
  </DomainObject.Predmet.ProtustrankaFormatedOIB>
  <DomainObject.Predmet.ProtustrankaFormatedWithAdress>
    <izvorni_sadrzaj> ARMAT SISTEM j.d.o.o., Fruškogorska 9, 10360 Sesvete</izvorni_sadrzaj>
    <derivirana_varijabla naziv="DomainObject.Predmet.ProtustrankaFormatedWithAdress_1"> ARMAT SISTEM j.d.o.o., Fruškogorska 9, 10360 Sesvete</derivirana_varijabla>
  </DomainObject.Predmet.ProtustrankaFormatedWithAdress>
  <DomainObject.Predmet.ProtustrankaFormatedWithAdressOIB>
    <izvorni_sadrzaj> ARMAT SISTEM j.d.o.o., OIB 52593461303, Fruškogorska 9, 10360 Sesvete</izvorni_sadrzaj>
    <derivirana_varijabla naziv="DomainObject.Predmet.ProtustrankaFormatedWithAdressOIB_1"> ARMAT SISTEM j.d.o.o., OIB 52593461303, Fruškogorska 9, 10360 Sesvete</derivirana_varijabla>
  </DomainObject.Predmet.ProtustrankaFormatedWithAdressOIB>
  <DomainObject.Predmet.ProtustrankaWithAdress>
    <izvorni_sadrzaj>ARMAT SISTEM j.d.o.o. Fruškogorska 9, 10360 Sesvete</izvorni_sadrzaj>
    <derivirana_varijabla naziv="DomainObject.Predmet.ProtustrankaWithAdress_1">ARMAT SISTEM j.d.o.o. Fruškogorska 9, 10360 Sesvete</derivirana_varijabla>
  </DomainObject.Predmet.ProtustrankaWithAdress>
  <DomainObject.Predmet.ProtustrankaWithAdressOIB>
    <izvorni_sadrzaj>ARMAT SISTEM j.d.o.o., OIB 52593461303, Fruškogorska 9, 10360 Sesvete</izvorni_sadrzaj>
    <derivirana_varijabla naziv="DomainObject.Predmet.ProtustrankaWithAdressOIB_1">ARMAT SISTEM j.d.o.o., OIB 52593461303, Fruškogorska 9, 10360 Sesvete</derivirana_varijabla>
  </DomainObject.Predmet.ProtustrankaWithAdressOIB>
  <DomainObject.Predmet.ProtustrankaNazivFormated>
    <izvorni_sadrzaj>ARMAT SISTEM j.d.o.o.</izvorni_sadrzaj>
    <derivirana_varijabla naziv="DomainObject.Predmet.ProtustrankaNazivFormated_1">ARMAT SISTEM j.d.o.o.</derivirana_varijabla>
  </DomainObject.Predmet.ProtustrankaNazivFormated>
  <DomainObject.Predmet.ProtustrankaNazivFormatedOIB>
    <izvorni_sadrzaj>ARMAT SISTEM j.d.o.o., OIB 52593461303</izvorni_sadrzaj>
    <derivirana_varijabla naziv="DomainObject.Predmet.ProtustrankaNazivFormatedOIB_1">ARMAT SISTEM j.d.o.o., OIB 52593461303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ARMAT SISTEM j.d.o.o.; Kristijan Jeren</izvorni_sadrzaj>
    <derivirana_varijabla naziv="DomainObject.Predmet.StrankaFormated_1">  ARMAT SISTEM j.d.o.o.; Kristijan Jeren</derivirana_varijabla>
  </DomainObject.Predmet.StrankaFormated>
  <DomainObject.Predmet.StrankaFormatedOIB>
    <izvorni_sadrzaj>  ARMAT SISTEM j.d.o.o., OIB 52593461303; Kristijan Jeren, OIB 90803470579</izvorni_sadrzaj>
    <derivirana_varijabla naziv="DomainObject.Predmet.StrankaFormatedOIB_1">  ARMAT SISTEM j.d.o.o., OIB 52593461303; Kristijan Jeren, OIB 90803470579</derivirana_varijabla>
  </DomainObject.Predmet.StrankaFormatedOIB>
  <DomainObject.Predmet.StrankaFormatedWithAdress>
    <izvorni_sadrzaj> ARMAT SISTEM j.d.o.o., Fruškogorska 9, 10360 Sesvete; Kristijan Jeren, Fruškogorska 9, 10360 Sesvete</izvorni_sadrzaj>
    <derivirana_varijabla naziv="DomainObject.Predmet.StrankaFormatedWithAdress_1"> ARMAT SISTEM j.d.o.o., Fruškogorska 9, 10360 Sesvete; Kristijan Jeren, Fruškogorska 9, 10360 Sesvete</derivirana_varijabla>
  </DomainObject.Predmet.StrankaFormatedWithAdress>
  <DomainObject.Predmet.StrankaFormatedWithAdressOIB>
    <izvorni_sadrzaj> ARMAT SISTEM j.d.o.o., OIB 52593461303, Fruškogorska 9, 10360 Sesvete; Kristijan Jeren, OIB 90803470579, Fruškogorska 9, 10360 Sesvete</izvorni_sadrzaj>
    <derivirana_varijabla naziv="DomainObject.Predmet.StrankaFormatedWithAdressOIB_1"> ARMAT SISTEM j.d.o.o., OIB 52593461303, Fruškogorska 9, 10360 Sesvete; Kristijan Jeren, OIB 90803470579, Fruškogorska 9, 10360 Sesvete</derivirana_varijabla>
  </DomainObject.Predmet.StrankaFormatedWithAdressOIB>
  <DomainObject.Predmet.StrankaWithAdress>
    <izvorni_sadrzaj>ARMAT SISTEM j.d.o.o. Fruškogorska 9,10360 Sesvete,Kristijan Jeren Fruškogorska 9,10360 Sesvete</izvorni_sadrzaj>
    <derivirana_varijabla naziv="DomainObject.Predmet.StrankaWithAdress_1">ARMAT SISTEM j.d.o.o. Fruškogorska 9,10360 Sesvete,Kristijan Jeren Fruškogorska 9,10360 Sesvete</derivirana_varijabla>
  </DomainObject.Predmet.StrankaWithAdress>
  <DomainObject.Predmet.StrankaWithAdressOIB>
    <izvorni_sadrzaj>ARMAT SISTEM j.d.o.o., OIB 52593461303, Fruškogorska 9,10360 Sesvete,Kristijan Jeren, OIB 90803470579, Fruškogorska 9,10360 Sesvete</izvorni_sadrzaj>
    <derivirana_varijabla naziv="DomainObject.Predmet.StrankaWithAdressOIB_1">ARMAT SISTEM j.d.o.o., OIB 52593461303, Fruškogorska 9,10360 Sesvete,Kristijan Jeren, OIB 90803470579, Fruškogorska 9,10360 Sesvete</derivirana_varijabla>
  </DomainObject.Predmet.StrankaWithAdressOIB>
  <DomainObject.Predmet.StrankaNazivFormated>
    <izvorni_sadrzaj>ARMAT SISTEM j.d.o.o.,Kristijan Jeren</izvorni_sadrzaj>
    <derivirana_varijabla naziv="DomainObject.Predmet.StrankaNazivFormated_1">ARMAT SISTEM j.d.o.o.,Kristijan Jeren</derivirana_varijabla>
  </DomainObject.Predmet.StrankaNazivFormated>
  <DomainObject.Predmet.StrankaNazivFormatedOIB>
    <izvorni_sadrzaj>ARMAT SISTEM j.d.o.o., OIB 52593461303,Kristijan Jeren, OIB 90803470579</izvorni_sadrzaj>
    <derivirana_varijabla naziv="DomainObject.Predmet.StrankaNazivFormatedOIB_1">ARMAT SISTEM j.d.o.o., OIB 52593461303,Kristijan Jeren, OIB 90803470579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ARMAT SISTEM j.d.o.o.</item>
      <item>Kristijan Jeren</item>
    </izvorni_sadrzaj>
    <derivirana_varijabla naziv="DomainObject.Predmet.StrankaListFormated_1">
      <item>ARMAT SISTEM j.d.o.o.</item>
      <item>Kristijan Jeren</item>
    </derivirana_varijabla>
  </DomainObject.Predmet.StrankaListFormated>
  <DomainObject.Predmet.StrankaListFormatedOIB>
    <izvorni_sadrzaj>
      <item>ARMAT SISTEM j.d.o.o., OIB 52593461303</item>
      <item>Kristijan Jeren, OIB 90803470579</item>
    </izvorni_sadrzaj>
    <derivirana_varijabla naziv="DomainObject.Predmet.StrankaListFormatedOIB_1">
      <item>ARMAT SISTEM j.d.o.o., OIB 52593461303</item>
      <item>Kristijan Jeren, OIB 90803470579</item>
    </derivirana_varijabla>
  </DomainObject.Predmet.StrankaListFormatedOIB>
  <DomainObject.Predmet.StrankaListFormatedWithAdress>
    <izvorni_sadrzaj>
      <item>ARMAT SISTEM j.d.o.o., Fruškogorska 9, 10360 Sesvete</item>
      <item>Kristijan Jeren, Fruškogorska 9, 10360 Sesvete</item>
    </izvorni_sadrzaj>
    <derivirana_varijabla naziv="DomainObject.Predmet.StrankaListFormatedWithAdress_1">
      <item>ARMAT SISTEM j.d.o.o., Fruškogorska 9, 10360 Sesvete</item>
      <item>Kristijan Jeren, Fruškogorska 9, 10360 Sesvete</item>
    </derivirana_varijabla>
  </DomainObject.Predmet.StrankaListFormatedWithAdress>
  <DomainObject.Predmet.StrankaListFormatedWithAdressOIB>
    <izvorni_sadrzaj>
      <item>ARMAT SISTEM j.d.o.o., OIB 52593461303, Fruškogorska 9, 10360 Sesvete</item>
      <item>Kristijan Jeren, OIB 90803470579, Fruškogorska 9, 10360 Sesvete</item>
    </izvorni_sadrzaj>
    <derivirana_varijabla naziv="DomainObject.Predmet.StrankaListFormatedWithAdressOIB_1">
      <item>ARMAT SISTEM j.d.o.o., OIB 52593461303, Fruškogorska 9, 10360 Sesvete</item>
      <item>Kristijan Jeren, OIB 90803470579, Fruškogorska 9, 10360 Sesvete</item>
    </derivirana_varijabla>
  </DomainObject.Predmet.StrankaListFormatedWithAdressOIB>
  <DomainObject.Predmet.StrankaListNazivFormated>
    <izvorni_sadrzaj>
      <item>ARMAT SISTEM j.d.o.o.</item>
      <item>Kristijan Jeren</item>
    </izvorni_sadrzaj>
    <derivirana_varijabla naziv="DomainObject.Predmet.StrankaListNazivFormated_1">
      <item>ARMAT SISTEM j.d.o.o.</item>
      <item>Kristijan Jeren</item>
    </derivirana_varijabla>
  </DomainObject.Predmet.StrankaListNazivFormated>
  <DomainObject.Predmet.StrankaListNazivFormatedOIB>
    <izvorni_sadrzaj>
      <item>ARMAT SISTEM j.d.o.o., OIB 52593461303</item>
      <item>Kristijan Jeren, OIB 90803470579</item>
    </izvorni_sadrzaj>
    <derivirana_varijabla naziv="DomainObject.Predmet.StrankaListNazivFormatedOIB_1">
      <item>ARMAT SISTEM j.d.o.o., OIB 52593461303</item>
      <item>Kristijan Jeren, OIB 90803470579</item>
    </derivirana_varijabla>
  </DomainObject.Predmet.StrankaListNazivFormatedOIB>
  <DomainObject.Predmet.ProtuStrankaListFormated>
    <izvorni_sadrzaj>
      <item>ARMAT SISTEM j.d.o.o.</item>
    </izvorni_sadrzaj>
    <derivirana_varijabla naziv="DomainObject.Predmet.ProtuStrankaListFormated_1">
      <item>ARMAT SISTEM j.d.o.o.</item>
    </derivirana_varijabla>
  </DomainObject.Predmet.ProtuStrankaListFormated>
  <DomainObject.Predmet.ProtuStrankaListFormatedOIB>
    <izvorni_sadrzaj>
      <item>ARMAT SISTEM j.d.o.o., OIB 52593461303</item>
    </izvorni_sadrzaj>
    <derivirana_varijabla naziv="DomainObject.Predmet.ProtuStrankaListFormatedOIB_1">
      <item>ARMAT SISTEM j.d.o.o., OIB 52593461303</item>
    </derivirana_varijabla>
  </DomainObject.Predmet.ProtuStrankaListFormatedOIB>
  <DomainObject.Predmet.ProtuStrankaListFormatedWithAdress>
    <izvorni_sadrzaj>
      <item>ARMAT SISTEM j.d.o.o., Fruškogorska 9, 10360 Sesvete</item>
    </izvorni_sadrzaj>
    <derivirana_varijabla naziv="DomainObject.Predmet.ProtuStrankaListFormatedWithAdress_1">
      <item>ARMAT SISTEM j.d.o.o., Fruškogorska 9, 10360 Sesvete</item>
    </derivirana_varijabla>
  </DomainObject.Predmet.ProtuStrankaListFormatedWithAdress>
  <DomainObject.Predmet.ProtuStrankaListFormatedWithAdressOIB>
    <izvorni_sadrzaj>
      <item>ARMAT SISTEM j.d.o.o., OIB 52593461303, Fruškogorska 9, 10360 Sesvete</item>
    </izvorni_sadrzaj>
    <derivirana_varijabla naziv="DomainObject.Predmet.ProtuStrankaListFormatedWithAdressOIB_1">
      <item>ARMAT SISTEM j.d.o.o., OIB 52593461303, Fruškogorska 9, 10360 Sesvete</item>
    </derivirana_varijabla>
  </DomainObject.Predmet.ProtuStrankaListFormatedWithAdressOIB>
  <DomainObject.Predmet.ProtuStrankaListNazivFormated>
    <izvorni_sadrzaj>
      <item>ARMAT SISTEM j.d.o.o.</item>
    </izvorni_sadrzaj>
    <derivirana_varijabla naziv="DomainObject.Predmet.ProtuStrankaListNazivFormated_1">
      <item>ARMAT SISTEM j.d.o.o.</item>
    </derivirana_varijabla>
  </DomainObject.Predmet.ProtuStrankaListNazivFormated>
  <DomainObject.Predmet.ProtuStrankaListNazivFormatedOIB>
    <izvorni_sadrzaj>
      <item>ARMAT SISTEM j.d.o.o., OIB 52593461303</item>
    </izvorni_sadrzaj>
    <derivirana_varijabla naziv="DomainObject.Predmet.ProtuStrankaListNazivFormatedOIB_1">
      <item>ARMAT SISTEM j.d.o.o., OIB 52593461303</item>
    </derivirana_varijabla>
  </DomainObject.Predmet.ProtuStrankaListNazivFormatedOIB>
  <DomainObject.Predmet.OstaliListFormated>
    <izvorni_sadrzaj>
      <item>Jeren Kristijan</item>
    </izvorni_sadrzaj>
    <derivirana_varijabla naziv="DomainObject.Predmet.OstaliListFormated_1">
      <item>Jeren Kristijan</item>
    </derivirana_varijabla>
  </DomainObject.Predmet.OstaliListFormated>
  <DomainObject.Predmet.OstaliListFormatedOIB>
    <izvorni_sadrzaj>
      <item>Jeren Kristijan, OIB 90803470579</item>
    </izvorni_sadrzaj>
    <derivirana_varijabla naziv="DomainObject.Predmet.OstaliListFormatedOIB_1">
      <item>Jeren Kristijan, OIB 90803470579</item>
    </derivirana_varijabla>
  </DomainObject.Predmet.OstaliListFormatedOIB>
  <DomainObject.Predmet.OstaliListFormatedWithAdress>
    <izvorni_sadrzaj>
      <item>Jeren Kristijan, Fruškogorska 9, 10360 Sesvete</item>
    </izvorni_sadrzaj>
    <derivirana_varijabla naziv="DomainObject.Predmet.OstaliListFormatedWithAdress_1">
      <item>Jeren Kristijan, Fruškogorska 9, 10360 Sesvete</item>
    </derivirana_varijabla>
  </DomainObject.Predmet.OstaliListFormatedWithAdress>
  <DomainObject.Predmet.OstaliListFormatedWithAdressOIB>
    <izvorni_sadrzaj>
      <item>Jeren Kristijan, OIB 90803470579, Fruškogorska 9, 10360 Sesvete</item>
    </izvorni_sadrzaj>
    <derivirana_varijabla naziv="DomainObject.Predmet.OstaliListFormatedWithAdressOIB_1">
      <item>Jeren Kristijan, OIB 90803470579, Fruškogorska 9, 10360 Sesvete</item>
    </derivirana_varijabla>
  </DomainObject.Predmet.OstaliListFormatedWithAdressOIB>
  <DomainObject.Predmet.OstaliListNazivFormated>
    <izvorni_sadrzaj>
      <item>Jeren Kristijan</item>
    </izvorni_sadrzaj>
    <derivirana_varijabla naziv="DomainObject.Predmet.OstaliListNazivFormated_1">
      <item>Jeren Kristijan</item>
    </derivirana_varijabla>
  </DomainObject.Predmet.OstaliListNazivFormated>
  <DomainObject.Predmet.OstaliListNazivFormatedOIB>
    <izvorni_sadrzaj>
      <item>Jeren Kristijan, OIB 90803470579</item>
    </izvorni_sadrzaj>
    <derivirana_varijabla naziv="DomainObject.Predmet.OstaliListNazivFormatedOIB_1">
      <item>Jeren Kristijan, OIB 90803470579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St-2796/2016-11</izvorni_sadrzaj>
    <derivirana_varijabla naziv="DomainObject.PoslovniBrojDokumenta_1">St-2796/2016-11</derivirana_varijabla>
  </DomainObject.PoslovniBrojDokumenta>
  <DomainObject.Predmet.StrankaIDrugi>
    <izvorni_sadrzaj>ARMAT SISTEM j.d.o.o. i dr.</izvorni_sadrzaj>
    <derivirana_varijabla naziv="DomainObject.Predmet.StrankaIDrugi_1">ARMAT SISTEM j.d.o.o. i dr.</derivirana_varijabla>
  </DomainObject.Predmet.StrankaIDrugi>
  <DomainObject.Predmet.ProtustrankaIDrugi>
    <izvorni_sadrzaj>ARMAT SISTEM j.d.o.o.</izvorni_sadrzaj>
    <derivirana_varijabla naziv="DomainObject.Predmet.ProtustrankaIDrugi_1">ARMAT SISTEM j.d.o.o.</derivirana_varijabla>
  </DomainObject.Predmet.ProtustrankaIDrugi>
  <DomainObject.Predmet.StrankaIDrugiAdressOIB>
    <izvorni_sadrzaj>ARMAT SISTEM j.d.o.o., OIB 52593461303, Fruškogorska 9, 10360 Sesvete i dr.</izvorni_sadrzaj>
    <derivirana_varijabla naziv="DomainObject.Predmet.StrankaIDrugiAdressOIB_1">ARMAT SISTEM j.d.o.o., OIB 52593461303, Fruškogorska 9, 10360 Sesvete i dr.</derivirana_varijabla>
  </DomainObject.Predmet.StrankaIDrugiAdressOIB>
  <DomainObject.Predmet.ProtustrankaIDrugiAdressOIB>
    <izvorni_sadrzaj>ARMAT SISTEM j.d.o.o., OIB 52593461303, Fruškogorska 9, 10360 Sesvete</izvorni_sadrzaj>
    <derivirana_varijabla naziv="DomainObject.Predmet.ProtustrankaIDrugiAdressOIB_1">ARMAT SISTEM j.d.o.o., OIB 52593461303,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ARMAT SISTEM j.d.o.o.</item>
      <item>ARMAT SISTEM j.d.o.o.</item>
      <item>Jeren Kristijan</item>
      <item>Kristijan Jeren</item>
    </izvorni_sadrzaj>
    <derivirana_varijabla naziv="DomainObject.Predmet.SudioniciListNaziv_1">
      <item>ARMAT SISTEM j.d.o.o.</item>
      <item>ARMAT SISTEM j.d.o.o.</item>
      <item>Jeren Kristijan</item>
      <item>Kristijan Jeren</item>
    </derivirana_varijabla>
  </DomainObject.Predmet.SudioniciListNaziv>
  <DomainObject.Predmet.SudioniciListAdressOIB>
    <izvorni_sadrzaj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izvorni_sadrzaj>
    <derivirana_varijabla naziv="DomainObject.Predmet.SudioniciListAdressOIB_1"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52593461303</item>
      <item>, OIB 52593461303</item>
      <item>, OIB 90803470579</item>
      <item>, OIB 90803470579</item>
    </izvorni_sadrzaj>
    <derivirana_varijabla naziv="DomainObject.Predmet.SudioniciListNazivOIB_1">
      <item>, OIB 52593461303</item>
      <item>, OIB 52593461303</item>
      <item>, OIB 90803470579</item>
      <item>, OIB 90803470579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9BD9E-96C6-4666-868C-EAC8AE790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4287</properties:Characters>
  <properties:Lines>126</properties:Lines>
  <properties:Paragraphs>44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Natalija Perković</cp:lastModifiedBy>
  <cp:lastPrinted>2018-03-14T12:23:00Z</cp:lastPrinted>
  <dcterms:modified xmlns:xsi="http://www.w3.org/2001/XMLSchema-instance" xsi:type="dcterms:W3CDTF">2018-03-14T12:25:00Z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St-2796/2016-11 / Odluka - Rješenje - pokretanje prethodnog postupka radi utvrđivanja uvjeta za otvaranje stečajnog postupka (Rješenje o pokretanju prethodnoga postupka_čl.115.SZ.docx)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