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fb4b" w14:paraId="068fb4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B2B7C">
        <w:t>1028</w:t>
      </w:r>
      <w:r w:rsidR="00BE14DE">
        <w:t>/</w:t>
      </w:r>
      <w:r w:rsidR="00245588">
        <w:t>16-</w:t>
      </w:r>
      <w:r w:rsidR="006B2B7C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B2B7C">
        <w:t>Pučko otvoreno učilište ZNANJE, Zadar, R.K.Jeretova 4, Zadar, OIB: 74663734576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B2B7C">
        <w:t>5. rujna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B2B7C">
        <w:t>Pučko otvoreno učilište ZNANJE, Zadar, R.K.Jeretova 4, Zadar, OIB: 74663734576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218CE" w:rsidP="00A70A5D" w:rsidR="000A6B55">
      <w:pPr>
        <w:jc w:val="center"/>
      </w:pPr>
      <w:r>
        <w:t>22</w:t>
      </w:r>
      <w:r w:rsidR="009A76E5">
        <w:t xml:space="preserve">. </w:t>
      </w:r>
      <w:r>
        <w:t>rujna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2B7C">
        <w:t>11,45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218CE" w:rsidP="000A6B55" w:rsidR="000A6B55">
      <w:pPr>
        <w:jc w:val="center"/>
      </w:pPr>
      <w:r>
        <w:t>22</w:t>
      </w:r>
      <w:r w:rsidR="009A76E5">
        <w:t xml:space="preserve">. </w:t>
      </w:r>
      <w:r>
        <w:t>rujna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2B7C">
        <w:t>11,47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B2B7C">
        <w:t>Pučko otvoreno učilište ZNANJE,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>dan</w:t>
      </w:r>
      <w:r w:rsidR="006B2B7C">
        <w:t xml:space="preserve"> 25</w:t>
      </w:r>
      <w:r w:rsidR="00F972A6">
        <w:t xml:space="preserve">. </w:t>
      </w:r>
      <w:r w:rsidR="009218CE">
        <w:t>kolovoza</w:t>
      </w:r>
      <w:r w:rsidR="00A626D4">
        <w:t xml:space="preserve"> </w:t>
      </w:r>
      <w:r w:rsidR="00F972A6">
        <w:t>201</w:t>
      </w:r>
      <w:r w:rsidR="009218CE">
        <w:t>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9218CE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B2B7C">
        <w:t>12.911,98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6B2B7C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B2B7C">
        <w:t>5. rujna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5758BA">
        <w:t>Pučko otvoreno učilište ZNANJE</w:t>
      </w:r>
      <w:r w:rsidR="005758B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758BA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LJILJANA GRGINOVIĆ, Sukošan, 112. br. HV 7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42C7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B2B7C">
      <w:t>1028/16-4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3665B"/>
    <w:rsid w:val="00942C7A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2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2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5D3E8-3A98-45F5-82DA-7787271B7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1901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2016-09-05T06:18:00Z</dcterms:created>
  <dc:creator>Administrator</dc:creator>
  <cp:lastModifiedBy>wsadmin</cp:lastModifiedBy>
  <cp:lastPrinted>2016-03-18T09:50:00Z</cp:lastPrinted>
  <dcterms:modified xmlns:xsi="http://www.w3.org/2001/XMLSchema-instance" xsi:type="dcterms:W3CDTF">2016-09-05T09:50:00Z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