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684e" w14:paraId="50e684e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Amruševa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9B44FB">
        <w:rPr>
          <w:sz w:val="24"/>
          <w:szCs w:val="24"/>
        </w:rPr>
        <w:t>5675/16</w:t>
      </w:r>
      <w:r w:rsidR="00750502">
        <w:rPr>
          <w:sz w:val="24"/>
          <w:szCs w:val="24"/>
        </w:rPr>
        <w:t>-30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9B44FB" w:rsidRPr="009B44FB">
        <w:rPr>
          <w:sz w:val="24"/>
          <w:szCs w:val="24"/>
        </w:rPr>
        <w:t>DOM ZA STARIJE I NEMOĆNE OSOBE TOLIĆ-BISTRA</w:t>
      </w:r>
      <w:r w:rsidR="009B44FB">
        <w:rPr>
          <w:sz w:val="24"/>
          <w:szCs w:val="24"/>
        </w:rPr>
        <w:t xml:space="preserve"> u stečaju</w:t>
      </w:r>
      <w:r w:rsidR="009B44FB" w:rsidRPr="009B44FB">
        <w:rPr>
          <w:sz w:val="24"/>
          <w:szCs w:val="24"/>
        </w:rPr>
        <w:t>, Gornja Bistra,</w:t>
      </w:r>
      <w:r w:rsidR="009B44FB">
        <w:rPr>
          <w:sz w:val="24"/>
          <w:szCs w:val="24"/>
        </w:rPr>
        <w:t xml:space="preserve"> M. Štreka 18, OIB: 00703312994</w:t>
      </w:r>
      <w:r w:rsidR="00DC5DB1">
        <w:rPr>
          <w:sz w:val="24"/>
          <w:szCs w:val="24"/>
        </w:rPr>
        <w:t>,</w:t>
      </w:r>
      <w:r w:rsidR="009B44FB">
        <w:rPr>
          <w:sz w:val="24"/>
          <w:szCs w:val="24"/>
        </w:rPr>
        <w:t xml:space="preserve">  dana 8</w:t>
      </w:r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B44F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8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750502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750502" w:rsidP="00750502" w:rsidR="00750502">
      <w:pPr>
        <w:pStyle w:val="Tijeloteksta-uvlaka3"/>
        <w:ind w:firstLine="425" w:left="453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50502" w:rsidP="00750502" w:rsidR="00750502" w:rsidRPr="00A80390">
      <w:pPr>
        <w:pStyle w:val="Tijeloteksta-uvlaka3"/>
        <w:ind w:left="566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345D91"/>
    <w:rsid w:val="0037645D"/>
    <w:rsid w:val="003D117E"/>
    <w:rsid w:val="003F37CC"/>
    <w:rsid w:val="004532A0"/>
    <w:rsid w:val="00583114"/>
    <w:rsid w:val="006A10A3"/>
    <w:rsid w:val="0073274C"/>
    <w:rsid w:val="00750502"/>
    <w:rsid w:val="00841847"/>
    <w:rsid w:val="008E244E"/>
    <w:rsid w:val="009B44FB"/>
    <w:rsid w:val="00B455DF"/>
    <w:rsid w:val="00BF0BD6"/>
    <w:rsid w:val="00C26D03"/>
    <w:rsid w:val="00CE3817"/>
    <w:rsid w:val="00DC5DB1"/>
    <w:rsid w:val="00E505BE"/>
    <w:rsid w:val="00E5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5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5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5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5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5050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5050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5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5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5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5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5050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5050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St-5675/2016-30</izvorni_sadrzaj>
    <derivirana_varijabla naziv="DomainObject.Oznaka_1">St-5675/2016-30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St-5675/2016</izvorni_sadrzaj>
    <derivirana_varijabla naziv="DomainObject.Predmet.OznakaBroj_1">St-5675/2016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Dom za starije i nemoćne osobe TOLIĆ-BISTRA zastupanog po punomoćniku Jozo Tolić</izvorni_sadrzaj>
    <derivirana_varijabla naziv="DomainObject.Predmet.ProtustrankaFormated_1">  Dom za starije i nemoćne osobe TOLIĆ-BISTRA zastupanog po punomoćniku Jozo Tolić</derivirana_varijabla>
  </DomainObject.Predmet.ProtustrankaFormated>
  <DomainObject.Predmet.ProtustrankaFormatedOIB>
    <izvorni_sadrzaj>  Dom za starije i nemoćne osobe TOLIĆ-BISTRA, OIB 00703312994 zastupanog po punomoćniku Jozo Tolić</izvorni_sadrzaj>
    <derivirana_varijabla naziv="DomainObject.Predmet.ProtustrankaFormatedOIB_1">  Dom za starije i nemoćne osobe TOLIĆ-BISTRA, OIB 00703312994 zastupanog po punomoćniku Jozo Tolić</derivirana_varijabla>
  </DomainObject.Predmet.ProtustrankaFormatedOIB>
  <DomainObject.Predmet.ProtustrankaFormatedWithAdress>
    <izvorni_sadrzaj> Dom za starije i nemoćne osobe TOLIĆ-BISTRA, M. Štreka 18, 10298 Gornja Bistra zastupanog po punomoćniku Jozo Tolić</izvorni_sadrzaj>
    <derivirana_varijabla naziv="DomainObject.Predmet.ProtustrankaFormatedWithAdress_1"> Dom za starije i nemoćne osobe TOLIĆ-BISTRA, M. Štreka 18, 10298 Gornja Bistra zastupanog po punomoćniku Jozo Tolić</derivirana_varijabla>
  </DomainObject.Predmet.ProtustrankaFormatedWithAdress>
  <DomainObject.Predmet.ProtustrankaFormatedWithAdressOIB>
    <izvorni_sadrzaj> Dom za starije i nemoćne osobe TOLIĆ-BISTRA, OIB 00703312994, M. Štreka 18, 10298 Gornja Bistra zastupanog po punomoćniku Jozo Tolić</izvorni_sadrzaj>
    <derivirana_varijabla naziv="DomainObject.Predmet.ProtustrankaFormatedWithAdressOIB_1"> Dom za starije i nemoćne osobe TOLIĆ-BISTRA, OIB 00703312994, M. Štreka 18, 10298 Gornja Bistra zastupanog po punomoćniku Jozo Tolić</derivirana_varijabla>
  </DomainObject.Predmet.ProtustrankaFormatedWithAdressOIB>
  <DomainObject.Predmet.ProtustrankaWithAdress>
    <izvorni_sadrzaj>Dom za starije i nemoćne osobe TOLIĆ-BISTRA M. Štreka 18, 10298 Gornja Bistra</izvorni_sadrzaj>
    <derivirana_varijabla naziv="DomainObject.Predmet.ProtustrankaWithAdress_1">Dom za starije i nemoćne osobe TOLIĆ-BISTRA M. Štreka 18, 10298 Gornja Bistra</derivirana_varijabla>
  </DomainObject.Predmet.ProtustrankaWithAdress>
  <DomainObject.Predmet.ProtustrankaWithAdressOIB>
    <izvorni_sadrzaj>Dom za starije i nemoćne osobe TOLIĆ-BISTRA, OIB 00703312994, M. Štreka 18, 10298 Gornja Bistra</izvorni_sadrzaj>
    <derivirana_varijabla naziv="DomainObject.Predmet.ProtustrankaWithAdressOIB_1">Dom za starije i nemoćne osobe TOLIĆ-BISTRA, OIB 00703312994, M. Štreka 18, 10298 Gornja Bistra</derivirana_varijabla>
  </DomainObject.Predmet.ProtustrankaWithAdressOIB>
  <DomainObject.Predmet.ProtustrankaNazivFormated>
    <izvorni_sadrzaj>Dom za starije i nemoćne osobe TOLIĆ-BISTRA</izvorni_sadrzaj>
    <derivirana_varijabla naziv="DomainObject.Predmet.ProtustrankaNazivFormated_1">Dom za starije i nemoćne osobe TOLIĆ-BISTRA</derivirana_varijabla>
  </DomainObject.Predmet.ProtustrankaNazivFormated>
  <DomainObject.Predmet.ProtustrankaNazivFormatedOIB>
    <izvorni_sadrzaj>Dom za starije i nemoćne osobe TOLIĆ-BISTRA, OIB 00703312994</izvorni_sadrzaj>
    <derivirana_varijabla naziv="DomainObject.Predmet.ProtustrankaNazivFormatedOIB_1">Dom za starije i nemoćne osobe TOLIĆ-BISTRA, OIB 00703312994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TOLIĆ-BISTRA zastupanog po punomoćniku Jozo Tolić</item>
    </izvorni_sadrzaj>
    <derivirana_varijabla naziv="DomainObject.Predmet.ProtuStrankaListFormated_1">
      <item>Dom za starije i nemoćne osobe TOLIĆ-BISTRA zastupanog po punomoćniku Jozo Tolić</item>
    </derivirana_varijabla>
  </DomainObject.Predmet.ProtuStrankaListFormated>
  <DomainObject.Predmet.ProtuStrankaListFormatedOIB>
    <izvorni_sadrzaj>
      <item>Dom za starije i nemoćne osobe TOLIĆ-BISTRA, OIB 00703312994 zastupanog po punomoćniku Jozo Tolić</item>
    </izvorni_sadrzaj>
    <derivirana_varijabla naziv="DomainObject.Predmet.ProtuStrankaListFormatedOIB_1">
      <item>Dom za starije i nemoćne osobe TOLIĆ-BISTRA, OIB 00703312994 zastupanog po punomoćniku Jozo Tolić</item>
    </derivirana_varijabla>
  </DomainObject.Predmet.ProtuStrankaListFormatedOIB>
  <DomainObject.Predmet.ProtuStrankaListFormatedWithAdress>
    <izvorni_sadrzaj>
      <item>Dom za starije i nemoćne osobe TOLIĆ-BISTRA, M. Štreka 18, 10298 Gornja Bistra zastupanog po punomoćniku Jozo Tolić</item>
    </izvorni_sadrzaj>
    <derivirana_varijabla naziv="DomainObject.Predmet.ProtuStrankaListFormatedWithAdress_1">
      <item>Dom za starije i nemoćne osobe TOLIĆ-BISTRA, M. Štreka 18, 10298 Gornja Bistra zastupanog po punomoćniku Jozo Tolić</item>
    </derivirana_varijabla>
  </DomainObject.Predmet.ProtuStrankaListFormatedWithAdress>
  <DomainObject.Predmet.ProtuStrankaListFormatedWithAdressOIB>
    <izvorni_sadrzaj>
      <item>Dom za starije i nemoćne osobe TOLIĆ-BISTRA, OIB 00703312994, M. Štreka 18, 10298 Gornja Bistra zastupanog po punomoćniku Jozo Tolić</item>
    </izvorni_sadrzaj>
    <derivirana_varijabla naziv="DomainObject.Predmet.ProtuStrankaListFormatedWithAdressOIB_1">
      <item>Dom za starije i nemoćne osobe TOLIĆ-BISTRA, OIB 00703312994, M. Štreka 18, 10298 Gornja Bistra zastupanog po punomoćniku Jozo Tolić</item>
    </derivirana_varijabla>
  </DomainObject.Predmet.ProtuStrankaListFormatedWithAdressOIB>
  <DomainObject.Predmet.ProtuStrankaListNazivFormated>
    <izvorni_sadrzaj>
      <item>Dom za starije i nemoćne osobe TOLIĆ-BISTRA</item>
    </izvorni_sadrzaj>
    <derivirana_varijabla naziv="DomainObject.Predmet.ProtuStrankaListNazivFormated_1">
      <item>Dom za starije i nemoćne osobe TOLIĆ-BISTRA</item>
    </derivirana_varijabla>
  </DomainObject.Predmet.ProtuStrankaListNazivFormated>
  <DomainObject.Predmet.ProtuStrankaListNazivFormatedOIB>
    <izvorni_sadrzaj>
      <item>Dom za starije i nemoćne osobe TOLIĆ-BISTRA, OIB 00703312994</item>
    </izvorni_sadrzaj>
    <derivirana_varijabla naziv="DomainObject.Predmet.ProtuStrankaListNazivFormatedOIB_1">
      <item>Dom za starije i nemoćne osobe TOLIĆ-BISTRA, OIB 00703312994</item>
    </derivirana_varijabla>
  </DomainObject.Predmet.ProtuStrankaListNazivFormatedOIB>
  <DomainObject.Predmet.OstaliListFormated>
    <izvorni_sadrzaj>
      <item>Jozo Tolić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_1">
      <item>Jozo Tolić punomoćnik sudionika u postupku Dom za starije i nemoćne osobe TOLIĆ-BISTRA</item>
      <item>OPĆINSKI SUD U NOVOM ZAGREBU, SS  ZAPREŠIĆ</item>
      <item>ŽDO VELIKA GORICA</item>
    </derivirana_varijabla>
  </DomainObject.Predmet.OstaliListFormated>
  <DomainObject.Predmet.OstaliListFormatedOIB>
    <izvorni_sadrzaj>
      <item>Jozo Tolić, OIB 91422042990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OIB_1">
      <item>Jozo Tolić, OIB 91422042990 punomoćnik sudionika u postupku Dom za starije i nemoćne osobe TOLIĆ-BISTRA</item>
      <item>OPĆINSKI SUD U NOVOM ZAGREBU, SS  ZAPREŠIĆ</item>
      <item>ŽDO VELIKA GORICA</item>
    </derivirana_varijabla>
  </DomainObject.Predmet.OstaliListFormatedOIB>
  <DomainObject.Predmet.OstaliListFormatedWithAdress>
    <izvorni_sadrzaj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_1"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>
  <DomainObject.Predmet.OstaliListFormatedWithAdressOIB>
    <izvorni_sadrzaj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OIB_1"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OIB>
  <DomainObject.Predmet.OstaliListNazivFormated>
    <izvorni_sadrzaj>
      <item>Jozo Tolić</item>
      <item>OPĆINSKI SUD U NOVOM ZAGREBU, SS  ZAPREŠIĆ</item>
      <item>ŽDO VELIKA GORICA</item>
    </izvorni_sadrzaj>
    <derivirana_varijabla naziv="DomainObject.Predmet.OstaliListNazivFormated_1">
      <item>Jozo Tolić</item>
      <item>OPĆINSKI SUD U NOVOM ZAGREBU, SS  ZAPREŠIĆ</item>
      <item>ŽDO VELIKA GORICA</item>
    </derivirana_varijabla>
  </DomainObject.Predmet.OstaliListNazivFormated>
  <DomainObject.Predmet.OstaliListNazivFormatedOIB>
    <izvorni_sadrzaj>
      <item>Jozo Tolić, OIB 91422042990</item>
      <item>OPĆINSKI SUD U NOVOM ZAGREBU, SS  ZAPREŠIĆ</item>
      <item>ŽDO VELIKA GORICA</item>
    </izvorni_sadrzaj>
    <derivirana_varijabla naziv="DomainObject.Predmet.OstaliListNazivFormatedOIB_1">
      <item>Jozo Tolić, OIB 91422042990</item>
      <item>OPĆINSKI SUD U NOVOM ZAGREBU, SS  ZAPREŠIĆ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St-5675/2016-30</izvorni_sadrzaj>
    <derivirana_varijabla naziv="DomainObject.PoslovniBrojDokumenta_1">St-5675/2016-30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TOLIĆ-BISTRA</izvorni_sadrzaj>
    <derivirana_varijabla naziv="DomainObject.Predmet.ProtustrankaIDrugi_1">Dom za starije i nemoćne osobe TOLIĆ-BISTRA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TOLIĆ-BISTRA, OIB 00703312994, M. Štreka 18, 10298 Gornja Bistra</izvorni_sadrzaj>
    <derivirana_varijabla naziv="DomainObject.Predmet.ProtustrankaIDrugiAdressOIB_1">Dom za starije i nemoćne osobe TOLIĆ-BISTRA, OIB 00703312994, M. Štreka 18,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TOLIĆ-BISTRA</item>
      <item>Jozo Tolić</item>
      <item>OPĆINSKI SUD U NOVOM ZAGREBU, SS  ZAPREŠIĆ</item>
      <item>ŽDO VELIKA GORICA</item>
    </izvorni_sadrzaj>
    <derivirana_varijabla naziv="DomainObject.Predmet.SudioniciListNaziv_1">
      <item>FINA Regionalni centar Zagreb</item>
      <item>Dom za starije i nemoćne osobe TOLIĆ-BISTRA</item>
      <item>Jozo Tolić</item>
      <item>OPĆINSKI SUD U NOVOM ZAGREBU, SS  ZAPREŠIĆ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00703312994</item>
      <item>, OIB 91422042990</item>
      <item>, OIB null</item>
      <item>, OIB null</item>
    </izvorni_sadrzaj>
    <derivirana_varijabla naziv="DomainObject.Predmet.SudioniciListNazivOIB_1">
      <item>, OIB 85821130368</item>
      <item>, OIB 00703312994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629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2018-06-07T11:34:00Z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2018-06-08T12:10:00Z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St-5675/2016-30 / Odluka - Zaključak (DOM ZA STARIJE.docx)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