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6087" w14:paraId="e3c6087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03222D">
        <w:rPr>
          <w:rFonts w:cs="Times New Roman" w:hAnsi="Times New Roman" w:ascii="Times New Roman"/>
          <w:sz w:val="24"/>
        </w:rPr>
        <w:t>2583/16-13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9779DC" w:rsidRPr="005D7E57">
        <w:t>FINA-Regionalni centar Zagreb za pokretanje stečajnog postupka nad dužnikom</w:t>
      </w:r>
      <w:r w:rsidR="00325049" w:rsidRPr="00325049">
        <w:t xml:space="preserve"> </w:t>
      </w:r>
      <w:r w:rsidR="00FE41B6" w:rsidRPr="006B5C45">
        <w:t xml:space="preserve">VIB LARGUS d.o.o. </w:t>
      </w:r>
      <w:r w:rsidR="00FE41B6">
        <w:t>, Gornji Stupnik, Louphi 4 MBS:</w:t>
      </w:r>
      <w:r w:rsidR="00FE41B6" w:rsidRPr="00EA2437">
        <w:t xml:space="preserve"> </w:t>
      </w:r>
      <w:r w:rsidR="00FE41B6" w:rsidRPr="006B5C45">
        <w:t>080705283</w:t>
      </w:r>
      <w:r w:rsidR="00FE41B6">
        <w:t xml:space="preserve"> OIB:</w:t>
      </w:r>
      <w:r w:rsidR="00FE41B6" w:rsidRPr="0032600B">
        <w:t xml:space="preserve"> </w:t>
      </w:r>
      <w:r w:rsidR="00FE41B6" w:rsidRPr="006B5C45">
        <w:t>35972930570</w:t>
      </w:r>
      <w:r w:rsidR="00FE41B6">
        <w:t xml:space="preserve"> </w:t>
      </w:r>
      <w:r w:rsidRPr="003566B3">
        <w:t>dana</w:t>
      </w:r>
      <w:r w:rsidR="00965062">
        <w:t xml:space="preserve"> </w:t>
      </w:r>
      <w:r w:rsidR="00F2526D">
        <w:t>10.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779DC" w:rsidRPr="005D7E57">
        <w:t xml:space="preserve"> </w:t>
      </w:r>
      <w:r w:rsidR="00FE41B6" w:rsidRPr="006B5C45">
        <w:t xml:space="preserve">VIB LARGUS d.o.o. </w:t>
      </w:r>
      <w:r w:rsidR="00FE41B6">
        <w:t>, Gornji Stupnik, Louphi 4 MBS:</w:t>
      </w:r>
      <w:r w:rsidR="00FE41B6" w:rsidRPr="00EA2437">
        <w:t xml:space="preserve"> </w:t>
      </w:r>
      <w:r w:rsidR="00FE41B6" w:rsidRPr="006B5C45">
        <w:t>080705283</w:t>
      </w:r>
      <w:r w:rsidR="00FE41B6">
        <w:t xml:space="preserve"> OIB:</w:t>
      </w:r>
      <w:r w:rsidR="00FE41B6" w:rsidRPr="0032600B">
        <w:t xml:space="preserve"> </w:t>
      </w:r>
      <w:r w:rsidR="00FE41B6" w:rsidRPr="006B5C45">
        <w:t>35972930570</w:t>
      </w:r>
      <w:r w:rsidR="00FE41B6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FE41B6">
        <w:rPr>
          <w:bCs/>
        </w:rPr>
        <w:t>2583</w:t>
      </w:r>
      <w:r w:rsidR="00622BFE">
        <w:rPr>
          <w:bCs/>
        </w:rPr>
        <w:t>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FE41B6">
        <w:t>17</w:t>
      </w:r>
      <w:r w:rsidR="00EF0397">
        <w:t>. ožujka 2016.</w:t>
      </w:r>
      <w:r w:rsidR="00A1608B">
        <w:t xml:space="preserve"> </w:t>
      </w:r>
      <w:r w:rsidR="0062454C">
        <w:t xml:space="preserve">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FE41B6" w:rsidRPr="006B5C45">
        <w:t xml:space="preserve">VIB LARGUS d.o.o. </w:t>
      </w:r>
      <w:r w:rsidR="00FE41B6">
        <w:t>, Gornji Stupnik, Louphi 4 MBS:</w:t>
      </w:r>
      <w:r w:rsidR="00FE41B6" w:rsidRPr="00EA2437">
        <w:t xml:space="preserve"> </w:t>
      </w:r>
      <w:r w:rsidR="00FE41B6" w:rsidRPr="006B5C45">
        <w:t>080705283</w:t>
      </w:r>
      <w:r w:rsidR="00FE41B6">
        <w:t xml:space="preserve"> OIB:</w:t>
      </w:r>
      <w:r w:rsidR="00FE41B6" w:rsidRPr="0032600B">
        <w:t xml:space="preserve"> </w:t>
      </w:r>
      <w:r w:rsidR="00FE41B6" w:rsidRPr="006B5C45">
        <w:t>35972930570</w:t>
      </w:r>
      <w:r w:rsidR="00FE41B6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EF0397">
        <w:t xml:space="preserve">444 </w:t>
      </w:r>
      <w:r w:rsidR="0023403D" w:rsidRPr="00307A7F">
        <w:t>st</w:t>
      </w:r>
      <w:r w:rsidR="00EF0397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FE41B6">
        <w:t>1563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FE41B6">
        <w:t>286.437,63</w:t>
      </w:r>
      <w:r w:rsidR="00325049">
        <w:t xml:space="preserve"> </w:t>
      </w:r>
      <w:r w:rsidR="00FE41B6">
        <w:t xml:space="preserve"> kune</w:t>
      </w:r>
      <w:r w:rsidR="00F2526D">
        <w:t xml:space="preserve"> ta</w:t>
      </w:r>
      <w:r w:rsidR="0062454C">
        <w:t xml:space="preserve">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EF0397">
        <w:rPr>
          <w:bCs/>
        </w:rPr>
        <w:t>19</w:t>
      </w:r>
      <w:r w:rsidR="00A1608B">
        <w:rPr>
          <w:bCs/>
        </w:rPr>
        <w:t>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2526D">
        <w:rPr>
          <w:noProof w:val="false"/>
        </w:rPr>
        <w:t>10.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A6600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A6600" w:rsidR="007A66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A6600" w:rsidP="007A6600" w:rsidR="007A6600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962B45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962B45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2B45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EF0397">
      <w:rPr>
        <w:noProof w:val="false"/>
      </w:rPr>
      <w:t>2</w:t>
    </w:r>
    <w:r w:rsidR="00FE41B6">
      <w:rPr>
        <w:noProof w:val="false"/>
      </w:rPr>
      <w:t>583</w:t>
    </w:r>
    <w:r w:rsidR="00EF0397">
      <w:rPr>
        <w:noProof w:val="false"/>
      </w:rPr>
      <w:t>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3222D"/>
    <w:rsid w:val="00047711"/>
    <w:rsid w:val="00080CB6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25049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42CA5"/>
    <w:rsid w:val="005A7AF3"/>
    <w:rsid w:val="00622BFE"/>
    <w:rsid w:val="0062454C"/>
    <w:rsid w:val="00660B6C"/>
    <w:rsid w:val="006630E6"/>
    <w:rsid w:val="006D29D0"/>
    <w:rsid w:val="006D37EF"/>
    <w:rsid w:val="006D7209"/>
    <w:rsid w:val="00711FF8"/>
    <w:rsid w:val="007A5DAF"/>
    <w:rsid w:val="007A6600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2B45"/>
    <w:rsid w:val="00965062"/>
    <w:rsid w:val="009779DC"/>
    <w:rsid w:val="009D2742"/>
    <w:rsid w:val="009D32CF"/>
    <w:rsid w:val="00A05225"/>
    <w:rsid w:val="00A15099"/>
    <w:rsid w:val="00A1608B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EF0397"/>
    <w:rsid w:val="00F2526D"/>
    <w:rsid w:val="00F301AA"/>
    <w:rsid w:val="00F33CE5"/>
    <w:rsid w:val="00F45796"/>
    <w:rsid w:val="00F941E3"/>
    <w:rsid w:val="00FB0244"/>
    <w:rsid w:val="00FC432A"/>
    <w:rsid w:val="00FD2EE3"/>
    <w:rsid w:val="00FE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6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60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6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6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60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6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6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St-2583/2016-13</izvorni_sadrzaj>
    <derivirana_varijabla naziv="DomainObject.Oznaka_1">St-2583/2016-13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2583</izvorni_sadrzaj>
    <derivirana_varijabla naziv="DomainObject.Predmet.Broj_1">2583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St-2583/2016</izvorni_sadrzaj>
    <derivirana_varijabla naziv="DomainObject.Predmet.OznakaBroj_1">St-2583/2016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VIB LARGUS d.o.o.</izvorni_sadrzaj>
    <derivirana_varijabla naziv="DomainObject.Predmet.ProtustrankaFormated_1">  VIB LARGUS d.o.o.</derivirana_varijabla>
  </DomainObject.Predmet.ProtustrankaFormated>
  <DomainObject.Predmet.ProtustrankaFormatedOIB>
    <izvorni_sadrzaj>  VIB LARGUS d.o.o., OIB 35972930570</izvorni_sadrzaj>
    <derivirana_varijabla naziv="DomainObject.Predmet.ProtustrankaFormatedOIB_1">  VIB LARGUS d.o.o., OIB 35972930570</derivirana_varijabla>
  </DomainObject.Predmet.ProtustrankaFormatedOIB>
  <DomainObject.Predmet.ProtustrankaFormatedWithAdress>
    <izvorni_sadrzaj> VIB LARGUS d.o.o., Lopuhi 4, 10255 Gornji Stupnik</izvorni_sadrzaj>
    <derivirana_varijabla naziv="DomainObject.Predmet.ProtustrankaFormatedWithAdress_1"> VIB LARGUS d.o.o., Lopuhi 4, 10255 Gornji Stupnik</derivirana_varijabla>
  </DomainObject.Predmet.ProtustrankaFormatedWithAdress>
  <DomainObject.Predmet.ProtustrankaFormatedWithAdressOIB>
    <izvorni_sadrzaj> VIB LARGUS d.o.o., OIB 35972930570, Lopuhi 4, 10255 Gornji Stupnik</izvorni_sadrzaj>
    <derivirana_varijabla naziv="DomainObject.Predmet.ProtustrankaFormatedWithAdressOIB_1"> VIB LARGUS d.o.o., OIB 35972930570, Lopuhi 4, 10255 Gornji Stupnik</derivirana_varijabla>
  </DomainObject.Predmet.ProtustrankaFormatedWithAdressOIB>
  <DomainObject.Predmet.ProtustrankaWithAdress>
    <izvorni_sadrzaj>VIB LARGUS d.o.o. Lopuhi 4, 10255 Gornji Stupnik</izvorni_sadrzaj>
    <derivirana_varijabla naziv="DomainObject.Predmet.ProtustrankaWithAdress_1">VIB LARGUS d.o.o. Lopuhi 4, 10255 Gornji Stupnik</derivirana_varijabla>
  </DomainObject.Predmet.ProtustrankaWithAdress>
  <DomainObject.Predmet.ProtustrankaWithAdressOIB>
    <izvorni_sadrzaj>VIB LARGUS d.o.o., OIB 35972930570, Lopuhi 4, 10255 Gornji Stupnik</izvorni_sadrzaj>
    <derivirana_varijabla naziv="DomainObject.Predmet.ProtustrankaWithAdressOIB_1">VIB LARGUS d.o.o., OIB 35972930570, Lopuhi 4, 10255 Gornji Stupnik</derivirana_varijabla>
  </DomainObject.Predmet.ProtustrankaWithAdressOIB>
  <DomainObject.Predmet.ProtustrankaNazivFormated>
    <izvorni_sadrzaj>VIB LARGUS d.o.o.</izvorni_sadrzaj>
    <derivirana_varijabla naziv="DomainObject.Predmet.ProtustrankaNazivFormated_1">VIB LARGUS d.o.o.</derivirana_varijabla>
  </DomainObject.Predmet.ProtustrankaNazivFormated>
  <DomainObject.Predmet.ProtustrankaNazivFormatedOIB>
    <izvorni_sadrzaj>VIB LARGUS d.o.o., OIB 35972930570</izvorni_sadrzaj>
    <derivirana_varijabla naziv="DomainObject.Predmet.ProtustrankaNazivFormatedOIB_1">VIB LARGUS d.o.o., OIB 35972930570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VIB LARGUS d.o.o.</item>
    </izvorni_sadrzaj>
    <derivirana_varijabla naziv="DomainObject.Predmet.ProtuStrankaListFormated_1">
      <item>VIB LARGUS d.o.o.</item>
    </derivirana_varijabla>
  </DomainObject.Predmet.ProtuStrankaListFormated>
  <DomainObject.Predmet.ProtuStrankaListFormatedOIB>
    <izvorni_sadrzaj>
      <item>VIB LARGUS d.o.o., OIB 35972930570</item>
    </izvorni_sadrzaj>
    <derivirana_varijabla naziv="DomainObject.Predmet.ProtuStrankaListFormatedOIB_1">
      <item>VIB LARGUS d.o.o., OIB 35972930570</item>
    </derivirana_varijabla>
  </DomainObject.Predmet.ProtuStrankaListFormatedOIB>
  <DomainObject.Predmet.ProtuStrankaListFormatedWithAdress>
    <izvorni_sadrzaj>
      <item>VIB LARGUS d.o.o., Lopuhi 4, 10255 Gornji Stupnik</item>
    </izvorni_sadrzaj>
    <derivirana_varijabla naziv="DomainObject.Predmet.ProtuStrankaListFormatedWithAdress_1">
      <item>VIB LARGUS d.o.o., Lopuhi 4, 10255 Gornji Stupnik</item>
    </derivirana_varijabla>
  </DomainObject.Predmet.ProtuStrankaListFormatedWithAdress>
  <DomainObject.Predmet.ProtuStrankaListFormatedWithAdressOIB>
    <izvorni_sadrzaj>
      <item>VIB LARGUS d.o.o., OIB 35972930570, Lopuhi 4, 10255 Gornji Stupnik</item>
    </izvorni_sadrzaj>
    <derivirana_varijabla naziv="DomainObject.Predmet.ProtuStrankaListFormatedWithAdressOIB_1">
      <item>VIB LARGUS d.o.o., OIB 35972930570, Lopuhi 4, 10255 Gornji Stupnik</item>
    </derivirana_varijabla>
  </DomainObject.Predmet.ProtuStrankaListFormatedWithAdressOIB>
  <DomainObject.Predmet.ProtuStrankaListNazivFormated>
    <izvorni_sadrzaj>
      <item>VIB LARGUS d.o.o.</item>
    </izvorni_sadrzaj>
    <derivirana_varijabla naziv="DomainObject.Predmet.ProtuStrankaListNazivFormated_1">
      <item>VIB LARGUS d.o.o.</item>
    </derivirana_varijabla>
  </DomainObject.Predmet.ProtuStrankaListNazivFormated>
  <DomainObject.Predmet.ProtuStrankaListNazivFormatedOIB>
    <izvorni_sadrzaj>
      <item>VIB LARGUS d.o.o., OIB 35972930570</item>
    </izvorni_sadrzaj>
    <derivirana_varijabla naziv="DomainObject.Predmet.ProtuStrankaListNazivFormatedOIB_1">
      <item>VIB LARGUS d.o.o., OIB 35972930570</item>
    </derivirana_varijabla>
  </DomainObject.Predmet.ProtuStrankaListNazivFormatedOIB>
  <DomainObject.Predmet.OstaliListFormated>
    <izvorni_sadrzaj>
      <item>Vedran Pipić</item>
    </izvorni_sadrzaj>
    <derivirana_varijabla naziv="DomainObject.Predmet.OstaliListFormated_1">
      <item>Vedran Pipić</item>
    </derivirana_varijabla>
  </DomainObject.Predmet.OstaliListFormated>
  <DomainObject.Predmet.OstaliListFormatedOIB>
    <izvorni_sadrzaj>
      <item>Vedran Pipić, OIB 36066741798</item>
    </izvorni_sadrzaj>
    <derivirana_varijabla naziv="DomainObject.Predmet.OstaliListFormatedOIB_1">
      <item>Vedran Pipić, OIB 36066741798</item>
    </derivirana_varijabla>
  </DomainObject.Predmet.OstaliListFormatedOIB>
  <DomainObject.Predmet.OstaliListFormatedWithAdress>
    <izvorni_sadrzaj>
      <item>Vedran Pipić, Lopuhi 4, 10255 Gornji Stupnik</item>
    </izvorni_sadrzaj>
    <derivirana_varijabla naziv="DomainObject.Predmet.OstaliListFormatedWithAdress_1">
      <item>Vedran Pipić, Lopuhi 4, 10255 Gornji Stupnik</item>
    </derivirana_varijabla>
  </DomainObject.Predmet.OstaliListFormatedWithAdress>
  <DomainObject.Predmet.OstaliListFormatedWithAdressOIB>
    <izvorni_sadrzaj>
      <item>Vedran Pipić, OIB 36066741798, Lopuhi 4, 10255 Gornji Stupnik</item>
    </izvorni_sadrzaj>
    <derivirana_varijabla naziv="DomainObject.Predmet.OstaliListFormatedWithAdressOIB_1">
      <item>Vedran Pipić, OIB 36066741798, Lopuhi 4, 10255 Gornji Stupnik</item>
    </derivirana_varijabla>
  </DomainObject.Predmet.OstaliListFormatedWithAdressOIB>
  <DomainObject.Predmet.OstaliListNazivFormated>
    <izvorni_sadrzaj>
      <item>Vedran Pipić</item>
    </izvorni_sadrzaj>
    <derivirana_varijabla naziv="DomainObject.Predmet.OstaliListNazivFormated_1">
      <item>Vedran Pipić</item>
    </derivirana_varijabla>
  </DomainObject.Predmet.OstaliListNazivFormated>
  <DomainObject.Predmet.OstaliListNazivFormatedOIB>
    <izvorni_sadrzaj>
      <item>Vedran Pipić, OIB 36066741798</item>
    </izvorni_sadrzaj>
    <derivirana_varijabla naziv="DomainObject.Predmet.OstaliListNazivFormatedOIB_1">
      <item>Vedran Pipić, OIB 36066741798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St-2583/2016-13</izvorni_sadrzaj>
    <derivirana_varijabla naziv="DomainObject.PoslovniBrojDokumenta_1">St-2583/2016-13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VIB LARGUS d.o.o.</izvorni_sadrzaj>
    <derivirana_varijabla naziv="DomainObject.Predmet.ProtustrankaIDrugi_1">VIB LARGUS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VIB LARGUS d.o.o., OIB 35972930570, Lopuhi 4, 10255 Gornji Stupnik</izvorni_sadrzaj>
    <derivirana_varijabla naziv="DomainObject.Predmet.ProtustrankaIDrugiAdressOIB_1">VIB LARGUS d.o.o., OIB 35972930570, Lopuhi 4,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VIB LARGUS d.o.o.</item>
      <item>Vedran Pipić</item>
      <item>VJEROVNICI</item>
    </izvorni_sadrzaj>
    <derivirana_varijabla naziv="DomainObject.Predmet.SudioniciListNaziv_1">
      <item>FINA Regionalni centar Zagreb</item>
      <item>VIB LARGUS d.o.o.</item>
      <item>Vedran Pipić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VIB LARGUS d.o.o., OIB 35972930570, Lopuhi 4,10255 Gornji Stupnik</item>
      <item>Vedran Pipić, OIB 36066741798, Lopuhi 4,10255 Gornji Stupnik</item>
      <item>VJEROVNICI</item>
    </izvorni_sadrzaj>
    <derivirana_varijabla naziv="DomainObject.Predmet.SudioniciListAdressOIB_1">
      <item>FINA Regionalni centar Zagreb, OIB 85821130368, Trg svibanjskih žrtava 1995. 1,10000 Zagreb</item>
      <item>VIB LARGUS d.o.o., OIB 35972930570, Lopuhi 4,10255 Gornji Stupnik</item>
      <item>Vedran Pipić, OIB 36066741798, Lopuhi 4,10255 Gornji Stupnik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35972930570</item>
      <item>, OIB 36066741798</item>
      <item>, OIB null</item>
    </izvorni_sadrzaj>
    <derivirana_varijabla naziv="DomainObject.Predmet.SudioniciListNazivOIB_1">
      <item>, OIB 85821130368</item>
      <item>, OIB 35972930570</item>
      <item>, OIB 36066741798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2809</properties:Characters>
  <properties:Lines>65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2017-03-10T13:14:00Z</dcterms:created>
  <dc:creator>Vinka Mihalinčić</dc:creator>
  <cp:lastModifiedBy>Vinka Mihalinčić</cp:lastModifiedBy>
  <cp:lastPrinted>2017-03-10T13:33:00Z</cp:lastPrinted>
  <dcterms:modified xmlns:xsi="http://www.w3.org/2001/XMLSchema-instance" xsi:type="dcterms:W3CDTF">2017-03-10T13:33:00Z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St-2583/2016-13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