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1e157" w14:paraId="2e1e157" w:rsidRDefault="00765DA9" w:rsidP="00765DA9" w:rsidR="00765DA9" w:rsidRPr="006C085B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765DA9">
        <w:rPr>
          <w:rFonts w:eastAsia="Times New Roman"/>
          <w:lang w:eastAsia="hr-HR"/>
        </w:rPr>
        <w:t xml:space="preserve">           </w:t>
      </w:r>
      <w:r w:rsidRPr="006C085B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DA9" w:rsidP="006C085B" w:rsidR="00765DA9" w:rsidRPr="006C085B">
      <w:pPr>
        <w:spacing w:before="100"/>
        <w:rPr>
          <w:rFonts w:eastAsia="Times New Roman"/>
          <w:lang w:eastAsia="hr-HR"/>
        </w:rPr>
      </w:pPr>
      <w:r w:rsidRPr="006C085B">
        <w:rPr>
          <w:rFonts w:eastAsia="Times New Roman"/>
          <w:lang w:eastAsia="hr-HR"/>
        </w:rPr>
        <w:t>REPUBLIKA HRVATSKA</w:t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  <w:t xml:space="preserve">      </w:t>
      </w:r>
    </w:p>
    <w:p w:rsidRDefault="00765DA9" w:rsidP="00765DA9" w:rsidR="00765DA9" w:rsidRPr="006C085B">
      <w:pPr>
        <w:jc w:val="both"/>
        <w:rPr>
          <w:bCs/>
        </w:rPr>
      </w:pPr>
      <w:r w:rsidRPr="006C085B">
        <w:rPr>
          <w:rFonts w:eastAsia="Times New Roman"/>
          <w:lang w:eastAsia="hr-HR"/>
        </w:rPr>
        <w:t>TRGOVAČKI SUD U SPLITU</w:t>
      </w:r>
      <w:r w:rsidRPr="006C085B">
        <w:rPr>
          <w:bCs/>
        </w:rPr>
        <w:t xml:space="preserve"> </w:t>
      </w:r>
    </w:p>
    <w:p w:rsidRDefault="00117B6B" w:rsidP="00765DA9" w:rsidR="00BA7B2D" w:rsidRPr="006C085B">
      <w:pPr>
        <w:jc w:val="both"/>
        <w:rPr>
          <w:bCs/>
        </w:rPr>
      </w:pPr>
      <w:r w:rsidRPr="006C085B">
        <w:rPr>
          <w:bCs/>
        </w:rPr>
        <w:t xml:space="preserve">Sukoišanska 6, Split                                       </w:t>
      </w:r>
      <w:r w:rsidR="00BA7B2D" w:rsidRPr="006C085B">
        <w:rPr>
          <w:bCs/>
        </w:rPr>
        <w:t xml:space="preserve"> </w:t>
      </w:r>
      <w:r w:rsidR="00BA7B2D" w:rsidRPr="006C085B">
        <w:t>            </w:t>
      </w:r>
      <w:r w:rsidR="00CE1E24" w:rsidRPr="006C085B">
        <w:t>                           </w:t>
      </w:r>
    </w:p>
    <w:p w:rsidRDefault="000A4B56" w:rsidP="00305FA0" w:rsidR="00BA7B2D" w:rsidRPr="006C085B">
      <w:pPr>
        <w:spacing w:after="200" w:before="200"/>
        <w:jc w:val="center"/>
        <w:rPr>
          <w:spacing w:val="60"/>
        </w:rPr>
      </w:pPr>
      <w:r w:rsidRPr="006C085B">
        <w:rPr>
          <w:spacing w:val="60"/>
        </w:rPr>
        <w:t>REPUBLIKA HRVATSKA</w:t>
      </w:r>
    </w:p>
    <w:p w:rsidRDefault="000A4B56" w:rsidP="00305FA0" w:rsidR="00BA7B2D" w:rsidRPr="006C085B">
      <w:pPr>
        <w:spacing w:after="200" w:before="200"/>
        <w:jc w:val="center"/>
        <w:rPr>
          <w:bCs/>
          <w:spacing w:val="60"/>
        </w:rPr>
      </w:pPr>
      <w:r w:rsidRPr="006C085B">
        <w:rPr>
          <w:bCs/>
          <w:spacing w:val="60"/>
        </w:rPr>
        <w:t>RJEŠEN</w:t>
      </w:r>
      <w:r w:rsidR="00BA7B2D" w:rsidRPr="006C085B">
        <w:rPr>
          <w:bCs/>
          <w:spacing w:val="60"/>
        </w:rPr>
        <w:t>JE</w:t>
      </w:r>
    </w:p>
    <w:p w:rsidRDefault="000F157D" w:rsidP="006C085B" w:rsidR="000F157D" w:rsidRPr="006C085B">
      <w:pPr>
        <w:spacing w:before="240"/>
        <w:ind w:firstLine="709"/>
        <w:jc w:val="both"/>
      </w:pPr>
      <w:r w:rsidRPr="006C085B">
        <w:t>Trgovački sud u Splitu, po steč</w:t>
      </w:r>
      <w:r w:rsidR="009D4BB8">
        <w:t>ajnoj sutkinji Ani Golub Gruić,</w:t>
      </w:r>
      <w:r w:rsidR="009D4BB8" w:rsidRPr="009D4BB8">
        <w:t xml:space="preserve"> u postupku povodom prijedloga predlagatelja-dužnika MALO MORE d.o.o. Split, Domovinskog rata 15, OIB: 49115581966, </w:t>
      </w:r>
      <w:r w:rsidRPr="006C085B">
        <w:t xml:space="preserve">dana </w:t>
      </w:r>
      <w:r w:rsidR="00DA3B93">
        <w:t>2</w:t>
      </w:r>
      <w:r w:rsidR="002E76E9">
        <w:t>8</w:t>
      </w:r>
      <w:r w:rsidR="009D4BB8">
        <w:t>. travnja</w:t>
      </w:r>
      <w:r w:rsidR="00915193">
        <w:t xml:space="preserve"> 2016</w:t>
      </w:r>
      <w:r w:rsidR="006C085B">
        <w:t>. godine</w:t>
      </w:r>
    </w:p>
    <w:p w:rsidRDefault="00CE1E24" w:rsidP="00305FA0" w:rsidR="00BA7B2D" w:rsidRPr="006C085B">
      <w:pPr>
        <w:spacing w:after="200" w:before="200"/>
        <w:jc w:val="center"/>
      </w:pPr>
      <w:r w:rsidRPr="006C085B">
        <w:rPr>
          <w:bCs/>
        </w:rPr>
        <w:t xml:space="preserve">r i </w:t>
      </w:r>
      <w:r w:rsidR="00BA7B2D" w:rsidRPr="006C085B">
        <w:rPr>
          <w:bCs/>
        </w:rPr>
        <w:t>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Pr="006C085B">
        <w:rPr>
          <w:bCs/>
        </w:rPr>
        <w:t xml:space="preserve"> </w:t>
      </w:r>
      <w:r w:rsidR="00BA7B2D" w:rsidRPr="006C085B">
        <w:rPr>
          <w:bCs/>
        </w:rPr>
        <w:t>š</w:t>
      </w:r>
      <w:r w:rsidRPr="006C085B">
        <w:rPr>
          <w:bCs/>
        </w:rPr>
        <w:t xml:space="preserve"> </w:t>
      </w:r>
      <w:r w:rsidR="00BA7B2D" w:rsidRPr="006C085B">
        <w:rPr>
          <w:bCs/>
        </w:rPr>
        <w:t>i</w:t>
      </w:r>
      <w:r w:rsidRPr="006C085B">
        <w:rPr>
          <w:bCs/>
        </w:rPr>
        <w:t xml:space="preserve"> </w:t>
      </w:r>
      <w:r w:rsidR="00BA7B2D" w:rsidRPr="006C085B">
        <w:rPr>
          <w:bCs/>
        </w:rPr>
        <w:t>o</w:t>
      </w:r>
      <w:r w:rsidRPr="006C085B">
        <w:rPr>
          <w:bCs/>
        </w:rPr>
        <w:t xml:space="preserve"> </w:t>
      </w:r>
      <w:r w:rsidR="00BA7B2D" w:rsidRPr="006C085B">
        <w:rPr>
          <w:bCs/>
        </w:rPr>
        <w:t xml:space="preserve"> j</w:t>
      </w:r>
      <w:r w:rsidRPr="006C085B">
        <w:rPr>
          <w:bCs/>
        </w:rPr>
        <w:t xml:space="preserve"> </w:t>
      </w:r>
      <w:r w:rsidR="00BA7B2D" w:rsidRPr="006C085B">
        <w:rPr>
          <w:bCs/>
        </w:rPr>
        <w:t>e</w:t>
      </w:r>
      <w:r w:rsidR="000A4B56" w:rsidRPr="006C085B">
        <w:t xml:space="preserve"> </w:t>
      </w:r>
    </w:p>
    <w:p w:rsidRDefault="00132D8E" w:rsidP="00132D8E" w:rsidR="000A4B56" w:rsidRPr="006C085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I. </w:t>
      </w:r>
      <w:r w:rsidR="000A4B56" w:rsidRPr="006C085B">
        <w:rPr>
          <w:rFonts w:cs="Times New Roman" w:hAnsi="Times New Roman" w:ascii="Times New Roman"/>
          <w:sz w:val="24"/>
          <w:szCs w:val="24"/>
        </w:rPr>
        <w:t>Otvara se st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ečajni postupak nad dužnikom </w:t>
      </w:r>
      <w:r w:rsidR="009D4BB8" w:rsidRPr="009D4BB8">
        <w:rPr>
          <w:rFonts w:cs="Times New Roman" w:hAnsi="Times New Roman" w:ascii="Times New Roman"/>
          <w:sz w:val="24"/>
          <w:szCs w:val="24"/>
        </w:rPr>
        <w:t>MALO MORE d.o.o. Split, Domovinskog rata 15, OIB: 49115581966</w:t>
      </w:r>
      <w:r w:rsidR="00C94B18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II. </w:t>
      </w:r>
      <w:r w:rsidR="00F21154" w:rsidRPr="006C085B">
        <w:rPr>
          <w:rFonts w:cs="Times New Roman" w:hAnsi="Times New Roman" w:ascii="Times New Roman"/>
          <w:sz w:val="24"/>
          <w:szCs w:val="24"/>
        </w:rPr>
        <w:t>Steč</w:t>
      </w:r>
      <w:r w:rsidR="00D1041D" w:rsidRPr="006C085B">
        <w:rPr>
          <w:rFonts w:cs="Times New Roman" w:hAnsi="Times New Roman" w:ascii="Times New Roman"/>
          <w:sz w:val="24"/>
          <w:szCs w:val="24"/>
        </w:rPr>
        <w:t xml:space="preserve">ajni postupak otvoren je dana </w:t>
      </w:r>
      <w:r w:rsidR="009D4BB8">
        <w:rPr>
          <w:rFonts w:cs="Times New Roman" w:hAnsi="Times New Roman" w:ascii="Times New Roman"/>
          <w:sz w:val="24"/>
          <w:szCs w:val="24"/>
        </w:rPr>
        <w:t>2</w:t>
      </w:r>
      <w:r w:rsidR="00EF18DD">
        <w:rPr>
          <w:rFonts w:cs="Times New Roman" w:hAnsi="Times New Roman" w:ascii="Times New Roman"/>
          <w:sz w:val="24"/>
          <w:szCs w:val="24"/>
        </w:rPr>
        <w:t>8</w:t>
      </w:r>
      <w:r w:rsidR="009D4BB8">
        <w:rPr>
          <w:rFonts w:cs="Times New Roman" w:hAnsi="Times New Roman" w:ascii="Times New Roman"/>
          <w:sz w:val="24"/>
          <w:szCs w:val="24"/>
        </w:rPr>
        <w:t>. travnja</w:t>
      </w:r>
      <w:r w:rsidR="00DA3B93" w:rsidRPr="00DA3B93">
        <w:rPr>
          <w:rFonts w:cs="Times New Roman" w:hAnsi="Times New Roman" w:ascii="Times New Roman"/>
          <w:sz w:val="24"/>
          <w:szCs w:val="24"/>
        </w:rPr>
        <w:t xml:space="preserve"> 2016</w:t>
      </w:r>
      <w:r w:rsidR="00BA11B4" w:rsidRPr="006C085B">
        <w:rPr>
          <w:rFonts w:cs="Times New Roman" w:hAnsi="Times New Roman" w:ascii="Times New Roman"/>
          <w:sz w:val="24"/>
          <w:szCs w:val="24"/>
        </w:rPr>
        <w:t>. godine u 1</w:t>
      </w:r>
      <w:r w:rsidR="00EF18DD">
        <w:rPr>
          <w:rFonts w:cs="Times New Roman" w:hAnsi="Times New Roman" w:ascii="Times New Roman"/>
          <w:sz w:val="24"/>
          <w:szCs w:val="24"/>
        </w:rPr>
        <w:t>3</w:t>
      </w:r>
      <w:r w:rsidR="006C085B">
        <w:rPr>
          <w:rFonts w:cs="Times New Roman" w:hAnsi="Times New Roman" w:ascii="Times New Roman"/>
          <w:sz w:val="24"/>
          <w:szCs w:val="24"/>
        </w:rPr>
        <w:t>:</w:t>
      </w:r>
      <w:r w:rsidR="00BA11B4" w:rsidRPr="006C085B">
        <w:rPr>
          <w:rFonts w:cs="Times New Roman" w:hAnsi="Times New Roman" w:ascii="Times New Roman"/>
          <w:sz w:val="24"/>
          <w:szCs w:val="24"/>
        </w:rPr>
        <w:t>00 sati</w:t>
      </w:r>
      <w:r w:rsidR="00F21154" w:rsidRPr="006C085B">
        <w:rPr>
          <w:rFonts w:cs="Times New Roman" w:hAnsi="Times New Roman" w:ascii="Times New Roman"/>
          <w:sz w:val="24"/>
          <w:szCs w:val="24"/>
        </w:rPr>
        <w:t>, kada je ovo rješenje o otvaranju stečajnog postupka istaknuto na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mrežnoj stranici</w:t>
      </w:r>
      <w:r w:rsidR="00F21154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E46676">
        <w:rPr>
          <w:rFonts w:cs="Times New Roman" w:hAnsi="Times New Roman" w:ascii="Times New Roman"/>
          <w:sz w:val="24"/>
          <w:szCs w:val="24"/>
        </w:rPr>
        <w:t>e-Oglasna ploča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sudova.</w:t>
      </w:r>
    </w:p>
    <w:p w:rsidRDefault="00844B9F" w:rsidP="00305FA0" w:rsidR="00765DA9" w:rsidRPr="00945677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945677">
        <w:rPr>
          <w:rFonts w:cs="Times New Roman" w:hAnsi="Times New Roman" w:ascii="Times New Roman"/>
          <w:sz w:val="24"/>
          <w:szCs w:val="24"/>
        </w:rPr>
        <w:t xml:space="preserve">III. </w:t>
      </w:r>
      <w:r w:rsidR="009D4BB8">
        <w:rPr>
          <w:rFonts w:cs="Times New Roman" w:hAnsi="Times New Roman" w:ascii="Times New Roman"/>
          <w:sz w:val="24"/>
          <w:szCs w:val="24"/>
        </w:rPr>
        <w:t>Stečajnom upraviteljico</w:t>
      </w:r>
      <w:r w:rsidR="00F21154" w:rsidRPr="00945677">
        <w:rPr>
          <w:rFonts w:cs="Times New Roman" w:hAnsi="Times New Roman" w:ascii="Times New Roman"/>
          <w:sz w:val="24"/>
          <w:szCs w:val="24"/>
        </w:rPr>
        <w:t>m</w:t>
      </w:r>
      <w:r w:rsidR="000A4B56" w:rsidRPr="00945677">
        <w:rPr>
          <w:rFonts w:cs="Times New Roman" w:hAnsi="Times New Roman" w:ascii="Times New Roman"/>
          <w:sz w:val="24"/>
          <w:szCs w:val="24"/>
        </w:rPr>
        <w:t xml:space="preserve"> imenuje </w:t>
      </w:r>
      <w:r w:rsidR="00DA3B93">
        <w:rPr>
          <w:rFonts w:cs="Times New Roman" w:hAnsi="Times New Roman" w:ascii="Times New Roman"/>
          <w:sz w:val="24"/>
          <w:szCs w:val="24"/>
        </w:rPr>
        <w:t xml:space="preserve">se </w:t>
      </w:r>
      <w:r w:rsidR="009D4BB8" w:rsidRPr="009D4BB8">
        <w:rPr>
          <w:rFonts w:cs="Times New Roman" w:hAnsi="Times New Roman" w:ascii="Times New Roman"/>
          <w:sz w:val="24"/>
          <w:szCs w:val="24"/>
        </w:rPr>
        <w:t>Ljiljana Poljanić dipl. oec. iz Splita, Vinkovačka 25, OIB: 73648398828</w:t>
      </w:r>
      <w:r w:rsidR="009D4BB8">
        <w:rPr>
          <w:rFonts w:cs="Times New Roman" w:hAnsi="Times New Roman" w:ascii="Times New Roman"/>
          <w:sz w:val="24"/>
          <w:szCs w:val="24"/>
        </w:rPr>
        <w:t>.</w:t>
      </w:r>
    </w:p>
    <w:p w:rsidRDefault="00844B9F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IV.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9D4BB8" w:rsidRPr="009D4BB8">
        <w:rPr>
          <w:rFonts w:cs="Times New Roman" w:hAnsi="Times New Roman" w:ascii="Times New Roman"/>
          <w:sz w:val="24"/>
          <w:szCs w:val="24"/>
        </w:rPr>
        <w:t>MALO MORE d.o.o. Split, Domovi</w:t>
      </w:r>
      <w:r w:rsidR="009D4BB8">
        <w:rPr>
          <w:rFonts w:cs="Times New Roman" w:hAnsi="Times New Roman" w:ascii="Times New Roman"/>
          <w:sz w:val="24"/>
          <w:szCs w:val="24"/>
        </w:rPr>
        <w:t>nskog rata 15, OIB: 49115581966</w:t>
      </w:r>
      <w:r w:rsidR="00C94B18">
        <w:rPr>
          <w:rFonts w:cs="Times New Roman" w:hAnsi="Times New Roman" w:ascii="Times New Roman"/>
          <w:sz w:val="24"/>
          <w:szCs w:val="24"/>
        </w:rPr>
        <w:t>.</w:t>
      </w:r>
    </w:p>
    <w:p w:rsidRDefault="00132D8E" w:rsidP="00305FA0" w:rsidR="00F21154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151A4E" w:rsidRPr="006C085B">
        <w:rPr>
          <w:rFonts w:cs="Times New Roman" w:hAnsi="Times New Roman" w:ascii="Times New Roman"/>
          <w:sz w:val="24"/>
          <w:szCs w:val="24"/>
        </w:rPr>
        <w:t>ovlašten je i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nakon zaključenja stečajnog postupka u ime stečajnog dužnika, a za račun stečajne mase</w:t>
      </w:r>
      <w:r w:rsidR="00151A4E" w:rsidRPr="006C085B">
        <w:rPr>
          <w:rFonts w:cs="Times New Roman" w:hAnsi="Times New Roman" w:ascii="Times New Roman"/>
          <w:sz w:val="24"/>
          <w:szCs w:val="24"/>
        </w:rPr>
        <w:t>,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 unovčiti imovinu dužnika i prikupljenim sredstvima podmiriti nastale troškove stečajnog postupka, a eventualni ostatak uplatiti u Fond za pokriće troškova stečajnog postupka te o obavljenim radnjama podnijeti izvješće stečajnom sucu</w:t>
      </w:r>
      <w:r w:rsidR="009863FB" w:rsidRPr="006C085B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32D8E" w:rsidP="00305FA0" w:rsidR="00765DA9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844B9F" w:rsidRPr="006C085B">
        <w:rPr>
          <w:rFonts w:cs="Times New Roman" w:hAnsi="Times New Roman" w:ascii="Times New Roman"/>
          <w:sz w:val="24"/>
          <w:szCs w:val="24"/>
        </w:rPr>
        <w:t xml:space="preserve">VI. </w:t>
      </w:r>
      <w:r w:rsidR="000A4B56" w:rsidRPr="006C085B">
        <w:rPr>
          <w:rFonts w:cs="Times New Roman" w:hAnsi="Times New Roman" w:ascii="Times New Roman"/>
          <w:sz w:val="24"/>
          <w:szCs w:val="24"/>
        </w:rPr>
        <w:t xml:space="preserve">Ovo rješenje objavit će se </w:t>
      </w:r>
      <w:r w:rsidR="00765DA9" w:rsidRPr="006C085B">
        <w:rPr>
          <w:rFonts w:cs="Times New Roman" w:hAnsi="Times New Roman" w:ascii="Times New Roman"/>
          <w:sz w:val="24"/>
          <w:szCs w:val="24"/>
        </w:rPr>
        <w:t>na mrežnoj stranici e-Oglasn</w:t>
      </w:r>
      <w:r w:rsidR="00151A4E" w:rsidRPr="006C085B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ploč</w:t>
      </w:r>
      <w:r w:rsidR="00DB7657">
        <w:rPr>
          <w:rFonts w:cs="Times New Roman" w:hAnsi="Times New Roman" w:ascii="Times New Roman"/>
          <w:sz w:val="24"/>
          <w:szCs w:val="24"/>
        </w:rPr>
        <w:t>a</w:t>
      </w:r>
      <w:r w:rsidR="00765DA9" w:rsidRPr="006C085B">
        <w:rPr>
          <w:rFonts w:cs="Times New Roman" w:hAnsi="Times New Roman" w:ascii="Times New Roman"/>
          <w:sz w:val="24"/>
          <w:szCs w:val="24"/>
        </w:rPr>
        <w:t xml:space="preserve"> sudova.</w:t>
      </w:r>
    </w:p>
    <w:p w:rsidRDefault="00844B9F" w:rsidP="00305FA0" w:rsidR="009863FB" w:rsidRPr="006C085B">
      <w:pPr>
        <w:pStyle w:val="Bezproreda"/>
        <w:spacing w:before="1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VII. </w:t>
      </w:r>
      <w:r w:rsidR="009D2D85" w:rsidRPr="006C085B">
        <w:rPr>
          <w:rFonts w:cs="Times New Roman" w:hAnsi="Times New Roman" w:ascii="Times New Roman"/>
          <w:sz w:val="24"/>
          <w:szCs w:val="24"/>
        </w:rPr>
        <w:t>Po pravomoćnosti ovog rješenja dužnik će se brisati iz sudskog registra</w:t>
      </w:r>
      <w:r w:rsidR="00B81459" w:rsidRPr="006C085B">
        <w:rPr>
          <w:rFonts w:cs="Times New Roman" w:hAnsi="Times New Roman" w:ascii="Times New Roman"/>
          <w:sz w:val="24"/>
          <w:szCs w:val="24"/>
        </w:rPr>
        <w:t>.</w:t>
      </w:r>
    </w:p>
    <w:p w:rsidRDefault="009863FB" w:rsidP="00305FA0" w:rsidR="00A011C6" w:rsidRPr="006C085B">
      <w:pPr>
        <w:spacing w:after="140" w:before="240"/>
        <w:jc w:val="center"/>
      </w:pPr>
      <w:r w:rsidRPr="006C085B">
        <w:t>Obrazloženje</w:t>
      </w:r>
    </w:p>
    <w:p w:rsidRDefault="009D4BB8" w:rsidP="009D4BB8" w:rsidR="009D4BB8" w:rsidRPr="009D4BB8">
      <w:pPr>
        <w:rPr>
          <w:rFonts w:eastAsia="Times New Roman"/>
          <w:lang w:eastAsia="hr-HR"/>
        </w:rPr>
      </w:pPr>
    </w:p>
    <w:p w:rsidRDefault="009D4BB8" w:rsidP="009D4BB8" w:rsidR="009D4BB8" w:rsidRPr="009D4BB8">
      <w:pPr>
        <w:ind w:firstLine="720"/>
        <w:jc w:val="both"/>
        <w:rPr>
          <w:rFonts w:eastAsia="Times New Roman"/>
          <w:szCs w:val="20"/>
          <w:lang w:eastAsia="hr-HR"/>
        </w:rPr>
      </w:pPr>
      <w:r w:rsidRPr="009D4BB8">
        <w:rPr>
          <w:rFonts w:eastAsia="Times New Roman"/>
          <w:szCs w:val="20"/>
          <w:lang w:eastAsia="hr-HR"/>
        </w:rPr>
        <w:t>Dana 24. rujna 2014. godine kod ovoga suda zaprimljen je prijedlog predlagatelja - dužnika MALO MORE d.o.o. Split, Domovinskog rata 15, OIB: 491155819661, zastupanog po članu uprave Zlatanu Bjelovučiću, a on po punomoćnicima Ivici Restoviću, Vedrani Garafulić Kukoč i Borisu Ivančiću, odvjetnicima u Splitu, za otvaranje stečajnog postupka.</w:t>
      </w:r>
    </w:p>
    <w:p w:rsidRDefault="009D4BB8" w:rsidP="009D4BB8" w:rsidR="009D4BB8" w:rsidRPr="009D4BB8">
      <w:pPr>
        <w:spacing w:before="200"/>
        <w:ind w:firstLine="720"/>
        <w:jc w:val="both"/>
        <w:rPr>
          <w:rFonts w:eastAsia="Times New Roman"/>
          <w:szCs w:val="20"/>
          <w:lang w:eastAsia="hr-HR"/>
        </w:rPr>
      </w:pPr>
      <w:r w:rsidRPr="009D4BB8">
        <w:rPr>
          <w:rFonts w:eastAsia="Times New Roman"/>
          <w:szCs w:val="20"/>
          <w:lang w:eastAsia="hr-HR"/>
        </w:rPr>
        <w:t xml:space="preserve">U prijedlogu se navodi da je dužnik nesposoban za plaćanje dospjelih obveza, jer je u blokadi duže od 6 mjeseci neprekidno za iznos od 318.589,68 kn. Prema stanju iskazanom u ˝Podacima o solventnosti na dan 10.09.2014.˝, izdanom od Zagrebačke banke d.d., koja za dužnika obavlja poslove platnog prometa, dužnik da nema prometa na računu, ne obavlja gospodarsku djelatnost uzgoja ribe jer je izgubio koncesiju, a u proteklih 6 mjeseci da je 180 </w:t>
      </w:r>
      <w:r w:rsidRPr="009D4BB8">
        <w:rPr>
          <w:rFonts w:eastAsia="Times New Roman"/>
          <w:szCs w:val="20"/>
          <w:lang w:eastAsia="hr-HR"/>
        </w:rPr>
        <w:lastRenderedPageBreak/>
        <w:t>dana u blokadi. Nadalje se navodi kako dužnik nema imovine kojom bi se mogle podmiriti dospjele i nedospjele obveze, a što da je vidljivo iz Prokaznog popisa imovine za dužnika od 23. rujna 2014. godine, na kojem je direktor Zlatan Bjelovučić ovjerio potpis kod javne bilježnice Mire Rubić u Splitu, poslovni broj OV-4350/14. U citiranom prokaznom popisu imovine dužnik da navodi kako u svom vlasništvu nema nekretnina, da ima nešto opreme, da nema imovinskih prava na tuđim stvarima, da postoji novčana tražbina – potraživanja od kupaca u iznosu od 508.337,53 kn te da nema druge imovine. Slijedom navedenog, predloženo je donijeti rješenje o otvaranju stečajnog postupka nad dužnikom.</w:t>
      </w:r>
    </w:p>
    <w:p w:rsidRDefault="009D4BB8" w:rsidP="009D4BB8" w:rsidR="009D4BB8" w:rsidRPr="009D4BB8">
      <w:pPr>
        <w:spacing w:before="200"/>
        <w:ind w:firstLine="720"/>
        <w:jc w:val="both"/>
        <w:rPr>
          <w:rFonts w:eastAsia="Times New Roman"/>
          <w:szCs w:val="20"/>
          <w:lang w:eastAsia="hr-HR"/>
        </w:rPr>
      </w:pPr>
      <w:r w:rsidRPr="009D4BB8">
        <w:rPr>
          <w:rFonts w:eastAsia="Times New Roman"/>
          <w:szCs w:val="20"/>
          <w:lang w:eastAsia="hr-HR"/>
        </w:rPr>
        <w:t>Povodom podnesenog prijedloga, ovaj sud je rješenjem poslovni broj 11.St-143/2014 od 3. studenog 2015. godine pokrenuo prethodni postupak te je određeno ročište radi izjašnjenja o podnesenom prijedlogu.</w:t>
      </w:r>
    </w:p>
    <w:p w:rsidRDefault="009D4BB8" w:rsidP="009D4BB8" w:rsidR="009D4BB8" w:rsidRPr="009D4BB8">
      <w:pPr>
        <w:spacing w:before="200"/>
        <w:ind w:firstLine="709"/>
        <w:jc w:val="both"/>
        <w:rPr>
          <w:rFonts w:cstheme="minorBidi"/>
        </w:rPr>
      </w:pPr>
      <w:r w:rsidRPr="009D4BB8">
        <w:rPr>
          <w:rFonts w:eastAsia="Times New Roman"/>
          <w:szCs w:val="20"/>
          <w:lang w:eastAsia="hr-HR"/>
        </w:rPr>
        <w:t xml:space="preserve">Na ročištu održanom dana 27. studenog 2015. godine </w:t>
      </w:r>
      <w:r w:rsidRPr="009D4BB8">
        <w:t>zastupnik po zakonu dužnika Zlatan Bjelovučić naveo je da je t</w:t>
      </w:r>
      <w:r w:rsidRPr="009D4BB8">
        <w:rPr>
          <w:rFonts w:cstheme="minorBidi"/>
        </w:rPr>
        <w:t>rgovačko društvo Malo more d.o.o. Split osnovano 1995. godine. Kao osnovnom djelatnošću da se bavilo uzgojem i prodajom ribe. Poslovni problemi da su započeli odmah, od osnutka društva i da traju do danas. Društvo da je imalo koncesiju za uzgoj ribe u Malostonskom zaljevu. Ta koncesija da je isprva dodijeljena na rok do 2010. godine, a oni da su već ranije zatražili povećanje koncesije. Ministarstvo da je to povećanje odobrilo i dodijelilo je koncesiju na rok od 15 godina. Nakon toga, Ministarstvo da je društvu poslalo Aneks Ugovora o koncesiji, a ne novi ugovor kao što su obećali. Tim Aneksom da je povećana površina koja je dana u koncesiju, ali je povećana i koncesijska naknada. Upravo da je to povećanje koncesijske naknade dovelo društvo u poslovne probleme. Unatoč tome, dužnik da je koncesijsku naknadu platio, ali Ministarstvo nije odobrilo novo produljenje koncesije. Poslovne knjige društva da se nalaze dijelom u sjedištu dužnika, a dijelom u Splitu u knjigovodstvenom servisu Žbirac, koji je te knjige vodio. U odnosu na strukturu duga, najveći dio duga da otpada na porezne obveze. Dužnik da ne vodi sudske sporove, a u svom vlasništvu da nema nikakve vr</w:t>
      </w:r>
      <w:r w:rsidR="00657ED4">
        <w:rPr>
          <w:rFonts w:cstheme="minorBidi"/>
        </w:rPr>
        <w:t>i</w:t>
      </w:r>
      <w:r w:rsidRPr="009D4BB8">
        <w:rPr>
          <w:rFonts w:cstheme="minorBidi"/>
        </w:rPr>
        <w:t xml:space="preserve">jednije imovine. U prokaznom popisu imovine da je naznačeno da dužnik ima u vlasništvu određene pokretnine, međutim, da je riječ o pokretninama bez tržišne vrijednosti koje su u većem dijelu i knjigovodstveno otpisane. Dužnik da ima potraživanja prema trećim osobama u iznosu od oko 500.000,00 kn, međutim, da je riječ o zastarjelim tražbinama. </w:t>
      </w:r>
    </w:p>
    <w:p w:rsidRDefault="009D4BB8" w:rsidP="009D4BB8" w:rsidR="009D4BB8" w:rsidRPr="009D4BB8">
      <w:pPr>
        <w:spacing w:before="200"/>
        <w:ind w:firstLine="720"/>
        <w:jc w:val="both"/>
        <w:rPr>
          <w:rFonts w:eastAsia="Times New Roman"/>
          <w:lang w:eastAsia="hr-HR"/>
        </w:rPr>
      </w:pPr>
      <w:r w:rsidRPr="009D4BB8">
        <w:rPr>
          <w:rFonts w:eastAsia="Times New Roman"/>
          <w:lang w:eastAsia="hr-HR"/>
        </w:rPr>
        <w:t>Rješenjem ovog suda 11.St-143/2014 od 14. prosinca 2015. godine dužniku je postavljena privremena stečajna upraviteljica Ljiljan</w:t>
      </w:r>
      <w:r w:rsidR="009A2109">
        <w:rPr>
          <w:rFonts w:eastAsia="Times New Roman"/>
          <w:lang w:eastAsia="hr-HR"/>
        </w:rPr>
        <w:t>a</w:t>
      </w:r>
      <w:r w:rsidRPr="009D4BB8">
        <w:rPr>
          <w:rFonts w:eastAsia="Times New Roman"/>
          <w:lang w:eastAsia="hr-HR"/>
        </w:rPr>
        <w:t xml:space="preserve"> Poljanić</w:t>
      </w:r>
      <w:r w:rsidR="009A2109">
        <w:rPr>
          <w:rFonts w:eastAsia="Times New Roman"/>
          <w:lang w:eastAsia="hr-HR"/>
        </w:rPr>
        <w:t>,</w:t>
      </w:r>
      <w:r w:rsidRPr="009D4BB8">
        <w:rPr>
          <w:rFonts w:eastAsia="Times New Roman"/>
          <w:lang w:eastAsia="hr-HR"/>
        </w:rPr>
        <w:t xml:space="preserve"> dipl. oec. iz Splita, </w:t>
      </w:r>
      <w:r w:rsidR="009A2109">
        <w:rPr>
          <w:rFonts w:eastAsia="Times New Roman"/>
          <w:lang w:eastAsia="hr-HR"/>
        </w:rPr>
        <w:t xml:space="preserve">Vinkovačka 25, OIB: 73648398828, kojoj je </w:t>
      </w:r>
      <w:r w:rsidRPr="009D4BB8">
        <w:rPr>
          <w:rFonts w:eastAsia="Times New Roman"/>
          <w:lang w:eastAsia="hr-HR"/>
        </w:rPr>
        <w:t>ispitati ima li dužnik imovinu koja bi činila stečajnu masu i mogu li se tom imovinom pokriti troškovi stečajnog postupka.</w:t>
      </w:r>
    </w:p>
    <w:p w:rsidRDefault="009D4BB8" w:rsidP="009D4BB8" w:rsidR="009D4BB8" w:rsidRPr="009D4BB8">
      <w:pPr>
        <w:spacing w:before="200"/>
        <w:ind w:firstLine="720"/>
        <w:jc w:val="both"/>
        <w:rPr>
          <w:rFonts w:eastAsia="Times New Roman"/>
          <w:szCs w:val="20"/>
          <w:lang w:eastAsia="hr-HR"/>
        </w:rPr>
      </w:pPr>
      <w:r w:rsidRPr="009D4BB8">
        <w:rPr>
          <w:rFonts w:eastAsia="Times New Roman"/>
          <w:lang w:eastAsia="hr-HR"/>
        </w:rPr>
        <w:t xml:space="preserve">Dana 24. ožujka 2016. godine zaprimljeno je izvješće privremene stečajne upraviteljice u kojem se u bitnom navodi da analiza gospodarskog položaja društva Malo more d.o.o. Split pokazuje da je društvo prestalo s obavljanjem djelatnosti u 2012. godini, otkada više ne vodi poslovne knjige. Posljednja financijska izvješća društvo je podnijelo nadležnoj Poreznoj upravi za 2011. godinu. Iz bilance i računa dobiti i gubitka za 2011. godinu razvidno je da je društvo prezaduženo jer je za 2011. godinu iskazalo gubitak iznad visine kapitala u iznosu od 1.676.936,00 kn. Društvo prema Očevidniku o redoslijedu plaćanja na dan 25. siječnja 2016. godine ima nepodmirenih obveza u iznosu od 66.074,44 kn i neprekidno je blokirano od 6. srpnja 2012. godine. Društvo je za 2011. godinu iskazalo dugotrajnu materijalnu imovinu u iznosu od 10.082,00 kn, a sačinjavale su je pokretnine za potrebe uzgajališta koje su prema izjavi prokurista društva najvećim dijelom amortizirane i otpisane te dijelom prodate, dijelom neupotrebljive i bez ikakve vrijednosti, a dijelom više i </w:t>
      </w:r>
      <w:r w:rsidRPr="009D4BB8">
        <w:rPr>
          <w:rFonts w:eastAsia="Times New Roman"/>
          <w:lang w:eastAsia="hr-HR"/>
        </w:rPr>
        <w:lastRenderedPageBreak/>
        <w:t>ne postoje. Kratkotrajna imovina društva iskazan je u 2011. godini u iznosu od 566.044,00 kn i čine je zalihe sirovina, potraživanja te novac na računu i blagajni. Potraživanja društva nisu utužena te su, s obzirom na protok vremena kada su nastala, pala u zastaru, a preostale pozicije kratkorajne imovine predstavljaju nezatvorene knjigovodstvene pozicije. U odnosu na obveze društva, prema iskazima zakonskog zastupnika i prokuriste društva, iste su najvećim dijelom podmirene tijekom 2012., 2013. i 2014. godine osobnim pozajmicama i preuzimanjem kreditnih obveza, a ostale su i nepodmirene obveze s osnova poreza i doprinosa, koje prema izlistu nadležne Porezne uprave na dan 25</w:t>
      </w:r>
      <w:r w:rsidR="007B7F70">
        <w:rPr>
          <w:rFonts w:eastAsia="Times New Roman"/>
          <w:lang w:eastAsia="hr-HR"/>
        </w:rPr>
        <w:t>.</w:t>
      </w:r>
      <w:r w:rsidRPr="009D4BB8">
        <w:rPr>
          <w:rFonts w:eastAsia="Times New Roman"/>
          <w:lang w:eastAsia="hr-HR"/>
        </w:rPr>
        <w:t xml:space="preserve"> siječnja 2016. godine iznose 54.194,43 kn. Slijedom navedenog, privremena stečajna upraviteljica zaključuje da je dužnik nesposoban za plaćanje i prezadužen, da nema ni dugotrajne ni kratkotrajne materijalne ni nematerijalne imovine dostatne niti za pokriće troškova stečajnog postupka.</w:t>
      </w:r>
    </w:p>
    <w:p w:rsidRDefault="00C94B18" w:rsidP="00C94B18" w:rsidR="00C94B18" w:rsidRPr="006C085B">
      <w:pPr>
        <w:spacing w:before="200"/>
        <w:ind w:firstLine="708"/>
        <w:jc w:val="both"/>
      </w:pPr>
      <w:r w:rsidRPr="006C085B">
        <w:t xml:space="preserve">Odredbom čl. </w:t>
      </w:r>
      <w:r w:rsidR="009A2109">
        <w:t>132</w:t>
      </w:r>
      <w:r w:rsidRPr="006C085B">
        <w:t xml:space="preserve">. st. 1. </w:t>
      </w:r>
      <w:r w:rsidR="00394ECC" w:rsidRPr="006C085B">
        <w:t>Stečajnog zakona („Narodne novine“ broj 71/15; dalje SZ/15)</w:t>
      </w:r>
      <w:r w:rsidR="00394ECC">
        <w:t xml:space="preserve"> </w:t>
      </w:r>
      <w:r w:rsidR="00E92FA7">
        <w:t>koji se u ovoj pravnoj stvari primjenjuje temeljem odredbe</w:t>
      </w:r>
      <w:r w:rsidR="00394ECC" w:rsidRPr="006C085B">
        <w:t xml:space="preserve"> čl</w:t>
      </w:r>
      <w:r w:rsidR="00657ED4">
        <w:t>.</w:t>
      </w:r>
      <w:r w:rsidR="00E92FA7">
        <w:t xml:space="preserve"> 441. stavak 2. SZ/15,</w:t>
      </w:r>
      <w:r w:rsidR="00394ECC">
        <w:t xml:space="preserve"> </w:t>
      </w:r>
      <w:r w:rsidRPr="006C085B">
        <w:t xml:space="preserve">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</w:t>
      </w:r>
      <w:r w:rsidR="00657ED4">
        <w:t>286</w:t>
      </w:r>
      <w:r w:rsidRPr="006C085B">
        <w:t>. do 2</w:t>
      </w:r>
      <w:r w:rsidR="00657ED4">
        <w:t>92</w:t>
      </w:r>
      <w:r w:rsidRPr="006C085B">
        <w:t xml:space="preserve">. tog Zakona. Postupak se neće zaključiti, ako se u roku koji rješenjem odredi stečajni sudac predujmi dostatan iznos novca za pokriće troškova kako prethodnog, tako i otvorenog stečajnog postupka. </w:t>
      </w:r>
    </w:p>
    <w:p w:rsidRDefault="00C94B18" w:rsidP="00C94B18" w:rsidR="00C94B18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Kako iz provedenog prethodnog postupka proizlazi da dužnik nema likvidne imovine koja bi ušla u stečajnu masu i iz koje bi se mogli podmiriti barem troškovi stečajnog postupka, ovaj sud je rješenjem poslovni broj 11. St-</w:t>
      </w:r>
      <w:r w:rsidR="009D4BB8">
        <w:rPr>
          <w:rFonts w:cs="Times New Roman" w:hAnsi="Times New Roman" w:ascii="Times New Roman"/>
          <w:sz w:val="24"/>
          <w:szCs w:val="24"/>
        </w:rPr>
        <w:t>143</w:t>
      </w:r>
      <w:r w:rsidRPr="006C085B">
        <w:rPr>
          <w:rFonts w:cs="Times New Roman" w:hAnsi="Times New Roman" w:ascii="Times New Roman"/>
          <w:sz w:val="24"/>
          <w:szCs w:val="24"/>
        </w:rPr>
        <w:t xml:space="preserve">/2014 od </w:t>
      </w:r>
      <w:r w:rsidR="009D4BB8">
        <w:rPr>
          <w:rFonts w:cs="Times New Roman" w:hAnsi="Times New Roman" w:ascii="Times New Roman"/>
          <w:sz w:val="24"/>
          <w:szCs w:val="24"/>
        </w:rPr>
        <w:t>29. ožujka 2016</w:t>
      </w:r>
      <w:r w:rsidRPr="006C085B">
        <w:rPr>
          <w:rFonts w:cs="Times New Roman" w:hAnsi="Times New Roman" w:ascii="Times New Roman"/>
          <w:sz w:val="24"/>
          <w:szCs w:val="24"/>
        </w:rPr>
        <w:t xml:space="preserve">. godine pozvao vjerovnike i sve druge zainteresirane osobe koje imaju pravni interes za redovnim provođenjem stečajnog postupka nad dužnikom </w:t>
      </w:r>
      <w:r w:rsidR="009D4BB8" w:rsidRPr="009D4BB8">
        <w:rPr>
          <w:rFonts w:cs="Times New Roman" w:hAnsi="Times New Roman" w:ascii="Times New Roman"/>
          <w:sz w:val="24"/>
          <w:szCs w:val="24"/>
        </w:rPr>
        <w:t>MALO MORE d.o.o. Split, Domovi</w:t>
      </w:r>
      <w:r w:rsidR="009D4BB8">
        <w:rPr>
          <w:rFonts w:cs="Times New Roman" w:hAnsi="Times New Roman" w:ascii="Times New Roman"/>
          <w:sz w:val="24"/>
          <w:szCs w:val="24"/>
        </w:rPr>
        <w:t>nskog rata 15, OIB: 49115581966</w:t>
      </w:r>
      <w:r w:rsidRPr="006C085B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poziva na mrežnoj stranici e-Oglasna ploča sudova, solidarno predujme iznos od 20.000,00 kuna za pokriće troškova prethodnog i otvorenog stečajnog postupka, na depozitni račun Trgovačkog suda u Splitu. Navedeno rješenje je javno objavljeno na mrežnoj stranici </w:t>
      </w:r>
      <w:r w:rsidR="00557F6F">
        <w:rPr>
          <w:rFonts w:cs="Times New Roman" w:hAnsi="Times New Roman" w:ascii="Times New Roman"/>
          <w:sz w:val="24"/>
          <w:szCs w:val="24"/>
        </w:rPr>
        <w:t>e-Oglasna ploča sudova dana 29. ožujka 2016</w:t>
      </w:r>
      <w:r w:rsidRPr="006C085B">
        <w:rPr>
          <w:rFonts w:cs="Times New Roman" w:hAnsi="Times New Roman" w:ascii="Times New Roman"/>
          <w:sz w:val="24"/>
          <w:szCs w:val="24"/>
        </w:rPr>
        <w:t>. go</w:t>
      </w:r>
      <w:r w:rsidR="007B7F70">
        <w:rPr>
          <w:rFonts w:cs="Times New Roman" w:hAnsi="Times New Roman" w:ascii="Times New Roman"/>
          <w:sz w:val="24"/>
          <w:szCs w:val="24"/>
        </w:rPr>
        <w:t xml:space="preserve">dine, a temeljem odredbe čl. 132. i </w:t>
      </w:r>
      <w:r w:rsidRPr="006C085B">
        <w:rPr>
          <w:rFonts w:cs="Times New Roman" w:hAnsi="Times New Roman" w:ascii="Times New Roman"/>
          <w:sz w:val="24"/>
          <w:szCs w:val="24"/>
        </w:rPr>
        <w:t>12. stavak 1. u vezi s odredbom članka 441. stavak 2. Stečajnog zakona („Narodne novine“ broj 71/15; dalje SZ/15).  Nitko od pozvanih vjerovnika i ostalih eventualno zainteresiranih osoba nije postupio po pozivu suda i u ostavljenom roku uplatio zatraženi predujam</w:t>
      </w:r>
      <w:r w:rsidR="0040778B">
        <w:rPr>
          <w:rFonts w:cs="Times New Roman" w:hAnsi="Times New Roman" w:ascii="Times New Roman"/>
          <w:sz w:val="24"/>
          <w:szCs w:val="24"/>
        </w:rPr>
        <w:t>.</w:t>
      </w:r>
    </w:p>
    <w:p w:rsidRDefault="00557F6F" w:rsidP="00C94B18" w:rsidR="0060789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B7F70">
        <w:rPr>
          <w:rFonts w:cs="Times New Roman" w:hAnsi="Times New Roman" w:ascii="Times New Roman"/>
          <w:sz w:val="24"/>
          <w:szCs w:val="24"/>
        </w:rPr>
        <w:t>Iz P</w:t>
      </w:r>
      <w:r w:rsidR="00607899" w:rsidRPr="007B7F70">
        <w:rPr>
          <w:rFonts w:cs="Times New Roman" w:hAnsi="Times New Roman" w:ascii="Times New Roman"/>
          <w:sz w:val="24"/>
          <w:szCs w:val="24"/>
        </w:rPr>
        <w:t xml:space="preserve">otvrde FINA-e od </w:t>
      </w:r>
      <w:r w:rsidR="007B7F70" w:rsidRPr="007B7F70">
        <w:rPr>
          <w:rFonts w:cs="Times New Roman" w:hAnsi="Times New Roman" w:ascii="Times New Roman"/>
          <w:sz w:val="24"/>
          <w:szCs w:val="24"/>
        </w:rPr>
        <w:t>26. studenog</w:t>
      </w:r>
      <w:r w:rsidR="00607899" w:rsidRPr="007B7F70">
        <w:rPr>
          <w:rFonts w:cs="Times New Roman" w:hAnsi="Times New Roman" w:ascii="Times New Roman"/>
          <w:sz w:val="24"/>
          <w:szCs w:val="24"/>
        </w:rPr>
        <w:t xml:space="preserve"> 2015. godine proizlazi da je na računima i novčanim sredstvima dužnika evidentirano </w:t>
      </w:r>
      <w:r w:rsidR="007B7F70" w:rsidRPr="007B7F70">
        <w:rPr>
          <w:rFonts w:cs="Times New Roman" w:hAnsi="Times New Roman" w:ascii="Times New Roman"/>
          <w:sz w:val="24"/>
          <w:szCs w:val="24"/>
        </w:rPr>
        <w:t>1707</w:t>
      </w:r>
      <w:r w:rsidR="00607899" w:rsidRPr="007B7F70">
        <w:rPr>
          <w:rFonts w:cs="Times New Roman" w:hAnsi="Times New Roman" w:ascii="Times New Roman"/>
          <w:sz w:val="24"/>
          <w:szCs w:val="24"/>
        </w:rPr>
        <w:t xml:space="preserve"> dana neprekidne blokade, odnosno 180 dana blokade u prethodnih šest mjeseci zbog nepodmirenih osnova za plaćanje evidentiranih u Očevidniku redoslijeda za plaćanje, a nepodmirene obveze na dan izdavanja Potvrde iznose </w:t>
      </w:r>
      <w:r w:rsidR="007B7F70" w:rsidRPr="007B7F70">
        <w:rPr>
          <w:rFonts w:cs="Times New Roman" w:hAnsi="Times New Roman" w:ascii="Times New Roman"/>
          <w:sz w:val="24"/>
          <w:szCs w:val="24"/>
        </w:rPr>
        <w:t>66.518,74</w:t>
      </w:r>
      <w:r w:rsidR="00607899" w:rsidRPr="007B7F70">
        <w:rPr>
          <w:rFonts w:cs="Times New Roman" w:hAnsi="Times New Roman" w:ascii="Times New Roman"/>
          <w:sz w:val="24"/>
          <w:szCs w:val="24"/>
        </w:rPr>
        <w:t xml:space="preserve"> kn. Iz navedene isprave ovaj sud utvrđuje postojanje stečajnog razloga nesposobnosti za plaćanje na strani dužnika u smislu odredbe čl</w:t>
      </w:r>
      <w:r w:rsidR="00E92FA7">
        <w:rPr>
          <w:rFonts w:cs="Times New Roman" w:hAnsi="Times New Roman" w:ascii="Times New Roman"/>
          <w:sz w:val="24"/>
          <w:szCs w:val="24"/>
        </w:rPr>
        <w:t>.</w:t>
      </w:r>
      <w:r w:rsidR="00607899" w:rsidRPr="007B7F70">
        <w:rPr>
          <w:rFonts w:cs="Times New Roman" w:hAnsi="Times New Roman" w:ascii="Times New Roman"/>
          <w:sz w:val="24"/>
          <w:szCs w:val="24"/>
        </w:rPr>
        <w:t xml:space="preserve"> 4. st</w:t>
      </w:r>
      <w:r w:rsidR="00E92FA7">
        <w:rPr>
          <w:rFonts w:cs="Times New Roman" w:hAnsi="Times New Roman" w:ascii="Times New Roman"/>
          <w:sz w:val="24"/>
          <w:szCs w:val="24"/>
        </w:rPr>
        <w:t>.</w:t>
      </w:r>
      <w:r w:rsidR="00607899" w:rsidRPr="007B7F70">
        <w:rPr>
          <w:rFonts w:cs="Times New Roman" w:hAnsi="Times New Roman" w:ascii="Times New Roman"/>
          <w:sz w:val="24"/>
          <w:szCs w:val="24"/>
        </w:rPr>
        <w:t xml:space="preserve"> 6. </w:t>
      </w:r>
      <w:r w:rsidR="009A2109" w:rsidRPr="009A2109">
        <w:rPr>
          <w:rFonts w:cs="Times New Roman" w:hAnsi="Times New Roman" w:ascii="Times New Roman"/>
          <w:sz w:val="24"/>
          <w:szCs w:val="24"/>
        </w:rPr>
        <w:t>Stečajnog zakona („Narodne novine“ 44/96, 29/99, 129/00, 123/03, 82/06, 116/10, 25/12, 133/12 i 45/13; dalje SZ/96)</w:t>
      </w:r>
      <w:r w:rsidR="00E92FA7">
        <w:rPr>
          <w:rFonts w:cs="Times New Roman" w:hAnsi="Times New Roman" w:ascii="Times New Roman"/>
          <w:sz w:val="24"/>
          <w:szCs w:val="24"/>
        </w:rPr>
        <w:t xml:space="preserve"> u vezi s odredbom </w:t>
      </w:r>
      <w:r w:rsidR="00E92FA7" w:rsidRPr="00E92FA7">
        <w:rPr>
          <w:rFonts w:cs="Times New Roman" w:hAnsi="Times New Roman" w:ascii="Times New Roman"/>
          <w:sz w:val="24"/>
          <w:szCs w:val="24"/>
        </w:rPr>
        <w:t>čl. 441. stavak 2. SZ/15</w:t>
      </w:r>
      <w:r w:rsidR="00607899" w:rsidRPr="007B7F70">
        <w:rPr>
          <w:rFonts w:cs="Times New Roman" w:hAnsi="Times New Roman" w:ascii="Times New Roman"/>
          <w:sz w:val="24"/>
          <w:szCs w:val="24"/>
        </w:rPr>
        <w:t>.</w:t>
      </w:r>
    </w:p>
    <w:p w:rsidRDefault="007B7F70" w:rsidP="00C94B18" w:rsidR="007B7F70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Isto tako, privremena stečajna upraviteljica u svom izviješću od 24. ožujka 2016. utvrđuje da je dužnik nesposoban za plaćanje i prezadužen.</w:t>
      </w:r>
    </w:p>
    <w:p w:rsidRDefault="00C94B18" w:rsidP="00C94B18" w:rsidR="00C94B18" w:rsidRPr="006C085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 Kako je, dakle, iz rezultata prethodnog postupka proizašlo da </w:t>
      </w:r>
      <w:r w:rsidR="007B7F70">
        <w:rPr>
          <w:rFonts w:cs="Times New Roman" w:hAnsi="Times New Roman" w:ascii="Times New Roman"/>
          <w:sz w:val="24"/>
          <w:szCs w:val="24"/>
        </w:rPr>
        <w:t xml:space="preserve">su </w:t>
      </w:r>
      <w:r w:rsidRPr="006C085B">
        <w:rPr>
          <w:rFonts w:cs="Times New Roman" w:hAnsi="Times New Roman" w:ascii="Times New Roman"/>
          <w:sz w:val="24"/>
          <w:szCs w:val="24"/>
        </w:rPr>
        <w:t>kod dužnika ostvaren</w:t>
      </w:r>
      <w:r w:rsidR="007B7F70">
        <w:rPr>
          <w:rFonts w:cs="Times New Roman" w:hAnsi="Times New Roman" w:ascii="Times New Roman"/>
          <w:sz w:val="24"/>
          <w:szCs w:val="24"/>
        </w:rPr>
        <w:t>i</w:t>
      </w:r>
      <w:r w:rsidRPr="006C085B">
        <w:rPr>
          <w:rFonts w:cs="Times New Roman" w:hAnsi="Times New Roman" w:ascii="Times New Roman"/>
          <w:sz w:val="24"/>
          <w:szCs w:val="24"/>
        </w:rPr>
        <w:t xml:space="preserve"> stečajni r</w:t>
      </w:r>
      <w:r w:rsidR="007B7F70">
        <w:rPr>
          <w:rFonts w:cs="Times New Roman" w:hAnsi="Times New Roman" w:ascii="Times New Roman"/>
          <w:sz w:val="24"/>
          <w:szCs w:val="24"/>
        </w:rPr>
        <w:t>azlozi</w:t>
      </w:r>
      <w:r w:rsidR="00DA3B93">
        <w:rPr>
          <w:rFonts w:cs="Times New Roman" w:hAnsi="Times New Roman" w:ascii="Times New Roman"/>
          <w:sz w:val="24"/>
          <w:szCs w:val="24"/>
        </w:rPr>
        <w:t xml:space="preserve"> nesposobnosti za plaćanje</w:t>
      </w:r>
      <w:r w:rsidR="007B7F70">
        <w:rPr>
          <w:rFonts w:cs="Times New Roman" w:hAnsi="Times New Roman" w:ascii="Times New Roman"/>
          <w:sz w:val="24"/>
          <w:szCs w:val="24"/>
        </w:rPr>
        <w:t xml:space="preserve"> i  prezaduženosti</w:t>
      </w:r>
      <w:r w:rsidR="00DA3B93">
        <w:rPr>
          <w:rFonts w:cs="Times New Roman" w:hAnsi="Times New Roman" w:ascii="Times New Roman"/>
          <w:sz w:val="24"/>
          <w:szCs w:val="24"/>
        </w:rPr>
        <w:t>,</w:t>
      </w:r>
      <w:r w:rsidRPr="006C085B">
        <w:rPr>
          <w:rFonts w:cs="Times New Roman" w:hAnsi="Times New Roman" w:ascii="Times New Roman"/>
          <w:sz w:val="24"/>
          <w:szCs w:val="24"/>
        </w:rPr>
        <w:t xml:space="preserve"> kao i to da imovina </w:t>
      </w:r>
      <w:r w:rsidRPr="006C085B">
        <w:rPr>
          <w:rFonts w:cs="Times New Roman" w:hAnsi="Times New Roman" w:ascii="Times New Roman"/>
          <w:sz w:val="24"/>
          <w:szCs w:val="24"/>
        </w:rPr>
        <w:lastRenderedPageBreak/>
        <w:t xml:space="preserve">dužnika ne bi bila dovoljna niti za namirenje troškova postupka, a pozvani vjerovnici, kao i druge osobe koje imaju pravni interes da se stečajni postupak nad dužnikom provede u ostavljenom roku nisu predujmili iznos predviđen za pokriće troškova prethodnog postupka te troškova provedbe stečaja, to su se, u smislu odredbe čl. </w:t>
      </w:r>
      <w:r w:rsidR="007B7F70">
        <w:rPr>
          <w:rFonts w:cs="Times New Roman" w:hAnsi="Times New Roman" w:ascii="Times New Roman"/>
          <w:sz w:val="24"/>
          <w:szCs w:val="24"/>
        </w:rPr>
        <w:t>132. SZ/15</w:t>
      </w:r>
      <w:r w:rsidRPr="006C085B">
        <w:rPr>
          <w:rFonts w:cs="Times New Roman" w:hAnsi="Times New Roman" w:ascii="Times New Roman"/>
          <w:sz w:val="24"/>
          <w:szCs w:val="24"/>
        </w:rPr>
        <w:t>, ispunili su se uvjeti da se stečaj nad dužnikom otvori i zaključi, radi čega je odlučeno kao u izreci ovog rješenja pod točkama I.</w:t>
      </w:r>
      <w:r w:rsidR="00BA599C">
        <w:rPr>
          <w:rFonts w:cs="Times New Roman" w:hAnsi="Times New Roman" w:ascii="Times New Roman"/>
          <w:sz w:val="24"/>
          <w:szCs w:val="24"/>
        </w:rPr>
        <w:t>-</w:t>
      </w:r>
      <w:r w:rsidRPr="006C085B">
        <w:rPr>
          <w:rFonts w:cs="Times New Roman" w:hAnsi="Times New Roman" w:ascii="Times New Roman"/>
          <w:sz w:val="24"/>
          <w:szCs w:val="24"/>
        </w:rPr>
        <w:t>V. i VII.</w:t>
      </w:r>
    </w:p>
    <w:p w:rsidRDefault="00C94B18" w:rsidP="00C94B18" w:rsidR="00C94B18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32D0D">
        <w:rPr>
          <w:rFonts w:cs="Times New Roman" w:hAnsi="Times New Roman" w:ascii="Times New Roman"/>
          <w:sz w:val="24"/>
          <w:szCs w:val="24"/>
        </w:rPr>
        <w:t>Temeljem odredbe čl. 12. u vezi s odredbom čl. 441. st. 2. SZ/15, odlučeno je kao u izreci ovog rješenja pod točkom VI.</w:t>
      </w:r>
    </w:p>
    <w:p w:rsidRDefault="00D1041D" w:rsidP="00F6313A" w:rsidR="003160F5">
      <w:pPr>
        <w:spacing w:before="160"/>
        <w:jc w:val="center"/>
      </w:pPr>
      <w:r w:rsidRPr="006C085B">
        <w:t>U Splitu</w:t>
      </w:r>
      <w:r w:rsidR="000F5F95">
        <w:t xml:space="preserve">, </w:t>
      </w:r>
      <w:r w:rsidR="001A7F54">
        <w:t>2</w:t>
      </w:r>
      <w:r w:rsidR="002E76E9">
        <w:t>8</w:t>
      </w:r>
      <w:r w:rsidR="001A7F54">
        <w:t>. travnja</w:t>
      </w:r>
      <w:r w:rsidR="00DA3B93">
        <w:t xml:space="preserve"> 2016</w:t>
      </w:r>
      <w:r w:rsidR="003160F5" w:rsidRPr="006C085B">
        <w:t>. godine</w:t>
      </w:r>
    </w:p>
    <w:p w:rsidRDefault="003160F5" w:rsidP="00DB7657" w:rsidR="003160F5" w:rsidRPr="006C08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SUTKINJA</w:t>
      </w:r>
    </w:p>
    <w:p w:rsidRDefault="003160F5" w:rsidP="00BE627A" w:rsidR="003160F5" w:rsidRPr="006C08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EE502D" w:rsidP="004D4D0F" w:rsidR="00EE502D">
      <w:pPr>
        <w:spacing w:before="200"/>
        <w:jc w:val="both"/>
      </w:pPr>
    </w:p>
    <w:p w:rsidRDefault="00CD6D6D" w:rsidP="00CD6D6D" w:rsidR="00CD6D6D">
      <w:pPr>
        <w:spacing w:before="160"/>
        <w:jc w:val="both"/>
      </w:pPr>
      <w:r w:rsidRPr="00655C0D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778B" w:rsidP="00305FA0" w:rsidR="0040778B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</w:p>
    <w:p w:rsidRDefault="00277913" w:rsidP="00305FA0" w:rsidR="00277913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</w:p>
    <w:p w:rsidRDefault="003160F5" w:rsidP="00305FA0" w:rsidR="000D5F1E" w:rsidRPr="006C085B">
      <w:pPr>
        <w:pStyle w:val="Bezproreda"/>
        <w:spacing w:before="100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DNA</w:t>
      </w:r>
      <w:r w:rsidR="000D5F1E" w:rsidRPr="006C085B">
        <w:rPr>
          <w:rFonts w:cs="Times New Roman" w:hAnsi="Times New Roman" w:ascii="Times New Roman"/>
          <w:sz w:val="24"/>
          <w:szCs w:val="24"/>
        </w:rPr>
        <w:t>:</w:t>
      </w:r>
    </w:p>
    <w:p w:rsidRDefault="003160F5" w:rsidP="000D5F1E" w:rsidR="005A3EB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predlagatelju</w:t>
      </w:r>
      <w:r w:rsidR="00DB7657">
        <w:rPr>
          <w:rFonts w:cs="Times New Roman" w:hAnsi="Times New Roman" w:ascii="Times New Roman"/>
          <w:sz w:val="24"/>
          <w:szCs w:val="24"/>
        </w:rPr>
        <w:t xml:space="preserve"> - dužniku</w:t>
      </w:r>
      <w:r w:rsidR="00DB7657" w:rsidRPr="00DB765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E25A1" w:rsidP="000D5F1E" w:rsidR="00FE25A1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 FINA SPLIT</w:t>
      </w:r>
    </w:p>
    <w:p w:rsidRDefault="003160F5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Poreznoj upravi Split</w:t>
      </w:r>
    </w:p>
    <w:p w:rsidRDefault="003160F5" w:rsidP="000D5F1E" w:rsidR="003160F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stečajn</w:t>
      </w:r>
      <w:r w:rsidR="00DA3B93">
        <w:rPr>
          <w:rFonts w:cs="Times New Roman" w:hAnsi="Times New Roman" w:ascii="Times New Roman"/>
          <w:sz w:val="24"/>
          <w:szCs w:val="24"/>
        </w:rPr>
        <w:t>o</w:t>
      </w:r>
      <w:r w:rsidR="001A7F54">
        <w:rPr>
          <w:rFonts w:cs="Times New Roman" w:hAnsi="Times New Roman" w:ascii="Times New Roman"/>
          <w:sz w:val="24"/>
          <w:szCs w:val="24"/>
        </w:rPr>
        <w:t>j upraviteljici</w:t>
      </w:r>
    </w:p>
    <w:p w:rsidRDefault="00DB7657" w:rsidP="00403F01" w:rsidR="00DB7657" w:rsidRPr="003F13DF">
      <w:pPr>
        <w:jc w:val="both"/>
      </w:pPr>
      <w:r>
        <w:t>- mrežna stranica e-Oglasna ploča sudova</w:t>
      </w:r>
    </w:p>
    <w:p w:rsidRDefault="000D5F1E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3160F5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DB7657">
        <w:rPr>
          <w:rFonts w:cs="Times New Roman" w:hAnsi="Times New Roman" w:ascii="Times New Roman"/>
          <w:sz w:val="24"/>
          <w:szCs w:val="24"/>
        </w:rPr>
        <w:t>ovršna pisarnica</w:t>
      </w:r>
    </w:p>
    <w:p w:rsidRDefault="003160F5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- </w:t>
      </w:r>
      <w:r w:rsidR="00DB7657" w:rsidRPr="006C085B">
        <w:rPr>
          <w:rFonts w:cs="Times New Roman" w:hAnsi="Times New Roman" w:ascii="Times New Roman"/>
          <w:sz w:val="24"/>
          <w:szCs w:val="24"/>
        </w:rPr>
        <w:t xml:space="preserve">stečajna pisarnica </w:t>
      </w:r>
    </w:p>
    <w:p w:rsidRDefault="00DB7657" w:rsidP="000D5F1E" w:rsidR="00DB765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6C085B">
        <w:rPr>
          <w:rFonts w:cs="Times New Roman" w:hAnsi="Times New Roman" w:ascii="Times New Roman"/>
          <w:sz w:val="24"/>
          <w:szCs w:val="24"/>
        </w:rPr>
        <w:t xml:space="preserve">ŽDO – Građansko-upravni odjel </w:t>
      </w:r>
    </w:p>
    <w:p w:rsidRDefault="00DB7657" w:rsidP="000D5F1E" w:rsidR="003160F5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3160F5" w:rsidRPr="006C085B">
        <w:rPr>
          <w:rFonts w:cs="Times New Roman" w:hAnsi="Times New Roman" w:ascii="Times New Roman"/>
          <w:sz w:val="24"/>
          <w:szCs w:val="24"/>
        </w:rPr>
        <w:t>sudski registar po pravomoćnosti</w:t>
      </w:r>
    </w:p>
    <w:p w:rsidRDefault="006227EB" w:rsidP="00132D8E" w:rsidR="00BA7B2D" w:rsidRPr="00765DA9">
      <w:pPr>
        <w:pStyle w:val="Bezproreda"/>
      </w:pPr>
      <w:r w:rsidRPr="006C085B">
        <w:rPr>
          <w:rFonts w:cs="Times New Roman" w:hAnsi="Times New Roman" w:ascii="Times New Roman"/>
          <w:sz w:val="24"/>
          <w:szCs w:val="24"/>
        </w:rPr>
        <w:t>-</w:t>
      </w:r>
      <w:r w:rsidR="0069608B" w:rsidRPr="006C085B">
        <w:rPr>
          <w:rFonts w:cs="Times New Roman" w:hAnsi="Times New Roman" w:ascii="Times New Roman"/>
          <w:sz w:val="24"/>
          <w:szCs w:val="24"/>
        </w:rPr>
        <w:t xml:space="preserve"> </w:t>
      </w:r>
      <w:r w:rsidR="003160F5" w:rsidRPr="006C085B">
        <w:rPr>
          <w:rFonts w:cs="Times New Roman" w:hAnsi="Times New Roman" w:ascii="Times New Roman"/>
          <w:sz w:val="24"/>
          <w:szCs w:val="24"/>
        </w:rPr>
        <w:t>u spis</w:t>
      </w:r>
    </w:p>
    <w:sectPr w:rsidSect="00132D8E" w:rsidR="00BA7B2D" w:rsidRPr="00765DA9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D9E" w:rsidP="000D5F1E" w:rsidR="00855D9E">
      <w:r>
        <w:separator/>
      </w:r>
    </w:p>
  </w:endnote>
  <w:endnote w:id="0" w:type="continuationSeparator">
    <w:p w:rsidRDefault="00855D9E" w:rsidP="000D5F1E" w:rsidR="00855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D9E" w:rsidP="000D5F1E" w:rsidR="00855D9E">
      <w:r>
        <w:separator/>
      </w:r>
    </w:p>
  </w:footnote>
  <w:footnote w:id="0" w:type="continuationSeparator">
    <w:p w:rsidRDefault="00855D9E" w:rsidP="000D5F1E" w:rsidR="00855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6965959"/>
      <w:docPartObj>
        <w:docPartGallery w:val="Page Numbers (Top of Page)"/>
        <w:docPartUnique/>
      </w:docPartObj>
    </w:sdtPr>
    <w:sdtEndPr/>
    <w:sdtContent>
      <w:p w:rsidRDefault="000D5F1E" w:rsidP="009F3F93" w:rsidR="000D5F1E">
        <w:pPr>
          <w:pStyle w:val="Zaglavlje"/>
        </w:pPr>
      </w:p>
      <w:p w:rsidRDefault="000D5F1E" w:rsidR="000D5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5B3">
          <w:rPr>
            <w:noProof/>
          </w:rPr>
          <w:t>4</w:t>
        </w:r>
        <w:r>
          <w:fldChar w:fldCharType="end"/>
        </w:r>
      </w:p>
    </w:sdtContent>
  </w:sdt>
  <w:p w:rsidRDefault="000D5F1E" w:rsidR="006C085B">
    <w:pPr>
      <w:pStyle w:val="Zaglavlje"/>
    </w:pPr>
    <w:r>
      <w:tab/>
    </w:r>
    <w:r>
      <w:tab/>
    </w:r>
    <w:r w:rsidR="00A27684">
      <w:t>1</w:t>
    </w:r>
    <w:r w:rsidR="00A204CF" w:rsidRPr="00A204CF">
      <w:t>1. St</w:t>
    </w:r>
    <w:r w:rsidR="009D4BB8">
      <w:t>-143/</w:t>
    </w:r>
    <w:r w:rsidR="00C94B18">
      <w:t>2014</w:t>
    </w:r>
  </w:p>
  <w:p w:rsidRDefault="009C6662" w:rsidR="009C66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BB8" w:rsidP="000A4B56" w:rsidR="000A4B56">
    <w:pPr>
      <w:pStyle w:val="Zaglavlje"/>
      <w:jc w:val="right"/>
    </w:pPr>
    <w:r>
      <w:t>11. St-143</w:t>
    </w:r>
    <w:r w:rsidR="00C94B18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27CD21E4"/>
    <w:multiLevelType w:val="hybridMultilevel"/>
    <w:tmpl w:val="23E8E0CA"/>
    <w:lvl w:tplc="A942D2A8" w:ilvl="0">
      <w:start w:val="1"/>
      <w:numFmt w:val="upperRoman"/>
      <w:lvlText w:val="%1."/>
      <w:lvlJc w:val="left"/>
      <w:pPr>
        <w:ind w:hanging="1065" w:left="19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68"/>
      </w:pPr>
    </w:lvl>
    <w:lvl w:tentative="true" w:tplc="041A001B" w:ilvl="2">
      <w:start w:val="1"/>
      <w:numFmt w:val="lowerRoman"/>
      <w:lvlText w:val="%3."/>
      <w:lvlJc w:val="right"/>
      <w:pPr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ind w:hanging="180" w:left="7008"/>
      </w:pPr>
    </w:lvl>
  </w:abstractNum>
  <w:abstractNum w:abstractNumId="2">
    <w:nsid w:val="60C06D9A"/>
    <w:multiLevelType w:val="hybridMultilevel"/>
    <w:tmpl w:val="3FCCF98A"/>
    <w:lvl w:tplc="723A88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46224"/>
    <w:rsid w:val="000A2F1F"/>
    <w:rsid w:val="000A4B56"/>
    <w:rsid w:val="000B3656"/>
    <w:rsid w:val="000D5F1E"/>
    <w:rsid w:val="000F157D"/>
    <w:rsid w:val="000F1865"/>
    <w:rsid w:val="000F5F95"/>
    <w:rsid w:val="00113EF6"/>
    <w:rsid w:val="00117B6B"/>
    <w:rsid w:val="00132D8E"/>
    <w:rsid w:val="00136D48"/>
    <w:rsid w:val="00151A4E"/>
    <w:rsid w:val="001610AA"/>
    <w:rsid w:val="00170B53"/>
    <w:rsid w:val="00173037"/>
    <w:rsid w:val="001A7F54"/>
    <w:rsid w:val="001B1A7E"/>
    <w:rsid w:val="001D5459"/>
    <w:rsid w:val="00200ED6"/>
    <w:rsid w:val="0025454E"/>
    <w:rsid w:val="002764F4"/>
    <w:rsid w:val="00277913"/>
    <w:rsid w:val="002918E0"/>
    <w:rsid w:val="002A636B"/>
    <w:rsid w:val="002D169D"/>
    <w:rsid w:val="002E76E9"/>
    <w:rsid w:val="00305FA0"/>
    <w:rsid w:val="003160F5"/>
    <w:rsid w:val="00325357"/>
    <w:rsid w:val="00392CE9"/>
    <w:rsid w:val="00394ECC"/>
    <w:rsid w:val="0039777E"/>
    <w:rsid w:val="0040778B"/>
    <w:rsid w:val="00430BC5"/>
    <w:rsid w:val="00430EE5"/>
    <w:rsid w:val="00443901"/>
    <w:rsid w:val="00462C63"/>
    <w:rsid w:val="0048273A"/>
    <w:rsid w:val="004C47EC"/>
    <w:rsid w:val="004D4D0F"/>
    <w:rsid w:val="004E5852"/>
    <w:rsid w:val="00557F6F"/>
    <w:rsid w:val="00585D4B"/>
    <w:rsid w:val="005A3EBB"/>
    <w:rsid w:val="005E25B3"/>
    <w:rsid w:val="00607899"/>
    <w:rsid w:val="006227EB"/>
    <w:rsid w:val="00640305"/>
    <w:rsid w:val="00657ED4"/>
    <w:rsid w:val="0069608B"/>
    <w:rsid w:val="006C085B"/>
    <w:rsid w:val="006E4F2D"/>
    <w:rsid w:val="006F257D"/>
    <w:rsid w:val="00711D12"/>
    <w:rsid w:val="00716C3D"/>
    <w:rsid w:val="00725FC3"/>
    <w:rsid w:val="00757874"/>
    <w:rsid w:val="00765DA9"/>
    <w:rsid w:val="00767DFE"/>
    <w:rsid w:val="007A0BB3"/>
    <w:rsid w:val="007B4B5E"/>
    <w:rsid w:val="007B7F70"/>
    <w:rsid w:val="007C4310"/>
    <w:rsid w:val="007F3E29"/>
    <w:rsid w:val="007F402C"/>
    <w:rsid w:val="0083561B"/>
    <w:rsid w:val="00844B9F"/>
    <w:rsid w:val="00855D9E"/>
    <w:rsid w:val="0087668A"/>
    <w:rsid w:val="00880DC1"/>
    <w:rsid w:val="008E36C2"/>
    <w:rsid w:val="008E3963"/>
    <w:rsid w:val="0090103A"/>
    <w:rsid w:val="00915193"/>
    <w:rsid w:val="00945677"/>
    <w:rsid w:val="00967A49"/>
    <w:rsid w:val="009863FB"/>
    <w:rsid w:val="00992318"/>
    <w:rsid w:val="009A2109"/>
    <w:rsid w:val="009C6662"/>
    <w:rsid w:val="009D2D85"/>
    <w:rsid w:val="009D4BB8"/>
    <w:rsid w:val="009F3F93"/>
    <w:rsid w:val="00A011C6"/>
    <w:rsid w:val="00A102AD"/>
    <w:rsid w:val="00A204CF"/>
    <w:rsid w:val="00A27684"/>
    <w:rsid w:val="00A27C29"/>
    <w:rsid w:val="00A71998"/>
    <w:rsid w:val="00A71BE7"/>
    <w:rsid w:val="00AC0BA1"/>
    <w:rsid w:val="00B81459"/>
    <w:rsid w:val="00BA11B4"/>
    <w:rsid w:val="00BA599C"/>
    <w:rsid w:val="00BA7B2D"/>
    <w:rsid w:val="00BE627A"/>
    <w:rsid w:val="00C12229"/>
    <w:rsid w:val="00C17845"/>
    <w:rsid w:val="00C24A6C"/>
    <w:rsid w:val="00C41D11"/>
    <w:rsid w:val="00C94B18"/>
    <w:rsid w:val="00CA5021"/>
    <w:rsid w:val="00CD6D6D"/>
    <w:rsid w:val="00CE1E24"/>
    <w:rsid w:val="00CF1724"/>
    <w:rsid w:val="00D1041D"/>
    <w:rsid w:val="00D207F5"/>
    <w:rsid w:val="00D41C3F"/>
    <w:rsid w:val="00D45101"/>
    <w:rsid w:val="00D54EDF"/>
    <w:rsid w:val="00DA3B93"/>
    <w:rsid w:val="00DB7657"/>
    <w:rsid w:val="00DC75B3"/>
    <w:rsid w:val="00E36236"/>
    <w:rsid w:val="00E46676"/>
    <w:rsid w:val="00E92B0D"/>
    <w:rsid w:val="00E92FA7"/>
    <w:rsid w:val="00EA5143"/>
    <w:rsid w:val="00EB7709"/>
    <w:rsid w:val="00EE502D"/>
    <w:rsid w:val="00EE701A"/>
    <w:rsid w:val="00EF18DD"/>
    <w:rsid w:val="00F21154"/>
    <w:rsid w:val="00F6313A"/>
    <w:rsid w:val="00FC4E8A"/>
    <w:rsid w:val="00FD290B"/>
    <w:rsid w:val="00FE25A1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5F1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F1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7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5B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75B3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75B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75B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5F1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F1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7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5B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C75B3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C75B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C75B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11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68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2014.</izvorni_sadrzaj>
    <derivirana_varijabla naziv="DomainObject.Predmet.DatumOsnivanja_1">25.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St-143/2014</izvorni_sadrzaj>
    <derivirana_varijabla naziv="DomainObject.Predmet.OznakaBroj_1">St-143/2014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MALO MORE d.o.o. za uzgoj i promet ribe</izvorni_sadrzaj>
    <derivirana_varijabla naziv="DomainObject.Predmet.StrankaFormated_1">  MALO MORE d.o.o. za uzgoj i promet ribe</derivirana_varijabla>
  </DomainObject.Predmet.StrankaFormated>
  <DomainObject.Predmet.StrankaFormatedOIB>
    <izvorni_sadrzaj>  MALO MORE d.o.o. za uzgoj i promet ribe, OIB 49115581966</izvorni_sadrzaj>
    <derivirana_varijabla naziv="DomainObject.Predmet.StrankaFormatedOIB_1">  MALO MORE d.o.o. za uzgoj i promet ribe, OIB 49115581966</derivirana_varijabla>
  </DomainObject.Predmet.StrankaFormatedOIB>
  <DomainObject.Predmet.StrankaFormatedWithAdress>
    <izvorni_sadrzaj> MALO MORE d.o.o. za uzgoj i promet ribe, Domovinskog rata 15, 21000 Split</izvorni_sadrzaj>
    <derivirana_varijabla naziv="DomainObject.Predmet.StrankaFormatedWithAdress_1"> MALO MORE d.o.o. za uzgoj i promet ribe, Domovinskog rata 15, 21000 Split</derivirana_varijabla>
  </DomainObject.Predmet.StrankaFormatedWithAdress>
  <DomainObject.Predmet.StrankaFormatedWithAdressOIB>
    <izvorni_sadrzaj> MALO MORE d.o.o. za uzgoj i promet ribe, OIB 49115581966, Domovinskog rata 15, 21000 Split</izvorni_sadrzaj>
    <derivirana_varijabla naziv="DomainObject.Predmet.StrankaFormatedWithAdressOIB_1"> MALO MORE d.o.o. za uzgoj i promet ribe, OIB 49115581966, Domovinskog rata 15, 21000 Split</derivirana_varijabla>
  </DomainObject.Predmet.StrankaFormatedWithAdressOIB>
  <DomainObject.Predmet.StrankaWithAdress>
    <izvorni_sadrzaj>MALO MORE d.o.o. za uzgoj i promet ribe Domovinskog rata 15,21000 Split</izvorni_sadrzaj>
    <derivirana_varijabla naziv="DomainObject.Predmet.StrankaWithAdress_1">MALO MORE d.o.o. za uzgoj i promet ribe Domovinskog rata 15,21000 Split</derivirana_varijabla>
  </DomainObject.Predmet.StrankaWithAdress>
  <DomainObject.Predmet.StrankaWithAdressOIB>
    <izvorni_sadrzaj>MALO MORE d.o.o. za uzgoj i promet ribe, OIB 49115581966, Domovinskog rata 15,21000 Split</izvorni_sadrzaj>
    <derivirana_varijabla naziv="DomainObject.Predmet.StrankaWithAdressOIB_1">MALO MORE d.o.o. za uzgoj i promet ribe, OIB 49115581966, Domovinskog rata 15,21000 Split</derivirana_varijabla>
  </DomainObject.Predmet.StrankaWithAdressOIB>
  <DomainObject.Predmet.StrankaNazivFormated>
    <izvorni_sadrzaj>MALO MORE d.o.o. za uzgoj i promet ribe</izvorni_sadrzaj>
    <derivirana_varijabla naziv="DomainObject.Predmet.StrankaNazivFormated_1">MALO MORE d.o.o. za uzgoj i promet ribe</derivirana_varijabla>
  </DomainObject.Predmet.StrankaNazivFormated>
  <DomainObject.Predmet.StrankaNazivFormatedOIB>
    <izvorni_sadrzaj>MALO MORE d.o.o. za uzgoj i promet ribe, OIB 49115581966</izvorni_sadrzaj>
    <derivirana_varijabla naziv="DomainObject.Predmet.StrankaNazivFormatedOIB_1">MALO MORE d.o.o. za uzgoj i promet ribe, OIB 49115581966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MALO MORE d.o.o. za uzgoj i promet ribe</item>
    </izvorni_sadrzaj>
    <derivirana_varijabla naziv="DomainObject.Predmet.StrankaListFormated_1">
      <item>MALO MORE d.o.o. za uzgoj i promet ribe</item>
    </derivirana_varijabla>
  </DomainObject.Predmet.StrankaListFormated>
  <DomainObject.Predmet.StrankaListFormatedOIB>
    <izvorni_sadrzaj>
      <item>MALO MORE d.o.o. za uzgoj i promet ribe, OIB 49115581966</item>
    </izvorni_sadrzaj>
    <derivirana_varijabla naziv="DomainObject.Predmet.StrankaListFormatedOIB_1">
      <item>MALO MORE d.o.o. za uzgoj i promet ribe, OIB 49115581966</item>
    </derivirana_varijabla>
  </DomainObject.Predmet.StrankaListFormatedOIB>
  <DomainObject.Predmet.StrankaListFormatedWithAdress>
    <izvorni_sadrzaj>
      <item>MALO MORE d.o.o. za uzgoj i promet ribe, Domovinskog rata 15, 21000 Split</item>
    </izvorni_sadrzaj>
    <derivirana_varijabla naziv="DomainObject.Predmet.StrankaListFormatedWithAdress_1">
      <item>MALO MORE d.o.o. za uzgoj i promet ribe, Domovinskog rata 15, 21000 Split</item>
    </derivirana_varijabla>
  </DomainObject.Predmet.StrankaListFormatedWithAdress>
  <DomainObject.Predmet.StrankaListFormatedWithAdressOIB>
    <izvorni_sadrzaj>
      <item>MALO MORE d.o.o. za uzgoj i promet ribe, OIB 49115581966, Domovinskog rata 15, 21000 Split</item>
    </izvorni_sadrzaj>
    <derivirana_varijabla naziv="DomainObject.Predmet.StrankaListFormatedWithAdressOIB_1">
      <item>MALO MORE d.o.o. za uzgoj i promet ribe, OIB 49115581966, Domovinskog rata 15, 21000 Split</item>
    </derivirana_varijabla>
  </DomainObject.Predmet.StrankaListFormatedWithAdressOIB>
  <DomainObject.Predmet.StrankaListNazivFormated>
    <izvorni_sadrzaj>
      <item>MALO MORE d.o.o. za uzgoj i promet ribe</item>
    </izvorni_sadrzaj>
    <derivirana_varijabla naziv="DomainObject.Predmet.StrankaListNazivFormated_1">
      <item>MALO MORE d.o.o. za uzgoj i promet ribe</item>
    </derivirana_varijabla>
  </DomainObject.Predmet.StrankaListNazivFormated>
  <DomainObject.Predmet.StrankaListNazivFormatedOIB>
    <izvorni_sadrzaj>
      <item>MALO MORE d.o.o. za uzgoj i promet ribe, OIB 49115581966</item>
    </izvorni_sadrzaj>
    <derivirana_varijabla naziv="DomainObject.Predmet.StrankaListNazivFormatedOIB_1">
      <item>MALO MORE d.o.o. za uzgoj i promet ribe, OIB 49115581966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ZOU IVICA RESTOVIĆ I VEDRANA GARAFULIĆ KUKOČ, BORIS IVANČIĆ</item>
      <item>Zlatan Bjelovučić</item>
    </izvorni_sadrzaj>
    <derivirana_varijabla naziv="DomainObject.Predmet.OstaliListFormated_1">
      <item>ZOU IVICA RESTOVIĆ I VEDRANA GARAFULIĆ KUKOČ, BORIS IVANČIĆ</item>
      <item>Zlatan Bjelovučić</item>
    </derivirana_varijabla>
  </DomainObject.Predmet.OstaliListFormated>
  <DomainObject.Predmet.OstaliListFormatedOIB>
    <izvorni_sadrzaj>
      <item>ZOU IVICA RESTOVIĆ I VEDRANA GARAFULIĆ KUKOČ, BORIS IVANČIĆ</item>
      <item>Zlatan Bjelovučić, OIB 98536440018</item>
    </izvorni_sadrzaj>
    <derivirana_varijabla naziv="DomainObject.Predmet.OstaliListFormatedOIB_1">
      <item>ZOU IVICA RESTOVIĆ I VEDRANA GARAFULIĆ KUKOČ, BORIS IVANČIĆ</item>
      <item>Zlatan Bjelovučić, OIB 98536440018</item>
    </derivirana_varijabla>
  </DomainObject.Predmet.OstaliListFormatedOIB>
  <DomainObject.Predmet.OstaliListFormatedWithAdress>
    <izvorni_sadrzaj>
      <item>ZOU IVICA RESTOVIĆ I VEDRANA GARAFULIĆ KUKOČ, BORIS IVANČIĆ, Gorička 12, 21000 Split</item>
      <item>Zlatan Bjelovučić, Drače 45, 20246 Drače</item>
    </izvorni_sadrzaj>
    <derivirana_varijabla naziv="DomainObject.Predmet.OstaliListFormatedWithAdress_1">
      <item>ZOU IVICA RESTOVIĆ I VEDRANA GARAFULIĆ KUKOČ, BORIS IVANČIĆ, Gorička 12, 21000 Split</item>
      <item>Zlatan Bjelovučić, Drače 45, 20246 Drače</item>
    </derivirana_varijabla>
  </DomainObject.Predmet.OstaliListFormatedWithAdress>
  <DomainObject.Predmet.OstaliListFormatedWithAdressOIB>
    <izvorni_sadrzaj>
      <item>ZOU IVICA RESTOVIĆ I VEDRANA GARAFULIĆ KUKOČ, BORIS IVANČIĆ, Gorička 12, 21000 Split</item>
      <item>Zlatan Bjelovučić, OIB 98536440018, Drače 45, 20246 Drače</item>
    </izvorni_sadrzaj>
    <derivirana_varijabla naziv="DomainObject.Predmet.OstaliListFormatedWithAdressOIB_1">
      <item>ZOU IVICA RESTOVIĆ I VEDRANA GARAFULIĆ KUKOČ, BORIS IVANČIĆ, Gorička 12, 21000 Split</item>
      <item>Zlatan Bjelovučić, OIB 98536440018, Drače 45, 20246 Drače</item>
    </derivirana_varijabla>
  </DomainObject.Predmet.OstaliListFormatedWithAdressOIB>
  <DomainObject.Predmet.OstaliListNazivFormated>
    <izvorni_sadrzaj>
      <item>ZOU IVICA RESTOVIĆ I VEDRANA GARAFULIĆ KUKOČ, BORIS IVANČIĆ</item>
      <item>Zlatan Bjelovučić</item>
    </izvorni_sadrzaj>
    <derivirana_varijabla naziv="DomainObject.Predmet.OstaliListNazivFormated_1">
      <item>ZOU IVICA RESTOVIĆ I VEDRANA GARAFULIĆ KUKOČ, BORIS IVANČIĆ</item>
      <item>Zlatan Bjelovučić</item>
    </derivirana_varijabla>
  </DomainObject.Predmet.OstaliListNazivFormated>
  <DomainObject.Predmet.OstaliListNazivFormatedOIB>
    <izvorni_sadrzaj>
      <item>ZOU IVICA RESTOVIĆ I VEDRANA GARAFULIĆ KUKOČ, BORIS IVANČIĆ</item>
      <item>Zlatan Bjelovučić, OIB 98536440018</item>
    </izvorni_sadrzaj>
    <derivirana_varijabla naziv="DomainObject.Predmet.OstaliListNazivFormatedOIB_1">
      <item>ZOU IVICA RESTOVIĆ I VEDRANA GARAFULIĆ KUKOČ, BORIS IVANČIĆ</item>
      <item>Zlatan Bjelovučić, OIB 98536440018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MALO MORE d.o.o. za uzgoj i promet ribe</izvorni_sadrzaj>
    <derivirana_varijabla naziv="DomainObject.Predmet.StrankaIDrugi_1">MALO MORE d.o.o. za uzgoj i promet ribe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MALO MORE d.o.o. za uzgoj i promet ribe, OIB 49115581966, Domovinskog rata 15, 21000 Split</izvorni_sadrzaj>
    <derivirana_varijabla naziv="DomainObject.Predmet.StrankaIDrugiAdressOIB_1">MALO MORE d.o.o. za uzgoj i promet ribe, OIB 49115581966, Domovinskog rata 15,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 MORE d.o.o. za uzgoj i promet ribe</item>
      <item>ZOU IVICA RESTOVIĆ I VEDRANA GARAFULIĆ KUKOČ, BORIS IVANČIĆ</item>
      <item>Zlatan Bjelovučić</item>
    </izvorni_sadrzaj>
    <derivirana_varijabla naziv="DomainObject.Predmet.SudioniciListNaziv_1">
      <item>MALO MORE d.o.o. za uzgoj i promet ribe</item>
      <item>ZOU IVICA RESTOVIĆ I VEDRANA GARAFULIĆ KUKOČ, BORIS IVANČIĆ</item>
      <item>Zlatan Bjelovučić</item>
    </derivirana_varijabla>
  </DomainObject.Predmet.SudioniciListNaziv>
  <DomainObject.Predmet.SudioniciListAdressOIB>
    <izvorni_sadrzaj>
      <item>MALO MORE d.o.o. za uzgoj i promet ribe, OIB 49115581966, Domovinskog rata 15,21000 Split</item>
      <item>ZOU IVICA RESTOVIĆ I VEDRANA GARAFULIĆ KUKOČ, BORIS IVANČIĆ, Gorička 12,21000 Split</item>
      <item>Zlatan Bjelovučić, OIB 98536440018, Drače 45,20246 Drače</item>
    </izvorni_sadrzaj>
    <derivirana_varijabla naziv="DomainObject.Predmet.SudioniciListAdressOIB_1">
      <item>MALO MORE d.o.o. za uzgoj i promet ribe, OIB 49115581966, Domovinskog rata 15,21000 Split</item>
      <item>ZOU IVICA RESTOVIĆ I VEDRANA GARAFULIĆ KUKOČ, BORIS IVANČIĆ, Gorička 12,21000 Split</item>
      <item>Zlatan Bjelovučić, OIB 98536440018, Drače 45,20246 Drače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49115581966</item>
      <item>, OIB null</item>
      <item>, OIB 98536440018</item>
    </izvorni_sadrzaj>
    <derivirana_varijabla naziv="DomainObject.Predmet.SudioniciListNazivOIB_1">
      <item>, OIB 49115581966</item>
      <item>, OIB null</item>
      <item>, OIB 98536440018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Poljanić, OIB 73648398828, Vinkovačka 25 Split</item>
    </izvorni_sadrzaj>
    <derivirana_varijabla naziv="DomainObject.Predmet.StecajniUpraviteljiListAddressOIB_1">
      <item>Ljiljana Poljanić, OIB 73648398828, Vinkovačka 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BC42AE-119A-48F4-9DBF-E43104EAD8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1706</properties:Words>
  <properties:Characters>9454</properties:Characters>
  <properties:Lines>158</properties:Lines>
  <properties:Paragraphs>42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2015-11-11T06:54:00Z</dcterms:created>
  <dc:creator>Vesna Perišić</dc:creator>
  <cp:lastModifiedBy>Ana Golub Gruić</cp:lastModifiedBy>
  <cp:lastPrinted>2016-04-28T08:53:00Z</cp:lastPrinted>
  <dcterms:modified xmlns:xsi="http://www.w3.org/2001/XMLSchema-instance" xsi:type="dcterms:W3CDTF">2016-04-28T09:55:00Z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