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9544" w14:paraId="4f59544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742B80">
        <w:t>460/13-122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C752BD">
        <w:t>2</w:t>
      </w:r>
      <w:r w:rsidR="00742B80">
        <w:t xml:space="preserve">1. ožujka </w:t>
      </w:r>
      <w:r w:rsidR="00934057">
        <w:t xml:space="preserve">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742B80" w:rsidP="00C52426" w:rsidR="001C27F1" w:rsidRPr="00C52426">
      <w:pPr>
        <w:numPr>
          <w:ilvl w:val="0"/>
          <w:numId w:val="24"/>
        </w:numPr>
        <w:jc w:val="both"/>
      </w:pPr>
      <w:r>
        <w:t>127.994,80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742B80">
        <w:t>četrnaesta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742B80">
        <w:t>13. travnja</w:t>
      </w:r>
      <w:r w:rsidR="00934057">
        <w:t xml:space="preserve">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742B80">
        <w:t>09,0</w:t>
      </w:r>
      <w:r w:rsidR="00C752BD">
        <w:t>0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42B80">
        <w:t xml:space="preserve"> četrnes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742B80">
        <w:t>četrn</w:t>
      </w:r>
      <w:r w:rsidR="00E03A53">
        <w:t>aes</w:t>
      </w:r>
      <w:r w:rsidR="001A7CB9">
        <w:t>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742B80">
        <w:t>22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742B80">
        <w:t>22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742B80">
        <w:rPr>
          <w:bCs/>
        </w:rPr>
        <w:t>trinaest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742B80">
        <w:rPr>
          <w:bCs/>
        </w:rPr>
        <w:t xml:space="preserve">četrnaestoj </w:t>
      </w:r>
      <w:r w:rsidR="00ED688D">
        <w:rPr>
          <w:bCs/>
        </w:rPr>
        <w:t xml:space="preserve">javnoj dražbi umanjena je za </w:t>
      </w:r>
      <w:r w:rsidR="00742B80">
        <w:rPr>
          <w:bCs/>
        </w:rPr>
        <w:t>30</w:t>
      </w:r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C752BD">
        <w:t>2</w:t>
      </w:r>
      <w:r w:rsidR="00742B80">
        <w:t xml:space="preserve">1. ožujak  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 xml:space="preserve">5.  roč. </w:t>
      </w:r>
      <w:r w:rsidR="00742B80">
        <w:t>13/4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42B80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03C6C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3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C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C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C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C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03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C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C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C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C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5A55F-304A-4291-9D60-8C3D1B36F3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5112</properties:Characters>
  <properties:Lines>153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6208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2017-03-21T09:52:00Z</dcterms:created>
  <dc:creator>Korisnik</dc:creator>
  <cp:lastModifiedBy>Maja Kocijan</cp:lastModifiedBy>
  <cp:lastPrinted>2017-03-21T09:52:00Z</cp:lastPrinted>
  <dcterms:modified xmlns:xsi="http://www.w3.org/2001/XMLSchema-instance" xsi:type="dcterms:W3CDTF">2017-03-21T09:56:00Z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