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cae4" w14:paraId="b03cae4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091178">
        <w:rPr>
          <w:rFonts w:hAnsi="Times New Roman" w:ascii="Times New Roman"/>
          <w:szCs w:val="24"/>
          <w:lang w:val="hr-HR"/>
        </w:rPr>
        <w:t>2305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A062CB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</w:t>
      </w:r>
      <w:r w:rsidR="00A062CB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1995 br. 1, OIB: 85821130368, za provedbu skraćenog stečajnog postupka nad dužnikom </w:t>
      </w:r>
      <w:r w:rsidR="00091178">
        <w:rPr>
          <w:rFonts w:hAnsi="Times New Roman" w:ascii="Times New Roman"/>
          <w:szCs w:val="24"/>
        </w:rPr>
        <w:t>bioConcept društvo s ograničenom odgovornošću za proizvodnju i trgovinu, Zagreb (Grad Zagreb), Zemljakova 7/II, OIB: 16753021457</w:t>
      </w:r>
      <w:r w:rsidR="00A062CB" w:rsidRPr="003F239F">
        <w:rPr>
          <w:rFonts w:hAnsi="Times New Roman" w:ascii="Times New Roman"/>
          <w:szCs w:val="24"/>
          <w:lang w:val="hr-HR"/>
        </w:rPr>
        <w:t xml:space="preserve">, dana </w:t>
      </w:r>
      <w:r w:rsidR="00D933A3">
        <w:rPr>
          <w:rFonts w:hAnsi="Times New Roman" w:ascii="Times New Roman"/>
          <w:szCs w:val="24"/>
          <w:lang w:val="hr-HR"/>
        </w:rPr>
        <w:t>6. studenoga</w:t>
      </w:r>
      <w:r w:rsidR="00A062CB" w:rsidRPr="003F239F">
        <w:rPr>
          <w:rFonts w:hAnsi="Times New Roman" w:ascii="Times New Roman"/>
          <w:szCs w:val="24"/>
          <w:lang w:val="hr-HR"/>
        </w:rPr>
        <w:t xml:space="preserve"> 2017.  </w:t>
      </w:r>
    </w:p>
    <w:p w:rsidRDefault="00532B71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397BAC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BE255B">
        <w:rPr>
          <w:rFonts w:hAnsi="Times New Roman" w:ascii="Times New Roman"/>
          <w:szCs w:val="24"/>
          <w:lang w:val="hr-HR"/>
        </w:rPr>
        <w:t xml:space="preserve"> </w:t>
      </w:r>
      <w:r w:rsidR="00091178">
        <w:rPr>
          <w:rFonts w:hAnsi="Times New Roman" w:ascii="Times New Roman"/>
          <w:szCs w:val="24"/>
        </w:rPr>
        <w:t>bioConcept društvo s ograničenom odgovornošću za proizvodnju i trgovinu, Zagreb (Grad Zagreb), Zemljakova 7/II, OIB: 16753021457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091178">
        <w:rPr>
          <w:rFonts w:hAnsi="Times New Roman" w:ascii="Times New Roman"/>
          <w:szCs w:val="24"/>
        </w:rPr>
        <w:t>bioConcept društvo s ograničenom odgovornošću za proizvodnju i trgovinu, Zagreb (Grad Zagreb), Zemljakova 7/II, OIB: 16753021457</w:t>
      </w:r>
      <w:r w:rsidR="00910C0F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091178">
        <w:rPr>
          <w:rFonts w:hAnsi="Times New Roman" w:ascii="Times New Roman"/>
          <w:szCs w:val="24"/>
          <w:lang w:val="hr-HR"/>
        </w:rPr>
        <w:t>21.400,39</w:t>
      </w:r>
      <w:r w:rsidR="00D933A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 smatrat će se da je dužnik nesposoban za plaćanje  te će </w:t>
      </w:r>
      <w:r>
        <w:rPr>
          <w:rFonts w:hAnsi="Times New Roman" w:ascii="Times New Roman"/>
          <w:szCs w:val="24"/>
          <w:lang w:val="hr-HR"/>
        </w:rPr>
        <w:lastRenderedPageBreak/>
        <w:t>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D933A3">
        <w:rPr>
          <w:rFonts w:hAnsi="Times New Roman" w:ascii="Times New Roman"/>
          <w:szCs w:val="24"/>
          <w:lang w:val="hr-HR"/>
        </w:rPr>
        <w:t>6. studenoga</w:t>
      </w:r>
      <w:r w:rsidR="00763E7A">
        <w:rPr>
          <w:rFonts w:hAnsi="Times New Roman" w:ascii="Times New Roman"/>
          <w:szCs w:val="24"/>
          <w:lang w:val="hr-HR"/>
        </w:rPr>
        <w:t xml:space="preserve">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27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091178">
      <w:rPr>
        <w:rFonts w:hAnsi="Times New Roman" w:ascii="Times New Roman"/>
        <w:lang w:val="hr-HR"/>
      </w:rPr>
      <w:t>2305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178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0171C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145A"/>
    <w:rsid w:val="00392920"/>
    <w:rsid w:val="00393D76"/>
    <w:rsid w:val="00396D77"/>
    <w:rsid w:val="00397BAC"/>
    <w:rsid w:val="003A5AF5"/>
    <w:rsid w:val="003C08CA"/>
    <w:rsid w:val="003D1A9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755BA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17C9D"/>
    <w:rsid w:val="00532B71"/>
    <w:rsid w:val="0053522D"/>
    <w:rsid w:val="005544D1"/>
    <w:rsid w:val="0056511D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0C0F"/>
    <w:rsid w:val="00911CD4"/>
    <w:rsid w:val="00912DF2"/>
    <w:rsid w:val="00916E0A"/>
    <w:rsid w:val="009221AA"/>
    <w:rsid w:val="00932D82"/>
    <w:rsid w:val="00946AA4"/>
    <w:rsid w:val="00955F53"/>
    <w:rsid w:val="00957762"/>
    <w:rsid w:val="00991B69"/>
    <w:rsid w:val="009933FA"/>
    <w:rsid w:val="00993516"/>
    <w:rsid w:val="00997BA9"/>
    <w:rsid w:val="009A7068"/>
    <w:rsid w:val="009B10C6"/>
    <w:rsid w:val="009F61CF"/>
    <w:rsid w:val="00A012CD"/>
    <w:rsid w:val="00A02D13"/>
    <w:rsid w:val="00A062CB"/>
    <w:rsid w:val="00A078C4"/>
    <w:rsid w:val="00A103D4"/>
    <w:rsid w:val="00A1567F"/>
    <w:rsid w:val="00A15981"/>
    <w:rsid w:val="00A35966"/>
    <w:rsid w:val="00A6064D"/>
    <w:rsid w:val="00A8188E"/>
    <w:rsid w:val="00A95334"/>
    <w:rsid w:val="00AA63BD"/>
    <w:rsid w:val="00AB5F29"/>
    <w:rsid w:val="00AB7883"/>
    <w:rsid w:val="00AB7CD6"/>
    <w:rsid w:val="00AC0612"/>
    <w:rsid w:val="00AC278F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255B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33A3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4E3F"/>
    <w:rsid w:val="00F574E1"/>
    <w:rsid w:val="00F62A72"/>
    <w:rsid w:val="00F667BC"/>
    <w:rsid w:val="00F921E7"/>
    <w:rsid w:val="00F94D46"/>
    <w:rsid w:val="00FB4939"/>
    <w:rsid w:val="00FC130D"/>
    <w:rsid w:val="00FC2C65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7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7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7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7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7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7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7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7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2305</izvorni_sadrzaj>
    <derivirana_varijabla naziv="DomainObject.Predmet.Broj_1">2305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St-2305/2017</izvorni_sadrzaj>
    <derivirana_varijabla naziv="DomainObject.Predmet.OznakaBroj_1">St-2305/2017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bioConcept d.o.o. zastupanog po punomoćniku Sandra Bumbulović</izvorni_sadrzaj>
    <derivirana_varijabla naziv="DomainObject.Predmet.ProtustrankaFormated_1">  bioConcept d.o.o. zastupanog po punomoćniku Sandra Bumbulović</derivirana_varijabla>
  </DomainObject.Predmet.ProtustrankaFormated>
  <DomainObject.Predmet.ProtustrankaFormatedOIB>
    <izvorni_sadrzaj>  bioConcept d.o.o., OIB 16753021457 zastupanog po punomoćniku Sandra Bumbulović</izvorni_sadrzaj>
    <derivirana_varijabla naziv="DomainObject.Predmet.ProtustrankaFormatedOIB_1">  bioConcept d.o.o., OIB 16753021457 zastupanog po punomoćniku Sandra Bumbulović</derivirana_varijabla>
  </DomainObject.Predmet.ProtustrankaFormatedOIB>
  <DomainObject.Predmet.ProtustrankaFormatedWithAdress>
    <izvorni_sadrzaj> bioConcept d.o.o., Zemljakova 7/II, 10000 Zagreb zastupanog po punomoćniku Sandra Bumbulović</izvorni_sadrzaj>
    <derivirana_varijabla naziv="DomainObject.Predmet.ProtustrankaFormatedWithAdress_1"> bioConcept d.o.o., Zemljakova 7/II, 10000 Zagreb zastupanog po punomoćniku Sandra Bumbulović</derivirana_varijabla>
  </DomainObject.Predmet.ProtustrankaFormatedWithAdress>
  <DomainObject.Predmet.ProtustrankaFormatedWithAdressOIB>
    <izvorni_sadrzaj> bioConcept d.o.o., OIB 16753021457, Zemljakova 7/II, 10000 Zagreb zastupanog po punomoćniku Sandra Bumbulović</izvorni_sadrzaj>
    <derivirana_varijabla naziv="DomainObject.Predmet.ProtustrankaFormatedWithAdressOIB_1"> bioConcept d.o.o., OIB 16753021457, Zemljakova 7/II, 10000 Zagreb zastupanog po punomoćniku Sandra Bumbulović</derivirana_varijabla>
  </DomainObject.Predmet.ProtustrankaFormatedWithAdressOIB>
  <DomainObject.Predmet.ProtustrankaWithAdress>
    <izvorni_sadrzaj>bioConcept d.o.o. Zemljakova 7/II, 10000 Zagreb</izvorni_sadrzaj>
    <derivirana_varijabla naziv="DomainObject.Predmet.ProtustrankaWithAdress_1">bioConcept d.o.o. Zemljakova 7/II, 10000 Zagreb</derivirana_varijabla>
  </DomainObject.Predmet.ProtustrankaWithAdress>
  <DomainObject.Predmet.ProtustrankaWithAdressOIB>
    <izvorni_sadrzaj>bioConcept d.o.o., OIB 16753021457, Zemljakova 7/II, 10000 Zagreb</izvorni_sadrzaj>
    <derivirana_varijabla naziv="DomainObject.Predmet.ProtustrankaWithAdressOIB_1">bioConcept d.o.o., OIB 16753021457, Zemljakova 7/II, 10000 Zagreb</derivirana_varijabla>
  </DomainObject.Predmet.ProtustrankaWithAdressOIB>
  <DomainObject.Predmet.ProtustrankaNazivFormated>
    <izvorni_sadrzaj>bioConcept d.o.o.</izvorni_sadrzaj>
    <derivirana_varijabla naziv="DomainObject.Predmet.ProtustrankaNazivFormated_1">bioConcept d.o.o.</derivirana_varijabla>
  </DomainObject.Predmet.ProtustrankaNazivFormated>
  <DomainObject.Predmet.ProtustrankaNazivFormatedOIB>
    <izvorni_sadrzaj>bioConcept d.o.o., OIB 16753021457</izvorni_sadrzaj>
    <derivirana_varijabla naziv="DomainObject.Predmet.ProtustrankaNazivFormatedOIB_1">bioConcept d.o.o., OIB 16753021457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bioConcept d.o.o. zastupanog po punomoćniku Sandra Bumbulović</item>
    </izvorni_sadrzaj>
    <derivirana_varijabla naziv="DomainObject.Predmet.ProtuStrankaListFormated_1">
      <item>bioConcept d.o.o. zastupanog po punomoćniku Sandra Bumbulović</item>
    </derivirana_varijabla>
  </DomainObject.Predmet.ProtuStrankaListFormated>
  <DomainObject.Predmet.ProtuStrankaListFormatedOIB>
    <izvorni_sadrzaj>
      <item>bioConcept d.o.o., OIB 16753021457 zastupanog po punomoćniku Sandra Bumbulović</item>
    </izvorni_sadrzaj>
    <derivirana_varijabla naziv="DomainObject.Predmet.ProtuStrankaListFormatedOIB_1">
      <item>bioConcept d.o.o., OIB 16753021457 zastupanog po punomoćniku Sandra Bumbulović</item>
    </derivirana_varijabla>
  </DomainObject.Predmet.ProtuStrankaListFormatedOIB>
  <DomainObject.Predmet.ProtuStrankaListFormatedWithAdress>
    <izvorni_sadrzaj>
      <item>bioConcept d.o.o., Zemljakova 7/II, 10000 Zagreb zastupanog po punomoćniku Sandra Bumbulović</item>
    </izvorni_sadrzaj>
    <derivirana_varijabla naziv="DomainObject.Predmet.ProtuStrankaListFormatedWithAdress_1">
      <item>bioConcept d.o.o., Zemljakova 7/II, 10000 Zagreb zastupanog po punomoćniku Sandra Bumbulović</item>
    </derivirana_varijabla>
  </DomainObject.Predmet.ProtuStrankaListFormatedWithAdress>
  <DomainObject.Predmet.ProtuStrankaListFormatedWithAdressOIB>
    <izvorni_sadrzaj>
      <item>bioConcept d.o.o., OIB 16753021457, Zemljakova 7/II, 10000 Zagreb zastupanog po punomoćniku Sandra Bumbulović</item>
    </izvorni_sadrzaj>
    <derivirana_varijabla naziv="DomainObject.Predmet.ProtuStrankaListFormatedWithAdressOIB_1">
      <item>bioConcept d.o.o., OIB 16753021457, Zemljakova 7/II, 10000 Zagreb zastupanog po punomoćniku Sandra Bumbulović</item>
    </derivirana_varijabla>
  </DomainObject.Predmet.ProtuStrankaListFormatedWithAdressOIB>
  <DomainObject.Predmet.ProtuStrankaListNazivFormated>
    <izvorni_sadrzaj>
      <item>bioConcept d.o.o.</item>
    </izvorni_sadrzaj>
    <derivirana_varijabla naziv="DomainObject.Predmet.ProtuStrankaListNazivFormated_1">
      <item>bioConcept d.o.o.</item>
    </derivirana_varijabla>
  </DomainObject.Predmet.ProtuStrankaListNazivFormated>
  <DomainObject.Predmet.ProtuStrankaListNazivFormatedOIB>
    <izvorni_sadrzaj>
      <item>bioConcept d.o.o., OIB 16753021457</item>
    </izvorni_sadrzaj>
    <derivirana_varijabla naziv="DomainObject.Predmet.ProtuStrankaListNazivFormatedOIB_1">
      <item>bioConcept d.o.o., OIB 16753021457</item>
    </derivirana_varijabla>
  </DomainObject.Predmet.ProtuStrankaListNazivFormatedOIB>
  <DomainObject.Predmet.OstaliListFormated>
    <izvorni_sadrzaj>
      <item>Sandra Bumbulović punomoćnik sudionika u postupku bioConcept d.o.o.</item>
    </izvorni_sadrzaj>
    <derivirana_varijabla naziv="DomainObject.Predmet.OstaliListFormated_1">
      <item>Sandra Bumbulović punomoćnik sudionika u postupku bioConcept d.o.o.</item>
    </derivirana_varijabla>
  </DomainObject.Predmet.OstaliListFormated>
  <DomainObject.Predmet.OstaliListFormatedOIB>
    <izvorni_sadrzaj>
      <item>Sandra Bumbulović, OIB 51700119122 punomoćnik sudionika u postupku bioConcept d.o.o.</item>
    </izvorni_sadrzaj>
    <derivirana_varijabla naziv="DomainObject.Predmet.OstaliListFormatedOIB_1">
      <item>Sandra Bumbulović, OIB 51700119122 punomoćnik sudionika u postupku bioConcept d.o.o.</item>
    </derivirana_varijabla>
  </DomainObject.Predmet.OstaliListFormatedOIB>
  <DomainObject.Predmet.OstaliListFormatedWithAdress>
    <izvorni_sadrzaj>
      <item>Sandra Bumbulović, Zemljakova Ulica 7, 10000 Zagreb punomoćnik sudionika u postupku bioConcept d.o.o.</item>
    </izvorni_sadrzaj>
    <derivirana_varijabla naziv="DomainObject.Predmet.OstaliListFormatedWithAdress_1">
      <item>Sandra Bumbulović, Zemljakova Ulica 7, 10000 Zagreb punomoćnik sudionika u postupku bioConcept d.o.o.</item>
    </derivirana_varijabla>
  </DomainObject.Predmet.OstaliListFormatedWithAdress>
  <DomainObject.Predmet.OstaliListFormatedWithAdressOIB>
    <izvorni_sadrzaj>
      <item>Sandra Bumbulović, OIB 51700119122, Zemljakova Ulica 7, 10000 Zagreb punomoćnik sudionika u postupku bioConcept d.o.o.</item>
    </izvorni_sadrzaj>
    <derivirana_varijabla naziv="DomainObject.Predmet.OstaliListFormatedWithAdressOIB_1">
      <item>Sandra Bumbulović, OIB 51700119122, Zemljakova Ulica 7, 10000 Zagreb punomoćnik sudionika u postupku bioConcept d.o.o.</item>
    </derivirana_varijabla>
  </DomainObject.Predmet.OstaliListFormatedWithAdressOIB>
  <DomainObject.Predmet.OstaliListNazivFormated>
    <izvorni_sadrzaj>
      <item>Sandra Bumbulović</item>
    </izvorni_sadrzaj>
    <derivirana_varijabla naziv="DomainObject.Predmet.OstaliListNazivFormated_1">
      <item>Sandra Bumbulović</item>
    </derivirana_varijabla>
  </DomainObject.Predmet.OstaliListNazivFormated>
  <DomainObject.Predmet.OstaliListNazivFormatedOIB>
    <izvorni_sadrzaj>
      <item>Sandra Bumbulović, OIB 51700119122</item>
    </izvorni_sadrzaj>
    <derivirana_varijabla naziv="DomainObject.Predmet.OstaliListNazivFormatedOIB_1">
      <item>Sandra Bumbulović, OIB 51700119122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bioConcept d.o.o.</izvorni_sadrzaj>
    <derivirana_varijabla naziv="DomainObject.Predmet.ProtustrankaIDrugi_1">bioConcept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bioConcept d.o.o., OIB 16753021457, Zemljakova 7/II, 10000 Zagreb</izvorni_sadrzaj>
    <derivirana_varijabla naziv="DomainObject.Predmet.ProtustrankaIDrugiAdressOIB_1">bioConcept d.o.o., OIB 16753021457, Zemljakova 7/II,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bioConcept d.o.o.</item>
      <item>Sandra Bumbulović</item>
    </izvorni_sadrzaj>
    <derivirana_varijabla naziv="DomainObject.Predmet.SudioniciListNaziv_1">
      <item>FINA Regionalni centar Zagreb</item>
      <item>bioConcept d.o.o.</item>
      <item>Sandra Bumbulović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bioConcept d.o.o., OIB 16753021457, Zemljakova 7/II,10000 Zagreb</item>
      <item>Sandra Bumbulović, OIB 51700119122, Zemljakova Ulica 7,10000 Zagreb</item>
    </izvorni_sadrzaj>
    <derivirana_varijabla naziv="DomainObject.Predmet.SudioniciListAdressOIB_1">
      <item>FINA Regionalni centar Zagreb, OIB 85821130368, Trg svibanjskih žrtava 1995. 1,10000 Zagreb</item>
      <item>bioConcept d.o.o., OIB 16753021457, Zemljakova 7/II,10000 Zagreb</item>
      <item>Sandra Bumbulović, OIB 51700119122, Zemljakova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16753021457</item>
      <item>, OIB 51700119122</item>
    </izvorni_sadrzaj>
    <derivirana_varijabla naziv="DomainObject.Predmet.SudioniciListNazivOIB_1">
      <item>, OIB 85821130368</item>
      <item>, OIB 16753021457</item>
      <item>, OIB 51700119122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C3100-B133-4CD1-94DD-E54545907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2401</properties:Characters>
  <properties:Lines>71</properties:Lines>
  <properties:Paragraphs>21</properties:Paragraphs>
  <properties:TotalTime>224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2017-11-06T08:17:00Z</cp:lastPrinted>
  <dcterms:modified xmlns:xsi="http://www.w3.org/2001/XMLSchema-instance" xsi:type="dcterms:W3CDTF">2017-11-06T08:17:00Z</dcterms:modified>
  <cp:revision>197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