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665a" w14:paraId="f48665a" w:rsidRDefault="000147AF" w:rsidP="00CB7895" w:rsidR="000147AF">
      <w:pPr>
        <w:jc w:val="both"/>
        <w15:collapsed w:val="false"/>
      </w:pPr>
      <w:bookmarkStart w:name="_GoBack" w:id="0"/>
      <w:bookmarkEnd w:id="0"/>
    </w:p>
    <w:p w:rsidRDefault="000B397B" w:rsidP="00CB7895" w:rsidR="000147AF">
      <w:pPr>
        <w:jc w:val="both"/>
      </w:pPr>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6.4pt;height:72.55pt;visibility:visible" type="#_x0000_t75">
            <v:imagedata r:id="rId6" o:title=""/>
          </v:shape>
        </w:pict>
      </w:r>
    </w:p>
    <w:p w:rsidRDefault="000147AF" w:rsidP="00CB7895" w:rsidR="000147AF">
      <w:pPr>
        <w:jc w:val="both"/>
      </w:pPr>
      <w:r>
        <w:t xml:space="preserve">REPUBLIKA HRVATSKA </w:t>
      </w:r>
    </w:p>
    <w:p w:rsidRDefault="000147AF" w:rsidP="00CB7895" w:rsidR="000147AF">
      <w:pPr>
        <w:jc w:val="both"/>
      </w:pPr>
      <w:r>
        <w:t>Trgovački sud u Zagrebu</w:t>
      </w:r>
    </w:p>
    <w:p w:rsidRDefault="000147AF" w:rsidP="00CB7895" w:rsidR="000147AF">
      <w:pPr>
        <w:jc w:val="both"/>
      </w:pPr>
      <w:r>
        <w:t xml:space="preserve">Zagreb, </w:t>
      </w:r>
      <w:proofErr w:type="spellStart"/>
      <w:r>
        <w:t>Amruševa</w:t>
      </w:r>
      <w:proofErr w:type="spellEnd"/>
      <w:r>
        <w:t xml:space="preserve"> 2/II </w:t>
      </w:r>
    </w:p>
    <w:p w:rsidRDefault="000147AF" w:rsidP="00CB7895" w:rsidR="000147AF">
      <w:pPr>
        <w:jc w:val="both"/>
      </w:pPr>
    </w:p>
    <w:p w:rsidRDefault="00412DD2" w:rsidP="00CB7895" w:rsidR="000147AF">
      <w:pPr>
        <w:ind w:firstLine="708" w:left="5664"/>
        <w:jc w:val="both"/>
      </w:pPr>
      <w:r>
        <w:t xml:space="preserve">   </w:t>
      </w:r>
      <w:r w:rsidR="000147AF">
        <w:t>18. St-3210/2018</w:t>
      </w:r>
      <w:r w:rsidR="00787457">
        <w:t>-</w:t>
      </w:r>
    </w:p>
    <w:p w:rsidRDefault="000147AF" w:rsidP="00CB7895" w:rsidR="000147AF">
      <w:pPr>
        <w:jc w:val="both"/>
      </w:pPr>
    </w:p>
    <w:p w:rsidRDefault="000147AF" w:rsidP="00CB7895" w:rsidR="000147AF">
      <w:pPr>
        <w:jc w:val="both"/>
      </w:pPr>
    </w:p>
    <w:p w:rsidRDefault="000147AF" w:rsidP="00CB7895" w:rsidR="000147AF">
      <w:pPr>
        <w:jc w:val="both"/>
      </w:pPr>
      <w:r>
        <w:tab/>
      </w:r>
      <w:r>
        <w:tab/>
      </w:r>
      <w:r>
        <w:tab/>
        <w:t xml:space="preserve"> U  I M E  R E P U B L I K E   H R V A T S K E</w:t>
      </w:r>
    </w:p>
    <w:p w:rsidRDefault="000147AF" w:rsidP="00CB7895" w:rsidR="000147AF">
      <w:pPr>
        <w:jc w:val="both"/>
      </w:pPr>
    </w:p>
    <w:p w:rsidRDefault="000147AF" w:rsidP="00CB7895" w:rsidR="000147AF">
      <w:pPr>
        <w:ind w:firstLine="708" w:left="2832"/>
        <w:jc w:val="both"/>
      </w:pPr>
      <w:r>
        <w:t>R J E Š E N J E</w:t>
      </w:r>
    </w:p>
    <w:p w:rsidRDefault="000147AF" w:rsidP="00CB7895" w:rsidR="000147AF">
      <w:pPr>
        <w:jc w:val="both"/>
      </w:pPr>
    </w:p>
    <w:p w:rsidRDefault="000147AF" w:rsidP="00CB7895" w:rsidR="000147AF">
      <w:pPr>
        <w:jc w:val="both"/>
      </w:pPr>
    </w:p>
    <w:p w:rsidRDefault="000147AF" w:rsidP="00CB7895" w:rsidR="000147AF">
      <w:pPr>
        <w:jc w:val="both"/>
      </w:pPr>
      <w:r>
        <w:tab/>
      </w:r>
    </w:p>
    <w:p w:rsidRDefault="000147AF" w:rsidP="00CB7895" w:rsidR="000147AF">
      <w:pPr>
        <w:ind w:firstLine="708"/>
        <w:jc w:val="both"/>
      </w:pPr>
      <w:r>
        <w:t>Trgovački sud u Zagrebu, sudac Danijela Uzelac u stečajnom postupku u povodu prijedloga predlagatelja FINANCIJSKE AGENCIJE, OIB 85821130368, Zagreb, Ulica grada Vukovara 70, za otvaranje stečajnog postupka nad dužnikom</w:t>
      </w:r>
      <w:r w:rsidRPr="00F3050C">
        <w:t xml:space="preserve"> DORIS REVOLUTION j.d.o.o., OIB 5917</w:t>
      </w:r>
      <w:r>
        <w:t xml:space="preserve">2093326, Zagreb, V. Poljanice 9, </w:t>
      </w:r>
      <w:r w:rsidRPr="00821BC4">
        <w:t>18.</w:t>
      </w:r>
      <w:r>
        <w:t xml:space="preserve"> ožujka 2019.</w:t>
      </w:r>
    </w:p>
    <w:p w:rsidRDefault="000147AF" w:rsidP="00CB7895" w:rsidR="000147AF">
      <w:pPr>
        <w:ind w:firstLine="708"/>
        <w:jc w:val="both"/>
      </w:pPr>
    </w:p>
    <w:p w:rsidRDefault="000147AF" w:rsidP="00CB7895" w:rsidR="000147AF">
      <w:pPr>
        <w:jc w:val="both"/>
      </w:pPr>
    </w:p>
    <w:p w:rsidRDefault="000147AF" w:rsidP="00CB7895" w:rsidR="000147AF">
      <w:pPr>
        <w:ind w:firstLine="708" w:left="2832"/>
        <w:jc w:val="both"/>
      </w:pPr>
      <w:r>
        <w:t>r i j e š i o    j e</w:t>
      </w:r>
    </w:p>
    <w:p w:rsidRDefault="000147AF" w:rsidP="00CB7895" w:rsidR="000147AF">
      <w:pPr>
        <w:jc w:val="both"/>
      </w:pPr>
    </w:p>
    <w:p w:rsidRDefault="000147AF" w:rsidP="00CB7895" w:rsidR="000147AF">
      <w:pPr>
        <w:jc w:val="both"/>
      </w:pPr>
    </w:p>
    <w:p w:rsidRDefault="000147AF" w:rsidP="00CB7895" w:rsidR="000147AF">
      <w:pPr>
        <w:ind w:firstLine="708"/>
        <w:jc w:val="both"/>
      </w:pPr>
      <w:r>
        <w:t>I. Otvara se stečajni postupak nad dužnikom</w:t>
      </w:r>
      <w:r w:rsidRPr="00F3050C">
        <w:t xml:space="preserve"> DORIS REVOLUTION j.d.o.o., OIB 5917</w:t>
      </w:r>
      <w:r>
        <w:t xml:space="preserve">2093326, Zagreb, V. Poljanice 9. Rješenje o otvaranju stečajnog postupka nad dužnikom objavljeno je na mrežnoj stranici e-oglasna ploča Trgovačkog suda u Zagrebu, </w:t>
      </w:r>
      <w:r w:rsidRPr="00821BC4">
        <w:t>18.</w:t>
      </w:r>
      <w:r>
        <w:t xml:space="preserve"> ožujka 2019. u </w:t>
      </w:r>
      <w:r w:rsidR="00821BC4">
        <w:t>1</w:t>
      </w:r>
      <w:r w:rsidR="000B397B">
        <w:t>4</w:t>
      </w:r>
      <w:r w:rsidR="00821BC4">
        <w:t>.00</w:t>
      </w:r>
      <w:r>
        <w:t xml:space="preserve"> sati.</w:t>
      </w:r>
    </w:p>
    <w:p w:rsidRDefault="000147AF" w:rsidP="00CB7895" w:rsidR="000147AF">
      <w:pPr>
        <w:jc w:val="both"/>
      </w:pPr>
    </w:p>
    <w:p w:rsidRDefault="000147AF" w:rsidP="00CB7895" w:rsidR="000147AF">
      <w:pPr>
        <w:ind w:firstLine="708"/>
        <w:jc w:val="both"/>
      </w:pPr>
      <w:r>
        <w:t>II. Za st</w:t>
      </w:r>
      <w:r w:rsidR="00DD0076">
        <w:t>ečajnog upravitelja imenuje se Josipa Jurčić, OIB 70344385865, Zagreb, Radnička cesta 37B.</w:t>
      </w:r>
    </w:p>
    <w:p w:rsidRDefault="000147AF" w:rsidP="00CB7895" w:rsidR="000147AF">
      <w:pPr>
        <w:jc w:val="both"/>
      </w:pPr>
    </w:p>
    <w:p w:rsidRDefault="000147AF" w:rsidP="00CB7895" w:rsidR="000147AF">
      <w:pPr>
        <w:ind w:firstLine="708"/>
        <w:jc w:val="both"/>
      </w:pPr>
      <w:r>
        <w:t xml:space="preserve">III. Zaključuje se stečajni postupak nad dužnikom </w:t>
      </w:r>
      <w:r w:rsidRPr="00F3050C">
        <w:t>DORIS REVOLUTION j.d.o.o., OIB 59172093326, Zagreb, V. Poljanice 9</w:t>
      </w:r>
      <w:r>
        <w:t>.</w:t>
      </w:r>
      <w:r w:rsidRPr="00F3050C">
        <w:t>,</w:t>
      </w:r>
    </w:p>
    <w:p w:rsidRDefault="000147AF" w:rsidP="00CB7895" w:rsidR="000147AF">
      <w:pPr>
        <w:jc w:val="both"/>
      </w:pPr>
    </w:p>
    <w:p w:rsidRDefault="000147AF" w:rsidP="00CB7895" w:rsidR="000147AF">
      <w:pPr>
        <w:ind w:firstLine="708"/>
        <w:jc w:val="both"/>
      </w:pPr>
      <w:r>
        <w:t>IV. Ovo rješenje dostavit će se sudskom registru ovog suda radi brisanja dužnika iz sudskog registra.</w:t>
      </w:r>
    </w:p>
    <w:p w:rsidRDefault="000147AF" w:rsidP="00CB7895" w:rsidR="000147AF">
      <w:pPr>
        <w:jc w:val="both"/>
      </w:pPr>
    </w:p>
    <w:p w:rsidRDefault="000147AF" w:rsidP="00CB7895" w:rsidR="000147AF">
      <w:pPr>
        <w:jc w:val="both"/>
      </w:pPr>
      <w:r>
        <w:tab/>
      </w:r>
      <w:r>
        <w:tab/>
      </w:r>
      <w:r>
        <w:tab/>
      </w:r>
      <w:r>
        <w:tab/>
      </w:r>
      <w:r>
        <w:tab/>
        <w:t xml:space="preserve"> Obrazloženje</w:t>
      </w:r>
    </w:p>
    <w:p w:rsidRDefault="000147AF" w:rsidP="00CB7895" w:rsidR="000147AF">
      <w:pPr>
        <w:jc w:val="both"/>
      </w:pPr>
    </w:p>
    <w:p w:rsidRDefault="000147AF" w:rsidP="00CB7895" w:rsidR="000147AF">
      <w:pPr>
        <w:ind w:firstLine="708"/>
        <w:jc w:val="both"/>
      </w:pPr>
      <w:r>
        <w:t xml:space="preserve">Financijska agencija podnijela je ovom sudu prijedlog za otvaranje stečajnog postupka nad dužnikom </w:t>
      </w:r>
      <w:r w:rsidRPr="00F3050C">
        <w:t>DORIS REVOLUTION j.d.o.o., Zagreb, V. Poljanice 9,</w:t>
      </w:r>
      <w:r>
        <w:t xml:space="preserve"> na temelju odredbe čl. 110. st. 1. Stečajnog zakona („Narodne novine“ broj: 71/15. i 104/17., dalje: SZ). Iz prijedloga proizlazi da je dužnik 27. prosinca 2018. u Očevidniku redoslijeda osnova za plaćanje imao evidentirane neizvršene osnove za plaćanje u neprekinutom razdoblju od 120 dana, u ukupnom iznosu od 27.176,42 kn i jednog zaposlenika.</w:t>
      </w:r>
    </w:p>
    <w:p w:rsidRDefault="000147AF" w:rsidP="00CB7895" w:rsidR="000147AF">
      <w:pPr>
        <w:jc w:val="both"/>
      </w:pPr>
    </w:p>
    <w:p w:rsidRDefault="000147AF" w:rsidP="00CB7895" w:rsidR="000147AF">
      <w:pPr>
        <w:ind w:firstLine="708"/>
        <w:jc w:val="both"/>
      </w:pPr>
      <w:r>
        <w:t xml:space="preserve">Rješenjem od 11. siječnja 2019. pokrenut je prethodni postupak nad dužnikom u skladu s odredbom čl. 115. st. 1. SZ-a, a 12. veljače 2019. održano je ročište radi očitovanja o prijedlogu za otvaranje stečajnoga postupka. Iako su rješenje i zaključak dostavljeni u skladu s čl. 12. st. 1. SZ-a putem mrežne stranice e-Oglasna ploča Trgovačkog suda u </w:t>
      </w:r>
      <w:r w:rsidR="004B13A7">
        <w:t>Z</w:t>
      </w:r>
      <w:r>
        <w:t>agrebu, zastupnik po zakonu dužnika nije pristupio na navedeno ročište te nije osporio predlagateljeve tvrdnje o postojanju stečajnog razloga nesposobnosti za plaćanje.</w:t>
      </w:r>
    </w:p>
    <w:p w:rsidRDefault="000147AF" w:rsidP="00CB7895" w:rsidR="000147AF">
      <w:pPr>
        <w:jc w:val="both"/>
      </w:pPr>
    </w:p>
    <w:p w:rsidRDefault="000147AF" w:rsidP="00CB7895" w:rsidR="000147AF">
      <w:pPr>
        <w:ind w:firstLine="708"/>
        <w:jc w:val="both"/>
      </w:pPr>
      <w:r>
        <w:t>Slijedom navedenog, sud je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5. spisa) utvrđeno je da dužnik nije vlasnik nekretnina, dok je iz Uvjerenja stanica za tehnički pregled vozila od 17. siječnja 2019. (list 17. spisa) utvrđeno da dužnik nije vlasnik vozila.</w:t>
      </w:r>
    </w:p>
    <w:p w:rsidRDefault="000147AF" w:rsidP="00CB7895" w:rsidR="000147AF">
      <w:pPr>
        <w:jc w:val="both"/>
      </w:pPr>
    </w:p>
    <w:p w:rsidRDefault="000147AF" w:rsidP="00C3055A" w:rsidR="000147A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0147AF" w:rsidP="00CB7895" w:rsidR="000147AF">
      <w:pPr>
        <w:jc w:val="both"/>
      </w:pPr>
    </w:p>
    <w:p w:rsidRDefault="000147AF" w:rsidP="00CB7895" w:rsidR="000147AF">
      <w:pPr>
        <w:ind w:firstLine="708"/>
        <w:jc w:val="both"/>
      </w:pPr>
      <w:r>
        <w:t xml:space="preserve">Iz Potvrde Financijske agencija od 14. veljače 2019. (list 24. spisa) proizlazi kako je na dan izdavanja potvrde imao evidentirane neizvršene osnove za plaćanje u neprekinutom razdoblju od 168 dana. </w:t>
      </w:r>
    </w:p>
    <w:p w:rsidRDefault="000147AF" w:rsidP="00CB7895" w:rsidR="000147AF">
      <w:pPr>
        <w:jc w:val="both"/>
      </w:pPr>
    </w:p>
    <w:p w:rsidRDefault="000147AF" w:rsidP="00CB7895" w:rsidR="000147AF">
      <w:pPr>
        <w:ind w:firstLine="708"/>
        <w:jc w:val="both"/>
      </w:pPr>
      <w:r>
        <w:t>Nadalje, sud je po službenoj dužnosti na dan donošenja ovog rješenja izvršio uvid u elektronički sustav e-Blokade te je utvrdio kako</w:t>
      </w:r>
      <w:r w:rsidRPr="005332AD">
        <w:t xml:space="preserve"> </w:t>
      </w:r>
      <w:r>
        <w:t xml:space="preserve">u Očevidniku neizvršenih osnova za plaćanje na dan </w:t>
      </w:r>
      <w:r w:rsidRPr="004B13A7">
        <w:t>18. ožujka</w:t>
      </w:r>
      <w:r>
        <w:t xml:space="preserve"> 2019. postoje neizvršene osnove za plaćanje u odnosu na dužnika u iznosu od</w:t>
      </w:r>
      <w:r w:rsidR="004B13A7" w:rsidRPr="004B13A7">
        <w:t xml:space="preserve"> 27.406,74</w:t>
      </w:r>
      <w:r w:rsidR="004B13A7">
        <w:t xml:space="preserve"> </w:t>
      </w:r>
      <w:r>
        <w:t>kn i to u razdoblju dužem od 60 dana.</w:t>
      </w:r>
    </w:p>
    <w:p w:rsidRDefault="000147AF" w:rsidP="00CB7895" w:rsidR="000147AF">
      <w:pPr>
        <w:jc w:val="both"/>
      </w:pPr>
    </w:p>
    <w:p w:rsidRDefault="000147AF" w:rsidP="00CB7895" w:rsidR="000147AF">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0147AF" w:rsidP="00CB7895" w:rsidR="000147AF">
      <w:pPr>
        <w:jc w:val="both"/>
      </w:pPr>
    </w:p>
    <w:p w:rsidRDefault="000147AF" w:rsidP="00CB7895" w:rsidR="000147AF">
      <w:pPr>
        <w:ind w:firstLine="708"/>
        <w:jc w:val="both"/>
      </w:pPr>
      <w:r>
        <w:t xml:space="preserve">Zbog toga su u skladu s odredbom čl. 132. st. 1. SZ-a, (pravomoćnim) rješenjem ovoga suda od 18. veljače 2019. pozvane osobe koje imaju pravni interes za provedbom stečajnoga postupka nad dužnikom u roku 15 dana od isteka osmoga dana od dana objave tog rješenja na mrežnoj stranici e-oglasna ploča Trgovačkog suda u Zagrebu predujmiti iznos od 7.020,00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Pr="004B13A7">
        <w:t>istoga dana</w:t>
      </w:r>
      <w:r>
        <w:t xml:space="preserve"> kada je i doneseno. Međutim, osobe koje imaju pravni interes za provedbom stečajnoga postupka nad dužnikom nisu u određenom roku predujmile iznos od 7.020,00 kn za pokriće troškova prethodnoga i otvorenoga stečajnog postupka u skladu s navedenim rješenjem.</w:t>
      </w:r>
    </w:p>
    <w:p w:rsidRDefault="000147AF" w:rsidP="00CB7895" w:rsidR="000147AF">
      <w:pPr>
        <w:jc w:val="both"/>
      </w:pPr>
    </w:p>
    <w:p w:rsidRDefault="000147AF" w:rsidP="00CB7895" w:rsidR="000147AF">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0147AF" w:rsidP="00CB7895" w:rsidR="000147AF">
      <w:pPr>
        <w:jc w:val="both"/>
      </w:pPr>
    </w:p>
    <w:p w:rsidRDefault="000147AF" w:rsidP="00CB7895" w:rsidR="000147AF">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0147AF" w:rsidP="00CB7895" w:rsidR="000147AF">
      <w:pPr>
        <w:jc w:val="both"/>
      </w:pPr>
    </w:p>
    <w:p w:rsidRDefault="000147AF" w:rsidP="00CB7895" w:rsidR="000147AF">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0147AF" w:rsidP="00CB7895" w:rsidR="000147AF">
      <w:pPr>
        <w:jc w:val="both"/>
      </w:pPr>
    </w:p>
    <w:p w:rsidRDefault="000147AF" w:rsidP="00CB7895" w:rsidR="000147AF">
      <w:pPr>
        <w:jc w:val="both"/>
      </w:pPr>
      <w:r>
        <w:tab/>
      </w:r>
      <w:r>
        <w:tab/>
      </w:r>
      <w:r>
        <w:tab/>
      </w:r>
      <w:r>
        <w:tab/>
        <w:t xml:space="preserve">       U Zagrebu </w:t>
      </w:r>
      <w:r w:rsidRPr="004B13A7">
        <w:t>18.</w:t>
      </w:r>
      <w:r>
        <w:t xml:space="preserve"> ožujka 2019.</w:t>
      </w:r>
    </w:p>
    <w:p w:rsidRDefault="000147AF" w:rsidP="00CB7895" w:rsidR="000147AF">
      <w:pPr>
        <w:jc w:val="both"/>
      </w:pPr>
      <w:r>
        <w:tab/>
      </w:r>
      <w:r>
        <w:tab/>
      </w:r>
      <w:r>
        <w:tab/>
      </w:r>
      <w:r>
        <w:tab/>
      </w:r>
      <w:r>
        <w:tab/>
      </w:r>
      <w:r>
        <w:tab/>
      </w:r>
      <w:r>
        <w:tab/>
      </w:r>
      <w:r>
        <w:tab/>
      </w:r>
      <w:r>
        <w:tab/>
      </w:r>
      <w:r>
        <w:tab/>
      </w:r>
      <w:r>
        <w:tab/>
        <w:t>Sudac</w:t>
      </w:r>
    </w:p>
    <w:p w:rsidRDefault="000147AF" w:rsidP="00CB7895" w:rsidR="000147AF">
      <w:pPr>
        <w:ind w:firstLine="708" w:left="6372"/>
        <w:jc w:val="both"/>
      </w:pPr>
      <w:r>
        <w:t>Danijela Uzelac</w:t>
      </w:r>
      <w:r w:rsidR="00325DE6">
        <w:t xml:space="preserve"> v.r.</w:t>
      </w:r>
    </w:p>
    <w:p w:rsidRDefault="000147AF" w:rsidP="00CB7895" w:rsidR="000147AF">
      <w:pPr>
        <w:jc w:val="both"/>
      </w:pPr>
    </w:p>
    <w:p w:rsidRDefault="000147AF" w:rsidP="00CB7895" w:rsidR="000147AF">
      <w:pPr>
        <w:jc w:val="both"/>
      </w:pPr>
    </w:p>
    <w:p w:rsidRDefault="000147AF" w:rsidP="00CB7895" w:rsidR="000147AF">
      <w:pPr>
        <w:jc w:val="both"/>
      </w:pPr>
      <w:r>
        <w:tab/>
      </w:r>
      <w:r>
        <w:tab/>
      </w:r>
    </w:p>
    <w:p w:rsidRDefault="000147AF" w:rsidP="00CB7895" w:rsidR="000147AF">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0147AF" w:rsidP="00CB7895" w:rsidR="000147AF">
      <w:pPr>
        <w:jc w:val="both"/>
      </w:pPr>
    </w:p>
    <w:p w:rsidRDefault="000147AF" w:rsidP="00CB7895" w:rsidR="000147AF">
      <w:pPr>
        <w:jc w:val="both"/>
      </w:pPr>
    </w:p>
    <w:p w:rsidRDefault="00325DE6" w:rsidP="00325DE6" w:rsidR="00325DE6">
      <w:pPr>
        <w:ind w:firstLine="708" w:left="4248"/>
      </w:pPr>
      <w:r>
        <w:t xml:space="preserve">Za točnost </w:t>
      </w:r>
      <w:proofErr w:type="spellStart"/>
      <w:r>
        <w:t>otpravka</w:t>
      </w:r>
      <w:proofErr w:type="spellEnd"/>
      <w:r>
        <w:t>-ovlašteni službenik:</w:t>
      </w:r>
    </w:p>
    <w:p w:rsidRDefault="00325DE6" w:rsidP="00325DE6" w:rsidR="00325DE6">
      <w:pPr>
        <w:ind w:firstLine="708" w:left="4248"/>
      </w:pPr>
      <w:r>
        <w:tab/>
      </w:r>
      <w:r>
        <w:tab/>
        <w:t>Valentina Delač</w:t>
      </w:r>
    </w:p>
    <w:p w:rsidRDefault="00325DE6" w:rsidP="00325DE6" w:rsidR="00325DE6"/>
    <w:p w:rsidRDefault="000147AF" w:rsidP="00CB7895" w:rsidR="000147AF">
      <w:pPr>
        <w:jc w:val="both"/>
      </w:pPr>
    </w:p>
    <w:sectPr w:rsidSect="00932800" w:rsidR="000147A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D7A34"/>
    <w:rsid w:val="000147AF"/>
    <w:rsid w:val="00031E1B"/>
    <w:rsid w:val="000B397B"/>
    <w:rsid w:val="000E2C6A"/>
    <w:rsid w:val="00220129"/>
    <w:rsid w:val="002D7A34"/>
    <w:rsid w:val="002E4BCA"/>
    <w:rsid w:val="002E543C"/>
    <w:rsid w:val="00325DE6"/>
    <w:rsid w:val="00412DD2"/>
    <w:rsid w:val="004B13A7"/>
    <w:rsid w:val="004F4D4A"/>
    <w:rsid w:val="005332AD"/>
    <w:rsid w:val="00787457"/>
    <w:rsid w:val="00821BC4"/>
    <w:rsid w:val="00840695"/>
    <w:rsid w:val="00932800"/>
    <w:rsid w:val="009662ED"/>
    <w:rsid w:val="00A815B7"/>
    <w:rsid w:val="00B15E3D"/>
    <w:rsid w:val="00B75F5F"/>
    <w:rsid w:val="00C3055A"/>
    <w:rsid w:val="00C31DD8"/>
    <w:rsid w:val="00C75067"/>
    <w:rsid w:val="00CB7895"/>
    <w:rsid w:val="00CF2205"/>
    <w:rsid w:val="00DD0076"/>
    <w:rsid w:val="00E245DE"/>
    <w:rsid w:val="00F3050C"/>
    <w:rsid w:val="00FA19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800"/>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25DE6"/>
    <w:rPr>
      <w:color w:val="808080"/>
      <w:bdr w:space="0" w:sz="0" w:color="auto" w:val="none"/>
      <w:shd w:fill="auto" w:color="auto" w:val="clear"/>
    </w:rPr>
  </w:style>
  <w:style w:customStyle="true" w:styleId="eSPISCCParagraphDefaultFont" w:type="character">
    <w:name w:val="eSPIS_CC_Paragraph Default Font"/>
    <w:basedOn w:val="Zadanifontodlomka"/>
    <w:rsid w:val="00325D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5DE6"/>
    <w:rPr>
      <w:bdr w:space="0" w:sz="0" w:color="auto" w:val="none"/>
      <w:shd w:fill="FFFFCC" w:color="auto" w:val="clear"/>
      <w:lang w:val="hr-HR"/>
    </w:rPr>
  </w:style>
  <w:style w:customStyle="true" w:styleId="PozadinaSvijetloCrvena" w:type="character">
    <w:name w:val="Pozadina_SvijetloCrvena"/>
    <w:basedOn w:val="eSPISCCParagraphDefaultFont"/>
    <w:rsid w:val="00325D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5DE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B39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397B"/>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11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St-3210/2018-20</izvorni_sadrzaj>
    <derivirana_varijabla naziv="DomainObject.Oznaka_1">St-3210/2018-20</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St-3210/2018</izvorni_sadrzaj>
    <derivirana_varijabla naziv="DomainObject.Predmet.OznakaBroj_1">St-3210/2018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DORIS REVOLUTION jednostavno društvo s ograničenom odgovornošću za ugostiteljstvo i usluge zastupanog po punomoćniku Matija Hrlić</izvorni_sadrzaj>
    <derivirana_varijabla naziv="DomainObject.Predmet.ProtustrankaFormated_1">  DORIS REVOLUTION jednostavno društvo s ograničenom odgovornošću za ugostiteljstvo i usluge zastupanog po punomoćniku Matija Hrlić</derivirana_varijabla>
  </DomainObject.Predmet.ProtustrankaFormated>
  <DomainObject.Predmet.ProtustrankaFormatedOIB>
    <izvorni_sadrzaj>  DORIS REVOLUTION jednostavno društvo s ograničenom odgovornošću za ugostiteljstvo i usluge, OIB 59172093326 zastupanog po punomoćniku Matija Hrlić</izvorni_sadrzaj>
    <derivirana_varijabla naziv="DomainObject.Predmet.ProtustrankaFormatedOIB_1">  DORIS REVOLUTION jednostavno društvo s ograničenom odgovornošću za ugostiteljstvo i usluge, OIB 59172093326 zastupanog po punomoćniku Matija Hrlić</derivirana_varijabla>
  </DomainObject.Predmet.ProtustrankaFormatedOIB>
  <DomainObject.Predmet.ProtustrankaFormatedWithAdress>
    <izvorni_sadrzaj> DORIS REVOLUTION jednostavno društvo s ograničenom odgovornošću za ugostiteljstvo i usluge, V. Poljanice 9, 10000 Zagreb zastupanog po punomoćniku Matija Hrlić</izvorni_sadrzaj>
    <derivirana_varijabla naziv="DomainObject.Predmet.ProtustrankaFormatedWithAdress_1"> DORIS REVOLUTION jednostavno društvo s ograničenom odgovornošću za ugostiteljstvo i usluge, V. Poljanice 9, 10000 Zagreb zastupanog po punomoćniku Matija Hrlić</derivirana_varijabla>
  </DomainObject.Predmet.ProtustrankaFormatedWithAdress>
  <DomainObject.Predmet.ProtustrankaFormatedWithAdressOIB>
    <izvorni_sadrzaj> DORIS REVOLUTION jednostavno društvo s ograničenom odgovornošću za ugostiteljstvo i usluge, OIB 59172093326, V. Poljanice 9, 10000 Zagreb zastupanog po punomoćniku Matija Hrlić</izvorni_sadrzaj>
    <derivirana_varijabla naziv="DomainObject.Predmet.ProtustrankaFormatedWithAdressOIB_1"> DORIS REVOLUTION jednostavno društvo s ograničenom odgovornošću za ugostiteljstvo i usluge, OIB 59172093326, V. Poljanice 9, 10000 Zagreb zastupanog po punomoćniku Matija Hrlić</derivirana_varijabla>
  </DomainObject.Predmet.ProtustrankaFormatedWithAdressOIB>
  <DomainObject.Predmet.ProtustrankaWithAdress>
    <izvorni_sadrzaj>DORIS REVOLUTION jednostavno društvo s ograničenom odgovornošću za ugostiteljstvo i usluge V. Poljanice 9, 10000 Zagreb</izvorni_sadrzaj>
    <derivirana_varijabla naziv="DomainObject.Predmet.ProtustrankaWithAdress_1">DORIS REVOLUTION jednostavno društvo s ograničenom odgovornošću za ugostiteljstvo i usluge V. Poljanice 9, 10000 Zagreb</derivirana_varijabla>
  </DomainObject.Predmet.ProtustrankaWithAdress>
  <DomainObject.Predmet.ProtustrankaWithAdressOIB>
    <izvorni_sadrzaj>DORIS REVOLUTION jednostavno društvo s ograničenom odgovornošću za ugostiteljstvo i usluge, OIB 59172093326, V. Poljanice 9, 10000 Zagreb</izvorni_sadrzaj>
    <derivirana_varijabla naziv="DomainObject.Predmet.ProtustrankaWithAdressOIB_1">DORIS REVOLUTION jednostavno društvo s ograničenom odgovornošću za ugostiteljstvo i usluge, OIB 59172093326, V. Poljanice 9, 10000 Zagreb</derivirana_varijabla>
  </DomainObject.Predmet.ProtustrankaWithAdressOIB>
  <DomainObject.Predmet.ProtustrankaNazivFormated>
    <izvorni_sadrzaj>DORIS REVOLUTION jednostavno društvo s ograničenom odgovornošću za ugostiteljstvo i usluge</izvorni_sadrzaj>
    <derivirana_varijabla naziv="DomainObject.Predmet.ProtustrankaNazivFormated_1">DORIS REVOLUTION jednostavno društvo s ograničenom odgovornošću za ugostiteljstvo i usluge</derivirana_varijabla>
  </DomainObject.Predmet.ProtustrankaNazivFormated>
  <DomainObject.Predmet.ProtustrankaNazivFormatedOIB>
    <izvorni_sadrzaj>DORIS REVOLUTION jednostavno društvo s ograničenom odgovornošću za ugostiteljstvo i usluge, OIB 59172093326</izvorni_sadrzaj>
    <derivirana_varijabla naziv="DomainObject.Predmet.ProtustrankaNazivFormatedOIB_1">DORIS REVOLUTION jednostavno društvo s ograničenom odgovornošću za ugostiteljstvo i usluge, OIB 59172093326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DORIS REVOLUTION jednostavno društvo s ograničenom odgovornošću za ugostiteljstvo i usluge zastupanog po punomoćniku Matija Hrlić</item>
    </izvorni_sadrzaj>
    <derivirana_varijabla naziv="DomainObject.Predmet.ProtuStrankaListFormated_1">
      <item>DORIS REVOLUTION jednostavno društvo s ograničenom odgovornošću za ugostiteljstvo i usluge zastupanog po punomoćniku Matija Hrlić</item>
    </derivirana_varijabla>
  </DomainObject.Predmet.ProtuStrankaListFormated>
  <DomainObject.Predmet.ProtuStrankaListFormatedOIB>
    <izvorni_sadrzaj>
      <item>DORIS REVOLUTION jednostavno društvo s ograničenom odgovornošću za ugostiteljstvo i usluge, OIB 59172093326 zastupanog po punomoćniku Matija Hrlić</item>
    </izvorni_sadrzaj>
    <derivirana_varijabla naziv="DomainObject.Predmet.ProtuStrankaListFormatedOIB_1">
      <item>DORIS REVOLUTION jednostavno društvo s ograničenom odgovornošću za ugostiteljstvo i usluge, OIB 59172093326 zastupanog po punomoćniku Matija Hrlić</item>
    </derivirana_varijabla>
  </DomainObject.Predmet.ProtuStrankaListFormatedOIB>
  <DomainObject.Predmet.ProtuStrankaListFormatedWithAdress>
    <izvorni_sadrzaj>
      <item>DORIS REVOLUTION jednostavno društvo s ograničenom odgovornošću za ugostiteljstvo i usluge, V. Poljanice 9, 10000 Zagreb zastupanog po punomoćniku Matija Hrlić</item>
    </izvorni_sadrzaj>
    <derivirana_varijabla naziv="DomainObject.Predmet.ProtuStrankaListFormatedWithAdress_1">
      <item>DORIS REVOLUTION jednostavno društvo s ograničenom odgovornošću za ugostiteljstvo i usluge, V. Poljanice 9, 10000 Zagreb zastupanog po punomoćniku Matija Hrlić</item>
    </derivirana_varijabla>
  </DomainObject.Predmet.ProtuStrankaListFormatedWithAdress>
  <DomainObject.Predmet.ProtuStrankaListFormatedWithAdressOIB>
    <izvorni_sadrzaj>
      <item>DORIS REVOLUTION jednostavno društvo s ograničenom odgovornošću za ugostiteljstvo i usluge, OIB 59172093326, V. Poljanice 9, 10000 Zagreb zastupanog po punomoćniku Matija Hrlić</item>
    </izvorni_sadrzaj>
    <derivirana_varijabla naziv="DomainObject.Predmet.ProtuStrankaListFormatedWithAdressOIB_1">
      <item>DORIS REVOLUTION jednostavno društvo s ograničenom odgovornošću za ugostiteljstvo i usluge, OIB 59172093326, V. Poljanice 9, 10000 Zagreb zastupanog po punomoćniku Matija Hrlić</item>
    </derivirana_varijabla>
  </DomainObject.Predmet.ProtuStrankaListFormatedWithAdressOIB>
  <DomainObject.Predmet.ProtuStrankaListNazivFormated>
    <izvorni_sadrzaj>
      <item>DORIS REVOLUTION jednostavno društvo s ograničenom odgovornošću za ugostiteljstvo i usluge</item>
    </izvorni_sadrzaj>
    <derivirana_varijabla naziv="DomainObject.Predmet.ProtuStrankaListNazivFormated_1">
      <item>DORIS REVOLUTION jednostavno društvo s ograničenom odgovornošću za ugostiteljstvo i usluge</item>
    </derivirana_varijabla>
  </DomainObject.Predmet.ProtuStrankaListNazivFormated>
  <DomainObject.Predmet.ProtuStrankaListNazivFormatedOIB>
    <izvorni_sadrzaj>
      <item>DORIS REVOLUTION jednostavno društvo s ograničenom odgovornošću za ugostiteljstvo i usluge, OIB 59172093326</item>
    </izvorni_sadrzaj>
    <derivirana_varijabla naziv="DomainObject.Predmet.ProtuStrankaListNazivFormatedOIB_1">
      <item>DORIS REVOLUTION jednostavno društvo s ograničenom odgovornošću za ugostiteljstvo i usluge, OIB 59172093326</item>
    </derivirana_varijabla>
  </DomainObject.Predmet.ProtuStrankaListNazivFormatedOIB>
  <DomainObject.Predmet.OstaliListFormated>
    <izvorni_sadrzaj>
      <item>Matija Hrlić punomoćnik sudionika u postupku DORIS REVOLUTION jednostavno društvo s ograničenom odgovornošću za ugostiteljstvo i usluge</item>
      <item>Zagrebačka banka d.d.</item>
    </izvorni_sadrzaj>
    <derivirana_varijabla naziv="DomainObject.Predmet.OstaliListFormated_1">
      <item>Matija Hrlić punomoćnik sudionika u postupku DORIS REVOLUTION jednostavno društvo s ograničenom odgovornošću za ugostiteljstvo i usluge</item>
      <item>Zagrebačka banka d.d.</item>
    </derivirana_varijabla>
  </DomainObject.Predmet.OstaliListFormated>
  <DomainObject.Predmet.OstaliListFormatedOIB>
    <izvorni_sadrzaj>
      <item>Matija Hrlić punomoćnik sudionika u postupku DORIS REVOLUTION jednostavno društvo s ograničenom odgovornošću za ugostiteljstvo i usluge</item>
      <item>Zagrebačka banka d.d.</item>
    </izvorni_sadrzaj>
    <derivirana_varijabla naziv="DomainObject.Predmet.OstaliListFormatedOIB_1">
      <item>Matija Hrlić punomoćnik sudionika u postupku DORIS REVOLUTION jednostavno društvo s ograničenom odgovornošću za ugostiteljstvo i usluge</item>
      <item>Zagrebačka banka d.d.</item>
    </derivirana_varijabla>
  </DomainObject.Predmet.OstaliListFormatedOIB>
  <DomainObject.Predmet.OstaliListFormatedWithAdress>
    <izvorni_sadrzaj>
      <item>Matija Hrlić, Anina ulica 59, 10000 Zagreb punomoćnik sudionika u postupku DORIS REVOLUTION jednostavno društvo s ograničenom odgovornošću za ugostiteljstvo i usluge</item>
      <item>Zagrebačka banka d.d., Trg bana Josipa Jelačića 10, 10000 Zagreb</item>
    </izvorni_sadrzaj>
    <derivirana_varijabla naziv="DomainObject.Predmet.OstaliListFormatedWithAdress_1">
      <item>Matija Hrlić, Anina ulica 59, 10000 Zagreb punomoćnik sudionika u postupku DORIS REVOLUTION jednostavno društvo s ograničenom odgovornošću za ugostiteljstvo i usluge</item>
      <item>Zagrebačka banka d.d., Trg bana Josipa Jelačića 10, 10000 Zagreb</item>
    </derivirana_varijabla>
  </DomainObject.Predmet.OstaliListFormatedWithAdress>
  <DomainObject.Predmet.OstaliListFormatedWithAdressOIB>
    <izvorni_sadrzaj>
      <item>Matija Hrlić, Anina ulica 59, 10000 Zagreb punomoćnik sudionika u postupku DORIS REVOLUTION jednostavno društvo s ograničenom odgovornošću za ugostiteljstvo i usluge</item>
      <item>Zagrebačka banka d.d., Trg bana Josipa Jelačića 10, 10000 Zagreb</item>
    </izvorni_sadrzaj>
    <derivirana_varijabla naziv="DomainObject.Predmet.OstaliListFormatedWithAdressOIB_1">
      <item>Matija Hrlić, Anina ulica 59, 10000 Zagreb punomoćnik sudionika u postupku DORIS REVOLUTION jednostavno društvo s ograničenom odgovornošću za ugostiteljstvo i usluge</item>
      <item>Zagrebačka banka d.d., Trg bana Josipa Jelačića 10, 10000 Zagreb</item>
    </derivirana_varijabla>
  </DomainObject.Predmet.OstaliListFormatedWithAdressOIB>
  <DomainObject.Predmet.OstaliListNazivFormated>
    <izvorni_sadrzaj>
      <item>Matija Hrlić</item>
      <item>Zagrebačka banka d.d.</item>
    </izvorni_sadrzaj>
    <derivirana_varijabla naziv="DomainObject.Predmet.OstaliListNazivFormated_1">
      <item>Matija Hrlić</item>
      <item>Zagrebačka banka d.d.</item>
    </derivirana_varijabla>
  </DomainObject.Predmet.OstaliListNazivFormated>
  <DomainObject.Predmet.OstaliListNazivFormatedOIB>
    <izvorni_sadrzaj>
      <item>Matija Hrlić</item>
      <item>Zagrebačka banka d.d.</item>
    </izvorni_sadrzaj>
    <derivirana_varijabla naziv="DomainObject.Predmet.OstaliListNazivFormatedOIB_1">
      <item>Matija Hrlić</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St-3210/2018-20</izvorni_sadrzaj>
    <derivirana_varijabla naziv="DomainObject.PoslovniBrojDokumenta_1">St-3210/2018-20</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DORIS REVOLUTION jednostavno društvo s ograničenom odgovornošću za ugostiteljstvo i usluge</izvorni_sadrzaj>
    <derivirana_varijabla naziv="DomainObject.Predmet.ProtustrankaIDrugi_1">DORIS REVOLUTION jednostavno društvo s ograničenom odgovornošću za ugostiteljstvo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DORIS REVOLUTION jednostavno društvo s ograničenom odgovornošću za ugostiteljstvo i usluge, OIB 59172093326, V. Poljanice 9, 10000 Zagreb</izvorni_sadrzaj>
    <derivirana_varijabla naziv="DomainObject.Predmet.ProtustrankaIDrugiAdressOIB_1">DORIS REVOLUTION jednostavno društvo s ograničenom odgovornošću za ugostiteljstvo i usluge, OIB 59172093326, V.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DORIS REVOLUTION jednostavno društvo s ograničenom odgovornošću za ugostiteljstvo i usluge</item>
      <item>FINANCIJSKA AGENCIJA, RC Zagreb</item>
      <item>Matija Hrlić</item>
      <item>Zagrebačka banka d.d.</item>
    </izvorni_sadrzaj>
    <derivirana_varijabla naziv="DomainObject.Predmet.SudioniciListNaziv_1">
      <item>DORIS REVOLUTION jednostavno društvo s ograničenom odgovornošću za ugostiteljstvo i usluge</item>
      <item>FINANCIJSKA AGENCIJA, RC Zagreb</item>
      <item>Matija Hrlić</item>
      <item>Zagrebačka banka d.d.</item>
    </derivirana_varijabla>
  </DomainObject.Predmet.SudioniciListNaziv>
  <DomainObject.Predmet.SudioniciListAdressOIB>
    <izvorni_sadrzaj>
      <item>DORIS REVOLUTION jednostavno društvo s ograničenom odgovornošću za ugostiteljstvo i usluge, OIB 59172093326, V. Poljanice 9,10000 Zagreb</item>
      <item>FINANCIJSKA AGENCIJA, RC Zagreb, OIB 85821130368, Trg svibanjskih žrtava 1995. 1,10000 Zagreb</item>
      <item>Matija Hrlić, Anina ulica 59,10000 Zagreb</item>
      <item>Zagrebačka banka d.d., Trg bana Josipa Jelačića 10,10000 Zagreb</item>
    </izvorni_sadrzaj>
    <derivirana_varijabla naziv="DomainObject.Predmet.SudioniciListAdressOIB_1">
      <item>DORIS REVOLUTION jednostavno društvo s ograničenom odgovornošću za ugostiteljstvo i usluge, OIB 59172093326, V. Poljanice 9,10000 Zagreb</item>
      <item>FINANCIJSKA AGENCIJA, RC Zagreb, OIB 85821130368, Trg svibanjskih žrtava 1995. 1,10000 Zagreb</item>
      <item>Matija Hrlić, Anina ulica 59,10000 Zagreb</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59172093326</item>
      <item>, OIB 85821130368</item>
      <item>, OIB null</item>
      <item>, OIB null</item>
    </izvorni_sadrzaj>
    <derivirana_varijabla naziv="DomainObject.Predmet.SudioniciListNazivOIB_1">
      <item>, OIB 59172093326</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St-3210/2018-19</izvorni_sadrzaj>
    <derivirana_varijabla naziv="DomainObject.PredzadnjaOdlukaIzPredmeta.Oznaka_1">St-3210/2018-19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1132</properties:Words>
  <properties:Characters>6004</properties:Characters>
  <properties:Lines>133</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2019-03-08T12:23:00Z</dcterms:created>
  <dc:creator>Danijela Uzelac</dc:creator>
  <dc:description/>
  <cp:keywords/>
  <cp:lastModifiedBy>Katarina Franjić</cp:lastModifiedBy>
  <cp:lastPrinted>2019-03-18T12:39:00Z</cp:lastPrinted>
  <dcterms:modified xmlns:xsi="http://www.w3.org/2001/XMLSchema-instance" xsi:type="dcterms:W3CDTF">2019-03-18T12:39:00Z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St-3210/2018-20 / Odluka - Rješenje - otvaranje i zaključenje stečajnog postupka (čl. 132) (st-3210-18_10._rješenje_otvaranje_i_zaključenje_132._SZ-a_18.3.2019..docx)</vt:lpwstr>
  </prop:property>
  <prop:property name="CC_coloring" pid="4" fmtid="{D5CDD505-2E9C-101B-9397-08002B2CF9AE}">
    <vt:bool>false</vt:bool>
  </prop:property>
  <prop:property name="BrojStranica" pid="5" fmtid="{D5CDD505-2E9C-101B-9397-08002B2CF9AE}">
    <vt:i4>3</vt:i4>
  </prop:property>
</prop:Properties>
</file>