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3d80" w14:paraId="0113d80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337F62">
        <w:rPr>
          <w:b/>
        </w:rPr>
        <w:t>6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8F187E">
        <w:t>13.973,00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>, po početnoj cijeni u iznosu od</w:t>
      </w:r>
      <w:r w:rsidR="00EB40EA">
        <w:t xml:space="preserve"> </w:t>
      </w:r>
      <w:r w:rsidR="008F187E">
        <w:t>126.428,00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8F187E">
        <w:t>166.240,00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FD45F9">
        <w:t>2</w:t>
      </w:r>
      <w:r w:rsidR="008F187E">
        <w:t>6.696,00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FD45F9">
        <w:t>1</w:t>
      </w:r>
      <w:r w:rsidR="008F187E">
        <w:t>7.018,00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B40EA">
        <w:t>1.</w:t>
      </w:r>
      <w:r w:rsidR="008F187E">
        <w:t>071,00</w:t>
      </w:r>
      <w:r w:rsidR="006B4592">
        <w:t xml:space="preserve"> </w:t>
      </w:r>
      <w:r>
        <w:t>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8F187E">
        <w:t xml:space="preserve"> 19.609,00 </w:t>
      </w:r>
      <w:r>
        <w:t>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6B4592">
        <w:t xml:space="preserve"> </w:t>
      </w:r>
      <w:r w:rsidR="008F187E">
        <w:t>18.511,00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1</w:t>
      </w:r>
      <w:r w:rsidR="008F187E">
        <w:t>1.082,00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AC0CA4">
        <w:t>šesnae</w:t>
      </w:r>
      <w:r w:rsidR="00EB40EA">
        <w:t>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3110FB">
        <w:rPr>
          <w:b/>
        </w:rPr>
        <w:t xml:space="preserve">a najkasnije do </w:t>
      </w:r>
      <w:r w:rsidR="00AC0CA4">
        <w:rPr>
          <w:b/>
        </w:rPr>
        <w:t>6</w:t>
      </w:r>
      <w:r w:rsidR="00552DEB">
        <w:rPr>
          <w:b/>
        </w:rPr>
        <w:t xml:space="preserve">. </w:t>
      </w:r>
      <w:r w:rsidR="00AC0CA4">
        <w:rPr>
          <w:b/>
        </w:rPr>
        <w:t>lipnja</w:t>
      </w:r>
      <w:r w:rsidR="003110FB" w:rsidRPr="003110FB">
        <w:rPr>
          <w:b/>
        </w:rPr>
        <w:t xml:space="preserve"> </w:t>
      </w:r>
      <w:r w:rsidR="00864D1A" w:rsidRPr="003110FB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552DEB">
          <w:rPr>
            <w:b/>
          </w:rPr>
          <w:t>2019</w:t>
        </w:r>
        <w:r w:rsidR="00D47E51" w:rsidRPr="003110FB">
          <w:rPr>
            <w:b/>
          </w:rPr>
          <w:t>. g</w:t>
        </w:r>
      </w:smartTag>
      <w:r w:rsidR="00D47E51" w:rsidRPr="003110FB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lastRenderedPageBreak/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5D4C48">
        <w:rPr>
          <w:b/>
        </w:rPr>
        <w:t xml:space="preserve">Rok za dostavu ponuda je </w:t>
      </w:r>
      <w:r w:rsidR="00FD45F9">
        <w:rPr>
          <w:b/>
        </w:rPr>
        <w:t xml:space="preserve">7. </w:t>
      </w:r>
      <w:r w:rsidR="00AC0CA4">
        <w:rPr>
          <w:b/>
        </w:rPr>
        <w:t>lipnja</w:t>
      </w:r>
      <w:r w:rsidR="00552DEB">
        <w:rPr>
          <w:b/>
        </w:rPr>
        <w:t xml:space="preserve"> 2019</w:t>
      </w:r>
      <w:r w:rsidR="00864D1A" w:rsidRPr="005D4C48">
        <w:rPr>
          <w:b/>
        </w:rPr>
        <w:t>.</w:t>
      </w:r>
      <w:r w:rsidR="00144520" w:rsidRPr="005D4C48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AC0CA4" w:rsidRPr="00AC0CA4">
        <w:rPr>
          <w:b/>
        </w:rPr>
        <w:t>12. srpnja</w:t>
      </w:r>
      <w:r w:rsidR="00552DEB" w:rsidRPr="00FD45F9">
        <w:rPr>
          <w:b/>
        </w:rPr>
        <w:t xml:space="preserve"> </w:t>
      </w:r>
      <w:r w:rsidR="005D4C48" w:rsidRPr="00FD45F9">
        <w:rPr>
          <w:b/>
        </w:rPr>
        <w:t xml:space="preserve"> 2019.</w:t>
      </w:r>
      <w:r w:rsidR="00693E04" w:rsidRPr="00FD45F9">
        <w:rPr>
          <w:b/>
        </w:rPr>
        <w:t xml:space="preserve"> godine</w:t>
      </w:r>
      <w:r w:rsidR="00693E04">
        <w:t xml:space="preserve">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AC0CA4" w:rsidRPr="00AC0CA4">
        <w:rPr>
          <w:b/>
        </w:rPr>
        <w:t>13. lipnja</w:t>
      </w:r>
      <w:r w:rsidR="005D4C48" w:rsidRPr="00FD45F9">
        <w:rPr>
          <w:b/>
        </w:rPr>
        <w:t xml:space="preserve"> 2019. </w:t>
      </w:r>
      <w:r w:rsidRPr="00FD45F9">
        <w:rPr>
          <w:b/>
        </w:rPr>
        <w:t xml:space="preserve"> godine</w:t>
      </w:r>
      <w:r>
        <w:t xml:space="preserve">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FD45F9">
        <w:t>11</w:t>
      </w:r>
      <w:r w:rsidR="005D4C48">
        <w:t>,30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FB3" w:rsidP="00CB0F35" w:rsidR="002A4FB3">
      <w:r>
        <w:separator/>
      </w:r>
    </w:p>
  </w:endnote>
  <w:endnote w:id="0" w:type="continuationSeparator">
    <w:p w:rsidRDefault="002A4FB3" w:rsidP="00CB0F35" w:rsidR="002A4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FB3" w:rsidP="00CB0F35" w:rsidR="002A4FB3">
      <w:r>
        <w:separator/>
      </w:r>
    </w:p>
  </w:footnote>
  <w:footnote w:id="0" w:type="continuationSeparator">
    <w:p w:rsidRDefault="002A4FB3" w:rsidP="00CB0F35" w:rsidR="002A4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F05" w:rsidP="00CB0F35" w:rsidR="00276F05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276F05" w:rsidP="00CB0F35" w:rsidR="00276F05">
    <w:pPr>
      <w:pStyle w:val="Zaglavlje"/>
      <w:jc w:val="center"/>
    </w:pPr>
  </w:p>
  <w:p w:rsidRDefault="00276F05" w:rsidR="00276F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F05" w:rsidP="00CB0F35" w:rsidR="00276F0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7171"/>
    <w:rsid w:val="00043FAC"/>
    <w:rsid w:val="0006791A"/>
    <w:rsid w:val="00074720"/>
    <w:rsid w:val="000932FF"/>
    <w:rsid w:val="000A070C"/>
    <w:rsid w:val="000A1086"/>
    <w:rsid w:val="000C728E"/>
    <w:rsid w:val="000E2149"/>
    <w:rsid w:val="000E5A89"/>
    <w:rsid w:val="000F3F1E"/>
    <w:rsid w:val="000F7DED"/>
    <w:rsid w:val="001152FC"/>
    <w:rsid w:val="00116C64"/>
    <w:rsid w:val="00122A86"/>
    <w:rsid w:val="00144520"/>
    <w:rsid w:val="0015309E"/>
    <w:rsid w:val="001577C6"/>
    <w:rsid w:val="0016003D"/>
    <w:rsid w:val="001815CC"/>
    <w:rsid w:val="001A559E"/>
    <w:rsid w:val="001C2B46"/>
    <w:rsid w:val="001C5EAA"/>
    <w:rsid w:val="001C67DC"/>
    <w:rsid w:val="001D7FC5"/>
    <w:rsid w:val="001E1C3B"/>
    <w:rsid w:val="00242B8F"/>
    <w:rsid w:val="00260063"/>
    <w:rsid w:val="00276F05"/>
    <w:rsid w:val="00286840"/>
    <w:rsid w:val="002A4FB3"/>
    <w:rsid w:val="002C1D00"/>
    <w:rsid w:val="002C2053"/>
    <w:rsid w:val="002C53B0"/>
    <w:rsid w:val="002E42C2"/>
    <w:rsid w:val="003110FB"/>
    <w:rsid w:val="00313A4E"/>
    <w:rsid w:val="00337F62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96893"/>
    <w:rsid w:val="004C01BB"/>
    <w:rsid w:val="004E0ABA"/>
    <w:rsid w:val="00515379"/>
    <w:rsid w:val="005369C7"/>
    <w:rsid w:val="0053708E"/>
    <w:rsid w:val="00552DEB"/>
    <w:rsid w:val="00554952"/>
    <w:rsid w:val="00576163"/>
    <w:rsid w:val="005D05FC"/>
    <w:rsid w:val="005D4C48"/>
    <w:rsid w:val="005D6E00"/>
    <w:rsid w:val="00601114"/>
    <w:rsid w:val="00621A94"/>
    <w:rsid w:val="006407C6"/>
    <w:rsid w:val="0066732C"/>
    <w:rsid w:val="00672336"/>
    <w:rsid w:val="00673260"/>
    <w:rsid w:val="00685FF4"/>
    <w:rsid w:val="00693E04"/>
    <w:rsid w:val="006B4592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7E2F8E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D3D80"/>
    <w:rsid w:val="008F187E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0CA4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D45F9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8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8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724</properties:Words>
  <properties:Characters>3893</properties:Characters>
  <properties:Lines>73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2019-05-21T06:24:00Z</dcterms:created>
  <dc:creator>Home</dc:creator>
  <cp:lastModifiedBy>Tatjana Rukelj</cp:lastModifiedBy>
  <cp:lastPrinted>2018-12-05T06:08:00Z</cp:lastPrinted>
  <dcterms:modified xmlns:xsi="http://www.w3.org/2001/XMLSchema-instance" xsi:type="dcterms:W3CDTF">2019-05-21T06:26:00Z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St-74/2012-739 / Podnesak - Podnesak (16.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