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dcfd" w14:paraId="308dcfd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7307C6">
        <w:t>4375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5527D">
        <w:t xml:space="preserve"> </w:t>
      </w:r>
      <w:r w:rsidR="00DC4B20">
        <w:t xml:space="preserve"> </w:t>
      </w:r>
      <w:r w:rsidR="007307C6">
        <w:t xml:space="preserve">KEMOMETAL d.o.o. Zagreb, Trnsko 29 c, OIB </w:t>
      </w:r>
      <w:r w:rsidR="007307C6" w:rsidRPr="007A2A60">
        <w:t>32901303035</w:t>
      </w:r>
      <w:r w:rsidR="00DC4B20">
        <w:t xml:space="preserve">, </w:t>
      </w:r>
      <w:r w:rsidR="007307C6">
        <w:rPr>
          <w:lang w:val="hr-HR"/>
        </w:rPr>
        <w:t>21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457A1">
        <w:rPr>
          <w:szCs w:val="24"/>
          <w:lang w:val="hr-HR"/>
        </w:rPr>
        <w:t xml:space="preserve"> </w:t>
      </w:r>
      <w:r w:rsidR="00CA62A5">
        <w:rPr>
          <w:szCs w:val="24"/>
          <w:lang w:val="hr-HR"/>
        </w:rPr>
        <w:t xml:space="preserve"> </w:t>
      </w:r>
      <w:r w:rsidR="007307C6">
        <w:rPr>
          <w:szCs w:val="24"/>
          <w:lang w:val="hr-HR"/>
        </w:rPr>
        <w:t xml:space="preserve">Denis Sarić, Zagreb, Čikatska 15, OIB </w:t>
      </w:r>
      <w:r w:rsidR="007307C6" w:rsidRPr="007307C6">
        <w:rPr>
          <w:szCs w:val="24"/>
          <w:lang w:val="hr-HR"/>
        </w:rPr>
        <w:t>82414981415</w:t>
      </w:r>
      <w:r w:rsidR="007307C6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7307C6">
        <w:rPr>
          <w:szCs w:val="24"/>
          <w:lang w:val="hr-HR"/>
        </w:rPr>
        <w:t xml:space="preserve"> </w:t>
      </w:r>
      <w:r w:rsidR="007307C6">
        <w:t xml:space="preserve">KEMOMETAL d.o.o. Zagreb, Trnsko 29 c, OIB </w:t>
      </w:r>
      <w:r w:rsidR="007307C6" w:rsidRPr="007A2A60">
        <w:t>32901303035</w:t>
      </w:r>
      <w:r w:rsidR="00553316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7307C6">
        <w:rPr>
          <w:szCs w:val="24"/>
          <w:lang w:val="hr-HR"/>
        </w:rPr>
        <w:t xml:space="preserve"> Denis Sarić, Zagreb, Čikatska 15, OIB </w:t>
      </w:r>
      <w:r w:rsidR="007307C6" w:rsidRPr="007307C6">
        <w:rPr>
          <w:szCs w:val="24"/>
          <w:lang w:val="hr-HR"/>
        </w:rPr>
        <w:t>82414981415</w:t>
      </w:r>
      <w:r w:rsidR="002A6941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7307C6">
        <w:rPr>
          <w:szCs w:val="24"/>
          <w:lang w:val="hr-HR"/>
        </w:rPr>
        <w:t>21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4041DD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4041DD">
        <w:rPr>
          <w:szCs w:val="24"/>
          <w:lang w:val="hr-HR"/>
        </w:rPr>
        <w:t>,</w:t>
      </w:r>
      <w:r w:rsidR="004041DD">
        <w:t>v.r.</w:t>
      </w:r>
    </w:p>
    <w:p w:rsidRDefault="004041DD" w:rsidP="00492E13" w:rsidR="004041DD">
      <w:pPr>
        <w:jc w:val="center"/>
      </w:pPr>
    </w:p>
    <w:p w:rsidRDefault="004041DD" w:rsidP="00492E13" w:rsidR="004041DD">
      <w:pPr>
        <w:jc w:val="center"/>
      </w:pPr>
    </w:p>
    <w:p w:rsidRDefault="004041DD" w:rsidP="002152A3" w:rsidR="004041DD">
      <w:pPr>
        <w:jc w:val="right"/>
      </w:pPr>
      <w:r>
        <w:t>za točnost otpravka</w:t>
      </w:r>
    </w:p>
    <w:p w:rsidRDefault="004041DD" w:rsidP="002152A3" w:rsidR="004041DD">
      <w:pPr>
        <w:jc w:val="right"/>
      </w:pPr>
      <w:r>
        <w:t>ovlašteni službenik</w:t>
      </w:r>
    </w:p>
    <w:p w:rsidRDefault="004041DD" w:rsidP="002152A3" w:rsidR="004041DD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7307C6">
          <w:t>4375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A6941"/>
    <w:rsid w:val="002B0F93"/>
    <w:rsid w:val="002E0F18"/>
    <w:rsid w:val="00337C69"/>
    <w:rsid w:val="00341663"/>
    <w:rsid w:val="00376A05"/>
    <w:rsid w:val="003870A0"/>
    <w:rsid w:val="003A7E7C"/>
    <w:rsid w:val="004041DD"/>
    <w:rsid w:val="004339E0"/>
    <w:rsid w:val="0044587B"/>
    <w:rsid w:val="004C5A0A"/>
    <w:rsid w:val="004F752E"/>
    <w:rsid w:val="00553316"/>
    <w:rsid w:val="005F7050"/>
    <w:rsid w:val="00604B39"/>
    <w:rsid w:val="00614FE6"/>
    <w:rsid w:val="006A1AB6"/>
    <w:rsid w:val="006D4FC7"/>
    <w:rsid w:val="006E68C9"/>
    <w:rsid w:val="006F11B8"/>
    <w:rsid w:val="006F204F"/>
    <w:rsid w:val="007307C6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5527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A62A5"/>
    <w:rsid w:val="00CC49D8"/>
    <w:rsid w:val="00CD4AA1"/>
    <w:rsid w:val="00CE299A"/>
    <w:rsid w:val="00D2139E"/>
    <w:rsid w:val="00D457A1"/>
    <w:rsid w:val="00D85607"/>
    <w:rsid w:val="00D93A7D"/>
    <w:rsid w:val="00D9489E"/>
    <w:rsid w:val="00DC4B20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04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1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1D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1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1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04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1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1D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1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1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4375</izvorni_sadrzaj>
    <derivirana_varijabla naziv="DomainObject.Predmet.Broj_1">4375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St-4375/2016</izvorni_sadrzaj>
    <derivirana_varijabla naziv="DomainObject.Predmet.OznakaBroj_1">St-4375/2016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KEMOMETAL d.o.o. zastupanog po punomoćniku Denis Sarić</izvorni_sadrzaj>
    <derivirana_varijabla naziv="DomainObject.Predmet.ProtustrankaFormated_1">  KEMOMETAL d.o.o. zastupanog po punomoćniku Denis Sarić</derivirana_varijabla>
  </DomainObject.Predmet.ProtustrankaFormated>
  <DomainObject.Predmet.ProtustrankaFormatedOIB>
    <izvorni_sadrzaj>  KEMOMETAL d.o.o., OIB 32901303035 zastupanog po punomoćniku Denis Sarić</izvorni_sadrzaj>
    <derivirana_varijabla naziv="DomainObject.Predmet.ProtustrankaFormatedOIB_1">  KEMOMETAL d.o.o., OIB 32901303035 zastupanog po punomoćniku Denis Sarić</derivirana_varijabla>
  </DomainObject.Predmet.ProtustrankaFormatedOIB>
  <DomainObject.Predmet.ProtustrankaFormatedWithAdress>
    <izvorni_sadrzaj> KEMOMETAL d.o.o., Trnsko 29 C, 10000 Zagreb zastupanog po punomoćniku Denis Sarić</izvorni_sadrzaj>
    <derivirana_varijabla naziv="DomainObject.Predmet.ProtustrankaFormatedWithAdress_1"> KEMOMETAL d.o.o., Trnsko 29 C, 10000 Zagreb zastupanog po punomoćniku Denis Sarić</derivirana_varijabla>
  </DomainObject.Predmet.ProtustrankaFormatedWithAdress>
  <DomainObject.Predmet.ProtustrankaFormatedWithAdressOIB>
    <izvorni_sadrzaj> KEMOMETAL d.o.o., OIB 32901303035, Trnsko 29 C, 10000 Zagreb zastupanog po punomoćniku Denis Sarić</izvorni_sadrzaj>
    <derivirana_varijabla naziv="DomainObject.Predmet.ProtustrankaFormatedWithAdressOIB_1"> KEMOMETAL d.o.o., OIB 32901303035, Trnsko 29 C, 10000 Zagreb zastupanog po punomoćniku Denis Sarić</derivirana_varijabla>
  </DomainObject.Predmet.ProtustrankaFormatedWithAdressOIB>
  <DomainObject.Predmet.ProtustrankaWithAdress>
    <izvorni_sadrzaj>KEMOMETAL d.o.o. Trnsko 29 C, 10000 Zagreb</izvorni_sadrzaj>
    <derivirana_varijabla naziv="DomainObject.Predmet.ProtustrankaWithAdress_1">KEMOMETAL d.o.o. Trnsko 29 C, 10000 Zagreb</derivirana_varijabla>
  </DomainObject.Predmet.ProtustrankaWithAdress>
  <DomainObject.Predmet.ProtustrankaWithAdressOIB>
    <izvorni_sadrzaj>KEMOMETAL d.o.o., OIB 32901303035, Trnsko 29 C, 10000 Zagreb</izvorni_sadrzaj>
    <derivirana_varijabla naziv="DomainObject.Predmet.ProtustrankaWithAdressOIB_1">KEMOMETAL d.o.o., OIB 32901303035, Trnsko 29 C, 10000 Zagreb</derivirana_varijabla>
  </DomainObject.Predmet.ProtustrankaWithAdressOIB>
  <DomainObject.Predmet.ProtustrankaNazivFormated>
    <izvorni_sadrzaj>KEMOMETAL d.o.o.</izvorni_sadrzaj>
    <derivirana_varijabla naziv="DomainObject.Predmet.ProtustrankaNazivFormated_1">KEMOMETAL d.o.o.</derivirana_varijabla>
  </DomainObject.Predmet.ProtustrankaNazivFormated>
  <DomainObject.Predmet.ProtustrankaNazivFormatedOIB>
    <izvorni_sadrzaj>KEMOMETAL d.o.o., OIB 32901303035</izvorni_sadrzaj>
    <derivirana_varijabla naziv="DomainObject.Predmet.ProtustrankaNazivFormatedOIB_1">KEMOMETAL d.o.o., OIB 32901303035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Sarić</izvorni_sadrzaj>
    <derivirana_varijabla naziv="DomainObject.Predmet.StrankaFormated_1">  FINA Regionalni centar Zagreb; Denis Sarić</derivirana_varijabla>
  </DomainObject.Predmet.StrankaFormated>
  <DomainObject.Predmet.StrankaFormatedOIB>
    <izvorni_sadrzaj>  FINA Regionalni centar Zagreb, OIB 85821130368; Denis Sarić, OIB 82414981415</izvorni_sadrzaj>
    <derivirana_varijabla naziv="DomainObject.Predmet.StrankaFormatedOIB_1">  FINA Regionalni centar Zagreb, OIB 85821130368; Denis Sarić, OIB 82414981415</derivirana_varijabla>
  </DomainObject.Predmet.StrankaFormatedOIB>
  <DomainObject.Predmet.StrankaFormatedWithAdress>
    <izvorni_sadrzaj> FINA Regionalni centar Zagreb, Trg svibanjskih žrtava 1995. br. 1, 10000 Zagreb; Denis Sarić, Čikatska 15, 10000 Zagreb</izvorni_sadrzaj>
    <derivirana_varijabla naziv="DomainObject.Predmet.StrankaFormatedWithAdress_1"> FINA Regionalni centar Zagreb, Trg svibanjskih žrtava 1995. br. 1, 10000 Zagreb; Denis Sarić, Čikatska 15, 10000 Zagreb</derivirana_varijabla>
  </DomainObject.Predmet.StrankaFormatedWithAdress>
  <DomainObject.Predmet.StrankaFormatedWithAdressOIB>
    <izvorni_sadrzaj> FINA Regionalni centar Zagreb, OIB 85821130368, Trg svibanjskih žrtava 1995. br. 1, 10000 Zagreb; Denis Sarić, OIB 82414981415, Čikatska 15, 10000 Zagreb</izvorni_sadrzaj>
    <derivirana_varijabla naziv="DomainObject.Predmet.StrankaFormatedWithAdressOIB_1"> FINA Regionalni centar Zagreb, OIB 85821130368, Trg svibanjskih žrtava 1995. br. 1, 10000 Zagreb; Denis Sarić, OIB 82414981415, Čikatska 15, 10000 Zagreb</derivirana_varijabla>
  </DomainObject.Predmet.StrankaFormatedWithAdressOIB>
  <DomainObject.Predmet.StrankaWithAdress>
    <izvorni_sadrzaj>FINA Regionalni centar Zagreb Trg svibanjskih žrtava 1995. br. 1,10000 Zagreb,Denis Sarić Čikatska 15,10000 Zagreb</izvorni_sadrzaj>
    <derivirana_varijabla naziv="DomainObject.Predmet.StrankaWithAdress_1">FINA Regionalni centar Zagreb Trg svibanjskih žrtava 1995. br. 1,10000 Zagreb,Denis Sarić Čikatska 15,10000 Zagreb</derivirana_varijabla>
  </DomainObject.Predmet.StrankaWithAdress>
  <DomainObject.Predmet.StrankaWithAdressOIB>
    <izvorni_sadrzaj>FINA Regionalni centar Zagreb, OIB 85821130368, Trg svibanjskih žrtava 1995. br. 1,10000 Zagreb,Denis Sarić, OIB 82414981415, Čikatska 15,10000 Zagreb</izvorni_sadrzaj>
    <derivirana_varijabla naziv="DomainObject.Predmet.StrankaWithAdressOIB_1">FINA Regionalni centar Zagreb, OIB 85821130368, Trg svibanjskih žrtava 1995. br. 1,10000 Zagreb,Denis Sarić, OIB 82414981415, Čikatska 15,10000 Zagreb</derivirana_varijabla>
  </DomainObject.Predmet.StrankaWithAdressOIB>
  <DomainObject.Predmet.StrankaNazivFormated>
    <izvorni_sadrzaj>FINA Regionalni centar Zagreb,Denis Sarić</izvorni_sadrzaj>
    <derivirana_varijabla naziv="DomainObject.Predmet.StrankaNazivFormated_1">FINA Regionalni centar Zagreb,Denis Sarić</derivirana_varijabla>
  </DomainObject.Predmet.StrankaNazivFormated>
  <DomainObject.Predmet.StrankaNazivFormatedOIB>
    <izvorni_sadrzaj>FINA Regionalni centar Zagreb, OIB 85821130368,Denis Sarić, OIB 82414981415</izvorni_sadrzaj>
    <derivirana_varijabla naziv="DomainObject.Predmet.StrankaNazivFormatedOIB_1">FINA Regionalni centar Zagreb, OIB 85821130368,Denis Sarić, OIB 82414981415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Denis Sarić</item>
    </izvorni_sadrzaj>
    <derivirana_varijabla naziv="DomainObject.Predmet.StrankaListFormated_1">
      <item>FINA Regionalni centar Zagreb</item>
      <item>Denis Sarić</item>
    </derivirana_varijabla>
  </DomainObject.Predmet.StrankaListFormated>
  <DomainObject.Predmet.StrankaListFormatedOIB>
    <izvorni_sadrzaj>
      <item>FINA Regionalni centar Zagreb, OIB 85821130368</item>
      <item>Denis Sarić, OIB 82414981415</item>
    </izvorni_sadrzaj>
    <derivirana_varijabla naziv="DomainObject.Predmet.StrankaListFormatedOIB_1">
      <item>FINA Regionalni centar Zagreb, OIB 85821130368</item>
      <item>Denis Sarić, OIB 82414981415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Sarić, Čikatska 15, 10000 Zagreb</item>
    </izvorni_sadrzaj>
    <derivirana_varijabla naziv="DomainObject.Predmet.StrankaListFormatedWithAdress_1">
      <item>FINA Regionalni centar Zagreb, Trg svibanjskih žrtava 1995. br. 1, 10000 Zagreb</item>
      <item>Denis Sarić, Čikatska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Sarić, OIB 82414981415, Čikatska 15, 10000 Zagreb</item>
    </izvorni_sadrzaj>
    <derivirana_varijabla naziv="DomainObject.Predmet.StrankaListFormatedWithAdressOIB_1">
      <item>FINA Regionalni centar Zagreb, OIB 85821130368, Trg svibanjskih žrtava 1995. br. 1, 10000 Zagreb</item>
      <item>Denis Sarić, OIB 82414981415, Čikatska 15, 10000 Zagreb</item>
    </derivirana_varijabla>
  </DomainObject.Predmet.StrankaListFormatedWithAdressOIB>
  <DomainObject.Predmet.StrankaListNazivFormated>
    <izvorni_sadrzaj>
      <item>FINA Regionalni centar Zagreb</item>
      <item>Denis Sarić</item>
    </izvorni_sadrzaj>
    <derivirana_varijabla naziv="DomainObject.Predmet.StrankaListNazivFormated_1">
      <item>FINA Regionalni centar Zagreb</item>
      <item>Denis Sarić</item>
    </derivirana_varijabla>
  </DomainObject.Predmet.StrankaListNazivFormated>
  <DomainObject.Predmet.StrankaListNazivFormatedOIB>
    <izvorni_sadrzaj>
      <item>FINA Regionalni centar Zagreb, OIB 85821130368</item>
      <item>Denis Sarić, OIB 82414981415</item>
    </izvorni_sadrzaj>
    <derivirana_varijabla naziv="DomainObject.Predmet.StrankaListNazivFormatedOIB_1">
      <item>FINA Regionalni centar Zagreb, OIB 85821130368</item>
      <item>Denis Sarić, OIB 82414981415</item>
    </derivirana_varijabla>
  </DomainObject.Predmet.StrankaListNazivFormatedOIB>
  <DomainObject.Predmet.ProtuStrankaListFormated>
    <izvorni_sadrzaj>
      <item>KEMOMETAL d.o.o. zastupanog po punomoćniku Denis Sarić</item>
    </izvorni_sadrzaj>
    <derivirana_varijabla naziv="DomainObject.Predmet.ProtuStrankaListFormated_1">
      <item>KEMOMETAL d.o.o. zastupanog po punomoćniku Denis Sarić</item>
    </derivirana_varijabla>
  </DomainObject.Predmet.ProtuStrankaListFormated>
  <DomainObject.Predmet.ProtuStrankaListFormatedOIB>
    <izvorni_sadrzaj>
      <item>KEMOMETAL d.o.o., OIB 32901303035 zastupanog po punomoćniku Denis Sarić</item>
    </izvorni_sadrzaj>
    <derivirana_varijabla naziv="DomainObject.Predmet.ProtuStrankaListFormatedOIB_1">
      <item>KEMOMETAL d.o.o., OIB 32901303035 zastupanog po punomoćniku Denis Sarić</item>
    </derivirana_varijabla>
  </DomainObject.Predmet.ProtuStrankaListFormatedOIB>
  <DomainObject.Predmet.ProtuStrankaListFormatedWithAdress>
    <izvorni_sadrzaj>
      <item>KEMOMETAL d.o.o., Trnsko 29 C, 10000 Zagreb zastupanog po punomoćniku Denis Sarić</item>
    </izvorni_sadrzaj>
    <derivirana_varijabla naziv="DomainObject.Predmet.ProtuStrankaListFormatedWithAdress_1">
      <item>KEMOMETAL d.o.o., Trnsko 29 C, 10000 Zagreb zastupanog po punomoćniku Denis Sarić</item>
    </derivirana_varijabla>
  </DomainObject.Predmet.ProtuStrankaListFormatedWithAdress>
  <DomainObject.Predmet.ProtuStrankaListFormatedWithAdressOIB>
    <izvorni_sadrzaj>
      <item>KEMOMETAL d.o.o., OIB 32901303035, Trnsko 29 C, 10000 Zagreb zastupanog po punomoćniku Denis Sarić</item>
    </izvorni_sadrzaj>
    <derivirana_varijabla naziv="DomainObject.Predmet.ProtuStrankaListFormatedWithAdressOIB_1">
      <item>KEMOMETAL d.o.o., OIB 32901303035, Trnsko 29 C, 10000 Zagreb zastupanog po punomoćniku Denis Sarić</item>
    </derivirana_varijabla>
  </DomainObject.Predmet.ProtuStrankaListFormatedWithAdressOIB>
  <DomainObject.Predmet.ProtuStrankaListNazivFormated>
    <izvorni_sadrzaj>
      <item>KEMOMETAL d.o.o.</item>
    </izvorni_sadrzaj>
    <derivirana_varijabla naziv="DomainObject.Predmet.ProtuStrankaListNazivFormated_1">
      <item>KEMOMETAL d.o.o.</item>
    </derivirana_varijabla>
  </DomainObject.Predmet.ProtuStrankaListNazivFormated>
  <DomainObject.Predmet.ProtuStrankaListNazivFormatedOIB>
    <izvorni_sadrzaj>
      <item>KEMOMETAL d.o.o., OIB 32901303035</item>
    </izvorni_sadrzaj>
    <derivirana_varijabla naziv="DomainObject.Predmet.ProtuStrankaListNazivFormatedOIB_1">
      <item>KEMOMETAL d.o.o., OIB 32901303035</item>
    </derivirana_varijabla>
  </DomainObject.Predmet.ProtuStrankaListNazivFormatedOIB>
  <DomainObject.Predmet.OstaliListFormated>
    <izvorni_sadrzaj>
      <item>Denis Sarić punomoćnik sudionika u postupku KEMOMETAL d.o.o.</item>
    </izvorni_sadrzaj>
    <derivirana_varijabla naziv="DomainObject.Predmet.OstaliListFormated_1">
      <item>Denis Sarić punomoćnik sudionika u postupku KEMOMETAL d.o.o.</item>
    </derivirana_varijabla>
  </DomainObject.Predmet.OstaliListFormated>
  <DomainObject.Predmet.OstaliListFormatedOIB>
    <izvorni_sadrzaj>
      <item>Denis Sarić, OIB 82414981415 punomoćnik sudionika u postupku KEMOMETAL d.o.o.</item>
    </izvorni_sadrzaj>
    <derivirana_varijabla naziv="DomainObject.Predmet.OstaliListFormatedOIB_1">
      <item>Denis Sarić, OIB 82414981415 punomoćnik sudionika u postupku KEMOMETAL d.o.o.</item>
    </derivirana_varijabla>
  </DomainObject.Predmet.OstaliListFormatedOIB>
  <DomainObject.Predmet.OstaliListFormatedWithAdress>
    <izvorni_sadrzaj>
      <item>Denis Sarić, Čikatska 15, 10000 Zagreb punomoćnik sudionika u postupku KEMOMETAL d.o.o.</item>
    </izvorni_sadrzaj>
    <derivirana_varijabla naziv="DomainObject.Predmet.OstaliListFormatedWithAdress_1">
      <item>Denis Sarić, Čikatska 15, 10000 Zagreb punomoćnik sudionika u postupku KEMOMETAL d.o.o.</item>
    </derivirana_varijabla>
  </DomainObject.Predmet.OstaliListFormatedWithAdress>
  <DomainObject.Predmet.OstaliListFormatedWithAdressOIB>
    <izvorni_sadrzaj>
      <item>Denis Sarić, OIB 82414981415, Čikatska 15, 10000 Zagreb punomoćnik sudionika u postupku KEMOMETAL d.o.o.</item>
    </izvorni_sadrzaj>
    <derivirana_varijabla naziv="DomainObject.Predmet.OstaliListFormatedWithAdressOIB_1">
      <item>Denis Sarić, OIB 82414981415, Čikatska 15, 10000 Zagreb punomoćnik sudionika u postupku KEMOMETAL d.o.o.</item>
    </derivirana_varijabla>
  </DomainObject.Predmet.OstaliListFormatedWithAdressOIB>
  <DomainObject.Predmet.OstaliListNazivFormated>
    <izvorni_sadrzaj>
      <item>Denis Sarić</item>
    </izvorni_sadrzaj>
    <derivirana_varijabla naziv="DomainObject.Predmet.OstaliListNazivFormated_1">
      <item>Denis Sarić</item>
    </derivirana_varijabla>
  </DomainObject.Predmet.OstaliListNazivFormated>
  <DomainObject.Predmet.OstaliListNazivFormatedOIB>
    <izvorni_sadrzaj>
      <item>Denis Sarić, OIB 82414981415</item>
    </izvorni_sadrzaj>
    <derivirana_varijabla naziv="DomainObject.Predmet.OstaliListNazivFormatedOIB_1">
      <item>Denis Sarić, OIB 82414981415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KEMOMETAL d.o.o.</izvorni_sadrzaj>
    <derivirana_varijabla naziv="DomainObject.Predmet.ProtustrankaIDrugi_1">KEMOMETAL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KEMOMETAL d.o.o., OIB 32901303035, Trnsko 29 C, 10000 Zagreb</izvorni_sadrzaj>
    <derivirana_varijabla naziv="DomainObject.Predmet.ProtustrankaIDrugiAdressOIB_1">KEMOMETAL d.o.o., OIB 32901303035, Trnsko 29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KEMOMETAL d.o.o.</item>
      <item>Denis Sarić</item>
      <item>Denis Sarić</item>
    </izvorni_sadrzaj>
    <derivirana_varijabla naziv="DomainObject.Predmet.SudioniciListNaziv_1">
      <item>FINA Regionalni centar Zagreb</item>
      <item>KEMOMETAL d.o.o.</item>
      <item>Denis Sarić</item>
      <item>Denis Sarić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KEMOMETAL d.o.o., OIB 32901303035, Trnsko 29 C,10000 Zagreb</item>
      <item>Denis Sarić, OIB 82414981415, Čikatska 15,10000 Zagreb</item>
      <item>Denis Sarić, OIB 82414981415, Čikatska 15,10000 Zagreb</item>
    </izvorni_sadrzaj>
    <derivirana_varijabla naziv="DomainObject.Predmet.SudioniciListAdressOIB_1">
      <item>FINA Regionalni centar Zagreb, OIB 85821130368, Trg svibanjskih žrtava 1995. br. 1,10000 Zagreb</item>
      <item>KEMOMETAL d.o.o., OIB 32901303035, Trnsko 29 C,10000 Zagreb</item>
      <item>Denis Sarić, OIB 82414981415, Čikatska 15,10000 Zagreb</item>
      <item>Denis Sarić, OIB 82414981415, Čikatska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32901303035</item>
      <item>, OIB 82414981415</item>
      <item>, OIB 82414981415</item>
    </izvorni_sadrzaj>
    <derivirana_varijabla naziv="DomainObject.Predmet.SudioniciListNazivOIB_1">
      <item>, OIB 85821130368</item>
      <item>, OIB 32901303035</item>
      <item>, OIB 82414981415</item>
      <item>, OIB 82414981415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470</properties:Words>
  <properties:Characters>2291</properties:Characters>
  <properties:Lines>66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2017-02-21T09:31:00Z</dcterms:created>
  <dc:creator>MINISTARSTVO PRAVOSUĐA</dc:creator>
  <cp:lastModifiedBy>Višnja Svečak</cp:lastModifiedBy>
  <cp:lastPrinted>2017-02-21T10:02:00Z</cp:lastPrinted>
  <dcterms:modified xmlns:xsi="http://www.w3.org/2001/XMLSchema-instance" xsi:type="dcterms:W3CDTF">2017-02-21T10:02:00Z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