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9463" w14:paraId="c369463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D91FFE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D91FFE">
              <w:rPr>
                <w:rFonts w:hAnsi="Times New Roman" w:ascii="Times New Roman"/>
                <w:snapToGrid/>
                <w:szCs w:val="24"/>
                <w:lang w:eastAsia="hr-HR" w:val="hr-HR"/>
              </w:rPr>
              <w:t>1067/16-24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CB774E" w:rsidR="009E3821" w:rsidRPr="00CB77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C76909">
        <w:rPr>
          <w:rFonts w:hAnsi="Times New Roman" w:ascii="Times New Roman"/>
          <w:szCs w:val="24"/>
          <w:lang w:val="hr-HR"/>
        </w:rPr>
        <w:t>nad</w:t>
      </w:r>
      <w:r w:rsidR="00D91FFE">
        <w:rPr>
          <w:rFonts w:hAnsi="Times New Roman" w:ascii="Times New Roman"/>
          <w:szCs w:val="24"/>
          <w:lang w:val="hr-HR"/>
        </w:rPr>
        <w:t xml:space="preserve"> </w:t>
      </w:r>
      <w:r w:rsidR="00D91FFE" w:rsidRPr="00D91FFE">
        <w:rPr>
          <w:rFonts w:hAnsi="Times New Roman" w:ascii="Times New Roman"/>
          <w:szCs w:val="24"/>
          <w:lang w:val="hr-HR"/>
        </w:rPr>
        <w:t>stečajnim dužnikom AV INTER d.o.o. u stečaju, Bednja, Rinkovec 64, OIB: 21992557602</w:t>
      </w:r>
      <w:r w:rsidR="00D91FFE">
        <w:rPr>
          <w:rFonts w:hAnsi="Times New Roman" w:ascii="Times New Roman"/>
          <w:szCs w:val="24"/>
          <w:lang w:val="hr-HR"/>
        </w:rPr>
        <w:t>, 24</w:t>
      </w:r>
      <w:r w:rsidR="00D9493D">
        <w:rPr>
          <w:rFonts w:hAnsi="Times New Roman" w:ascii="Times New Roman"/>
          <w:szCs w:val="24"/>
          <w:lang w:val="hr-HR"/>
        </w:rPr>
        <w:t xml:space="preserve">. travnja </w:t>
      </w:r>
      <w:r w:rsidR="001C15BF" w:rsidRPr="001C15BF">
        <w:rPr>
          <w:rFonts w:hAnsi="Times New Roman" w:ascii="Times New Roman"/>
          <w:szCs w:val="24"/>
          <w:lang w:val="hr-HR"/>
        </w:rPr>
        <w:t>2018.,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D91FFE" w:rsidR="00273580" w:rsidRPr="00D91FFE">
      <w:pPr>
        <w:pStyle w:val="Odlomakpopisa"/>
        <w:numPr>
          <w:ilvl w:val="0"/>
          <w:numId w:val="15"/>
        </w:numPr>
        <w:jc w:val="center"/>
        <w:rPr>
          <w:rFonts w:hAnsi="Times New Roman" w:ascii="Times New Roman"/>
          <w:szCs w:val="24"/>
          <w:lang w:val="hr-HR"/>
        </w:rPr>
      </w:pPr>
      <w:r w:rsidRPr="00D91FFE">
        <w:rPr>
          <w:rFonts w:hAnsi="Times New Roman" w:ascii="Times New Roman"/>
          <w:szCs w:val="24"/>
          <w:lang w:val="hr-HR"/>
        </w:rPr>
        <w:t>lipnja</w:t>
      </w:r>
      <w:r w:rsidR="00C92471" w:rsidRPr="00D91FFE">
        <w:rPr>
          <w:rFonts w:hAnsi="Times New Roman" w:ascii="Times New Roman"/>
          <w:szCs w:val="24"/>
          <w:lang w:val="hr-HR"/>
        </w:rPr>
        <w:t xml:space="preserve"> 2018</w:t>
      </w:r>
      <w:r w:rsidR="00FA6542" w:rsidRPr="00D91FFE">
        <w:rPr>
          <w:rFonts w:hAnsi="Times New Roman" w:ascii="Times New Roman"/>
          <w:szCs w:val="24"/>
          <w:lang w:val="hr-HR"/>
        </w:rPr>
        <w:t xml:space="preserve">. godine u </w:t>
      </w:r>
      <w:r w:rsidR="00D91FFE">
        <w:rPr>
          <w:rFonts w:hAnsi="Times New Roman" w:ascii="Times New Roman"/>
          <w:szCs w:val="24"/>
          <w:lang w:val="hr-HR"/>
        </w:rPr>
        <w:t>08,15</w:t>
      </w:r>
      <w:r w:rsidR="00C92471" w:rsidRPr="00D91FFE">
        <w:rPr>
          <w:rFonts w:hAnsi="Times New Roman" w:ascii="Times New Roman"/>
          <w:szCs w:val="24"/>
          <w:lang w:val="hr-HR"/>
        </w:rPr>
        <w:t xml:space="preserve"> </w:t>
      </w:r>
      <w:r w:rsidR="00FA6542" w:rsidRPr="00D91FFE">
        <w:rPr>
          <w:rFonts w:hAnsi="Times New Roman" w:ascii="Times New Roman"/>
          <w:szCs w:val="24"/>
          <w:lang w:val="hr-HR"/>
        </w:rPr>
        <w:t>sati</w:t>
      </w:r>
      <w:r w:rsidR="00BD5344" w:rsidRPr="00D91FFE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9493D" w:rsidP="009C30B4" w:rsidR="00D9493D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U Varaždinu</w:t>
      </w:r>
      <w:r w:rsidR="00D91FFE">
        <w:rPr>
          <w:rFonts w:hAnsi="Times New Roman" w:ascii="Times New Roman"/>
          <w:szCs w:val="24"/>
          <w:lang w:val="hr-HR"/>
        </w:rPr>
        <w:t>, 24</w:t>
      </w:r>
      <w:r w:rsidR="00D9493D">
        <w:rPr>
          <w:rFonts w:hAnsi="Times New Roman" w:ascii="Times New Roman"/>
          <w:szCs w:val="24"/>
          <w:lang w:val="hr-HR"/>
        </w:rPr>
        <w:t>. travnja</w:t>
      </w:r>
      <w:r w:rsidR="001C15BF">
        <w:rPr>
          <w:rFonts w:hAnsi="Times New Roman" w:ascii="Times New Roman"/>
          <w:szCs w:val="24"/>
          <w:lang w:val="hr-HR"/>
        </w:rPr>
        <w:t xml:space="preserve"> 2018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B774E" w:rsidP="00CB774E" w:rsidR="00CB774E" w:rsidRPr="00713C20">
      <w:pPr>
        <w:jc w:val="both"/>
        <w:rPr>
          <w:rFonts w:hAnsi="Times New Roman" w:ascii="Times New Roman"/>
          <w:szCs w:val="24"/>
          <w:lang w:val="hr-HR"/>
        </w:rPr>
      </w:pPr>
      <w:r w:rsidRPr="00713C20">
        <w:rPr>
          <w:rFonts w:hAnsi="Times New Roman" w:ascii="Times New Roman"/>
          <w:szCs w:val="24"/>
          <w:lang w:val="hr-HR"/>
        </w:rPr>
        <w:t>DNA:</w:t>
      </w:r>
    </w:p>
    <w:p w:rsidRDefault="00CB774E" w:rsidP="00CB774E" w:rsidR="00CB774E" w:rsidRPr="00713C20">
      <w:pPr>
        <w:jc w:val="both"/>
        <w:rPr>
          <w:rFonts w:hAnsi="Times New Roman" w:ascii="Times New Roman"/>
          <w:szCs w:val="24"/>
          <w:lang w:val="hr-HR"/>
        </w:rPr>
      </w:pPr>
    </w:p>
    <w:p w:rsidRDefault="00CB774E" w:rsidP="00CB774E" w:rsidR="00CB77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lang w:val="hr-HR"/>
        </w:rPr>
        <w:t>1.</w:t>
      </w:r>
      <w:r w:rsidR="007457DD">
        <w:rPr>
          <w:rFonts w:hAnsi="Times New Roman" w:ascii="Times New Roman"/>
          <w:color w:val="000000"/>
          <w:lang w:val="hr-HR"/>
        </w:rPr>
        <w:t xml:space="preserve"> </w:t>
      </w:r>
      <w:r w:rsidRPr="00CB774E">
        <w:rPr>
          <w:rFonts w:hAnsi="Times New Roman" w:ascii="Times New Roman"/>
          <w:szCs w:val="24"/>
          <w:lang w:val="hr-HR"/>
        </w:rPr>
        <w:t>E-oglasna ploča ovog suda kao dostava za:</w:t>
      </w:r>
    </w:p>
    <w:p w:rsidRDefault="00CB774E" w:rsidP="00CB774E" w:rsidR="00CB774E" w:rsidRPr="00D9493D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D91FFE">
        <w:rPr>
          <w:rFonts w:hAnsi="Times New Roman" w:ascii="Times New Roman"/>
          <w:color w:val="000000"/>
          <w:lang w:val="hr-HR"/>
        </w:rPr>
        <w:t>Stečajna</w:t>
      </w:r>
      <w:r>
        <w:rPr>
          <w:rFonts w:hAnsi="Times New Roman" w:ascii="Times New Roman"/>
          <w:color w:val="000000"/>
          <w:lang w:val="hr-HR"/>
        </w:rPr>
        <w:t xml:space="preserve"> upravitel</w:t>
      </w:r>
      <w:r w:rsidR="00D91FFE">
        <w:rPr>
          <w:rFonts w:hAnsi="Times New Roman" w:ascii="Times New Roman"/>
          <w:color w:val="000000"/>
          <w:lang w:val="hr-HR"/>
        </w:rPr>
        <w:t>jica Marija Domijan, Prelog, Sajmišna 8,</w:t>
      </w:r>
    </w:p>
    <w:p w:rsidRDefault="00CB774E" w:rsidP="00C76909" w:rsidR="00CB774E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-</w:t>
      </w:r>
      <w:r w:rsidR="00C76909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7457DD" w:rsidP="007457DD" w:rsidR="007457DD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7457DD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513" w:rsidP="00162604" w:rsidR="00514513">
      <w:r>
        <w:separator/>
      </w:r>
    </w:p>
  </w:endnote>
  <w:endnote w:id="0" w:type="continuationSeparator">
    <w:p w:rsidRDefault="00514513" w:rsidP="00162604" w:rsidR="00514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513" w:rsidP="00162604" w:rsidR="00514513">
      <w:r>
        <w:separator/>
      </w:r>
    </w:p>
  </w:footnote>
  <w:footnote w:id="0" w:type="continuationSeparator">
    <w:p w:rsidRDefault="00514513" w:rsidP="00162604" w:rsidR="005145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DE6914" w:rsidRPr="00DE6914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D91FFE">
      <w:rPr>
        <w:rFonts w:hAnsi="Times New Roman" w:ascii="Times New Roman"/>
      </w:rPr>
      <w:t>-1067/16-24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2"/>
  </w:num>
  <w:num w:numId="9">
    <w:abstractNumId w:val="4"/>
  </w:num>
  <w:num w:numId="10">
    <w:abstractNumId w:val="1"/>
  </w:num>
  <w:num w:numId="11">
    <w:abstractNumId w:val="8"/>
  </w:num>
  <w:num w:numId="12">
    <w:abstractNumId w:val="10"/>
  </w:num>
  <w:num w:numId="13">
    <w:abstractNumId w:val="5"/>
  </w:num>
  <w:num w:numId="14">
    <w:abstractNumId w:val="13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A7693"/>
    <w:rsid w:val="001C15BF"/>
    <w:rsid w:val="001E11D2"/>
    <w:rsid w:val="001F02E5"/>
    <w:rsid w:val="00273580"/>
    <w:rsid w:val="002920AA"/>
    <w:rsid w:val="002E6240"/>
    <w:rsid w:val="003747FA"/>
    <w:rsid w:val="00403B1A"/>
    <w:rsid w:val="00420CD4"/>
    <w:rsid w:val="00460F4C"/>
    <w:rsid w:val="0046187D"/>
    <w:rsid w:val="00467D96"/>
    <w:rsid w:val="004D796C"/>
    <w:rsid w:val="0050170C"/>
    <w:rsid w:val="00514513"/>
    <w:rsid w:val="00563267"/>
    <w:rsid w:val="005878C1"/>
    <w:rsid w:val="005D1CB3"/>
    <w:rsid w:val="005F64A0"/>
    <w:rsid w:val="00610265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E300D"/>
    <w:rsid w:val="007E4F50"/>
    <w:rsid w:val="00803258"/>
    <w:rsid w:val="0081196F"/>
    <w:rsid w:val="00897415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C681C"/>
    <w:rsid w:val="00B46A2F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E6914"/>
    <w:rsid w:val="00DF7444"/>
    <w:rsid w:val="00DF7F8F"/>
    <w:rsid w:val="00E110BA"/>
    <w:rsid w:val="00E803EF"/>
    <w:rsid w:val="00F36917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6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914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6914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691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691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6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914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6914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691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691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st.dužnika  2.9.2016
prijedlog za otvaranje st. postupka 10.2.2016.</izvorni_sadrzaj>
    <derivirana_varijabla naziv="DomainObject.Predmet.Opis_1">ŽALBA st.dužnika  2.9.2016
prijedlog za otvaranje st. postupka 10.2.2016.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 INTER društvo s ograničenom odgovornošću za proizvodnju i trgovinu u stečaju zastupanog po punomoćniku Goran Vučetić, odvjetnik</izvorni_sadrzaj>
    <derivirana_varijabla naziv="DomainObject.Predmet.ProtustrankaFormated_1">  AV INTER društvo s ograničenom odgovornošću za proizvodnju i trgovinu u stečaju zastupanog po punomoćniku Goran Vučetić, odvjetnik</derivirana_varijabla>
  </DomainObject.Predmet.ProtustrankaFormated>
  <DomainObject.Predmet.ProtustrankaFormatedOIB>
    <izvorni_sadrzaj>  AV INTER društvo s ograničenom odgovornošću za proizvodnju i trgovinu u stečaju, OIB 21992557602 zastupanog po punomoćniku Goran Vučetić, odvjetnik</izvorni_sadrzaj>
    <derivirana_varijabla naziv="DomainObject.Predmet.ProtustrankaFormatedOIB_1">  AV INTER društvo s ograničenom odgovornošću za proizvodnju i trgovinu u stečaju, OIB 21992557602 zastupanog po punomoćniku Goran Vučetić, odvjetnik</derivirana_varijabla>
  </DomainObject.Predmet.ProtustrankaFormatedOIB>
  <DomainObject.Predmet.ProtustrankaFormatedWithAdress>
    <izvorni_sadrzaj> AV INTER društvo s ograničenom odgovornošću za proizvodnju i trgovinu u stečaju, Rinkovec 64, 42253 Bednja zastupanog po punomoćniku Goran Vučetić, odvjetnik</izvorni_sadrzaj>
    <derivirana_varijabla naziv="DomainObject.Predmet.ProtustrankaFormatedWithAdress_1"> AV INTER društvo s ograničenom odgovornošću za proizvodnju i trgovinu u stečaju, Rinkovec 64, 42253 Bednja zastupanog po punomoćniku Goran Vučetić, odvjetnik</derivirana_varijabla>
  </DomainObject.Predmet.ProtustrankaFormatedWithAdress>
  <DomainObject.Predmet.ProtustrankaFormatedWithAdressOIB>
    <izvorni_sadrzaj> AV INTER društvo s ograničenom odgovornošću za proizvodnju i trgovinu u stečaju, OIB 21992557602, Rinkovec 64, 42253 Bednja zastupanog po punomoćniku Goran Vučetić, odvjetnik</izvorni_sadrzaj>
    <derivirana_varijabla naziv="DomainObject.Predmet.ProtustrankaFormatedWithAdressOIB_1"> AV INTER društvo s ograničenom odgovornošću za proizvodnju i trgovinu u stečaju, OIB 21992557602, Rinkovec 64, 42253 Bednja zastupanog po punomoćniku Goran Vučetić, odvjetnik</derivirana_varijabla>
  </DomainObject.Predmet.ProtustrankaFormatedWithAdressOIB>
  <DomainObject.Predmet.ProtustrankaWithAdress>
    <izvorni_sadrzaj>AV INTER društvo s ograničenom odgovornošću za proizvodnju i trgovinu u stečaju Rinkovec 64, 42253 Bednja</izvorni_sadrzaj>
    <derivirana_varijabla naziv="DomainObject.Predmet.ProtustrankaWithAdress_1">AV INTER društvo s ograničenom odgovornošću za proizvodnju i trgovinu u stečaju Rinkovec 64, 42253 Bednja</derivirana_varijabla>
  </DomainObject.Predmet.ProtustrankaWithAdress>
  <DomainObject.Predmet.ProtustrankaWithAdressOIB>
    <izvorni_sadrzaj>AV INTER društvo s ograničenom odgovornošću za proizvodnju i trgovinu u stečaju, OIB 21992557602, Rinkovec 64, 42253 Bednja</izvorni_sadrzaj>
    <derivirana_varijabla naziv="DomainObject.Predmet.ProtustrankaWithAdressOIB_1">AV INTER društvo s ograničenom odgovornošću za proizvodnju i trgovinu u stečaju, OIB 21992557602, Rinkovec 64, 42253 Bednja</derivirana_varijabla>
  </DomainObject.Predmet.ProtustrankaWithAdressOIB>
  <DomainObject.Predmet.ProtustrankaNazivFormated>
    <izvorni_sadrzaj>AV INTER društvo s ograničenom odgovornošću za proizvodnju i trgovinu u stečaju</izvorni_sadrzaj>
    <derivirana_varijabla naziv="DomainObject.Predmet.ProtustrankaNazivFormated_1">AV INTER društvo s ograničenom odgovornošću za proizvodnju i trgovinu u stečaju</derivirana_varijabla>
  </DomainObject.Predmet.ProtustrankaNazivFormated>
  <DomainObject.Predmet.ProtustrankaNazivFormatedOIB>
    <izvorni_sadrzaj>AV INTER društvo s ograničenom odgovornošću za proizvodnju i trgovinu u stečaju, OIB 21992557602</izvorni_sadrzaj>
    <derivirana_varijabla naziv="DomainObject.Predmet.ProtustrankaNazivFormatedOIB_1">AV INTER društvo s ograničenom odgovornošću za proizvodnju i trgovinu u stečaju, OIB 21992557602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71755.09</izvorni_sadrzaj>
    <derivirana_varijabla naziv="DomainObject.Predmet.TrenutnaVrijednost_1">71755.09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AV INTER društvo s ograničenom odgovornošću za proizvodnju i trgovinu u stečaju zastupanog po punomoćniku Goran Vučetić, odvjetnik</item>
    </izvorni_sadrzaj>
    <derivirana_varijabla naziv="DomainObject.Predmet.ProtuStrankaListFormated_1">
      <item>AV INTER društvo s ograničenom odgovornošću za proizvodnju i trgovinu u stečaju zastupanog po punomoćniku Goran Vučetić, odvjetnik</item>
    </derivirana_varijabla>
  </DomainObject.Predmet.ProtuStrankaListFormated>
  <DomainObject.Predmet.ProtuStrankaListFormatedOIB>
    <izvorni_sadrzaj>
      <item>AV INTER društvo s ograničenom odgovornošću za proizvodnju i trgovinu u stečaju, OIB 21992557602 zastupanog po punomoćniku Goran Vučetić, odvjetnik</item>
    </izvorni_sadrzaj>
    <derivirana_varijabla naziv="DomainObject.Predmet.ProtuStrankaListFormatedOIB_1">
      <item>AV INTER društvo s ograničenom odgovornošću za proizvodnju i trgovinu u stečaju, OIB 21992557602 zastupanog po punomoćniku Goran Vučetić, odvjetnik</item>
    </derivirana_varijabla>
  </DomainObject.Predmet.ProtuStrankaListFormatedOIB>
  <DomainObject.Predmet.ProtuStrankaListFormatedWithAdress>
    <izvorni_sadrzaj>
      <item>AV INTER društvo s ograničenom odgovornošću za proizvodnju i trgovinu u stečaju, Rinkovec 64, 42253 Bednja zastupanog po punomoćniku Goran Vučetić, odvjetnik</item>
    </izvorni_sadrzaj>
    <derivirana_varijabla naziv="DomainObject.Predmet.ProtuStrankaListFormatedWithAdress_1">
      <item>AV INTER društvo s ograničenom odgovornošću za proizvodnju i trgovinu u stečaju, Rinkovec 64, 42253 Bednja zastupanog po punomoćniku Goran Vučetić, odvjetnik</item>
    </derivirana_varijabla>
  </DomainObject.Predmet.ProtuStrankaListFormatedWithAdress>
  <DomainObject.Predmet.ProtuStrankaListFormatedWithAdressOIB>
    <izvorni_sadrzaj>
      <item>AV INTER društvo s ograničenom odgovornošću za proizvodnju i trgovinu u stečaju, OIB 21992557602, Rinkovec 64, 42253 Bednja zastupanog po punomoćniku Goran Vučetić, odvjetnik</item>
    </izvorni_sadrzaj>
    <derivirana_varijabla naziv="DomainObject.Predmet.ProtuStrankaListFormatedWithAdressOIB_1">
      <item>AV INTER društvo s ograničenom odgovornošću za proizvodnju i trgovinu u stečaju, OIB 21992557602, Rinkovec 64, 42253 Bednja zastupanog po punomoćniku Goran Vučetić, odvjetnik</item>
    </derivirana_varijabla>
  </DomainObject.Predmet.ProtuStrankaListFormatedWithAdressOIB>
  <DomainObject.Predmet.ProtuStrankaListNazivFormated>
    <izvorni_sadrzaj>
      <item>AV INTER društvo s ograničenom odgovornošću za proizvodnju i trgovinu u stečaju</item>
    </izvorni_sadrzaj>
    <derivirana_varijabla naziv="DomainObject.Predmet.ProtuStrankaListNazivFormated_1">
      <item>AV INTER društvo s ograničenom odgovornošću za proizvodnju i trgovinu u stečaju</item>
    </derivirana_varijabla>
  </DomainObject.Predmet.ProtuStrankaListNazivFormated>
  <DomainObject.Predmet.ProtuStrankaListNazivFormatedOIB>
    <izvorni_sadrzaj>
      <item>AV INTER društvo s ograničenom odgovornošću za proizvodnju i trgovinu u stečaju, OIB 21992557602</item>
    </izvorni_sadrzaj>
    <derivirana_varijabla naziv="DomainObject.Predmet.ProtuStrankaListNazivFormatedOIB_1">
      <item>AV INTER društvo s ograničenom odgovornošću za proizvodnju i trgovinu u stečaju, OIB 21992557602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Anđelko Vulama, OIB 27454874457</item>
      <item>Goran Vučetić, odvjetnik, OIB 75961611639 punomoćnik sudionika u postupku AV INTER društvo s ograničenom odgovornošću za proizvodnju i trgovinu u stečaju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Anđelko Vulama, OIB 27454874457</item>
      <item>Goran Vučetić, odvjetnik, OIB 75961611639 punomoćnik sudionika u postupku AV INTER društvo s ograničenom odgovornošću za proizvodnju i trgovinu u stečaju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OIB 75961611639, Stanka Vraza 15, 42000 Varaždin punomoćnik sudionika u postupku AV INTER društvo s ograničenom odgovornošću za proizvodnju i trgovinu u stečaju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OIB 75961611639, Stanka Vraza 15, 42000 Varaždin punomoćnik sudionika u postupku AV INTER društvo s ograničenom odgovornošću za proizvodnju i trgovinu u stečaju</item>
    </derivirana_varijabla>
  </DomainObject.Predmet.OstaliListFormatedWithAdressOIB>
  <DomainObject.Predmet.OstaliListNazivFormated>
    <izvorni_sadrzaj>
      <item>Županijsko državno odvjetništvo u Varaždinu</item>
      <item>Anđelko Vulama</item>
      <item>Goran Vučetić, odvjetnik</item>
    </izvorni_sadrzaj>
    <derivirana_varijabla naziv="DomainObject.Predmet.OstaliListNazivFormated_1">
      <item>Županijsko državno odvjetništvo u Varaždinu</item>
      <item>Anđelko Vulama</item>
      <item>Goran Vučetić, odvjetnik</item>
    </derivirana_varijabla>
  </DomainObject.Predmet.OstaliListNazivFormated>
  <DomainObject.Predmet.OstaliListNazivFormatedOIB>
    <izvorni_sadrzaj>
      <item>Županijsko državno odvjetništvo u Varaždinu</item>
      <item>Anđelko Vulama, OIB 27454874457</item>
      <item>Goran Vučetić, odvjetnik, OIB 75961611639</item>
    </izvorni_sadrzaj>
    <derivirana_varijabla naziv="DomainObject.Predmet.OstaliListNazivFormatedOIB_1">
      <item>Županijsko državno odvjetništvo u Varaždinu</item>
      <item>Anđelko Vulama, OIB 27454874457</item>
      <item>Goran Vučetić, odvjetnik, OIB 75961611639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AV INTER društvo s ograničenom odgovornošću za proizvodnju i trgovinu u stečaju</izvorni_sadrzaj>
    <derivirana_varijabla naziv="DomainObject.Predmet.ProtustrankaIDrugi_1">AV INTER društvo s ograničenom odgovornošću za proizvodnju i trgovinu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AV INTER društvo s ograničenom odgovornošću za proizvodnju i trgovinu u stečaju, OIB 21992557602, Rinkovec 64, 42253 Bednja</izvorni_sadrzaj>
    <derivirana_varijabla naziv="DomainObject.Predmet.ProtustrankaIDrugiAdressOIB_1">AV INTER društvo s ograničenom odgovornošću za proizvodnju i trgovinu u stečaju, OIB 21992557602, Rinkovec 64,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 INTER društvo s ograničenom odgovornošću za proizvodnju i trgovinu u stečaju</item>
      <item>RH Ministarstvo financija - Porezna uprava, Područni ured sjeverna Hrvatska</item>
      <item>Županijsko državno odvjetništvo u Varaždinu</item>
      <item>Anđelko Vulama</item>
      <item>Goran Vučetić, odvjetnik</item>
    </izvorni_sadrzaj>
    <derivirana_varijabla naziv="DomainObject.Predmet.SudioniciListNaziv_1">
      <item>AV INTER društvo s ograničenom odgovornošću za proizvodnju i trgovinu u stečaju</item>
      <item>RH Ministarstvo financija - Porezna uprava, Područni ured sjeverna Hrvatska</item>
      <item>Županijsko državno odvjetništvo u Varaždinu</item>
      <item>Anđelko Vulama</item>
      <item>Goran Vučetić, odvjetnik</item>
    </derivirana_varijabla>
  </DomainObject.Predmet.SudioniciListNaziv>
  <DomainObject.Predmet.SudioniciListAdressOIB>
    <izvorni_sadrzaj>
      <item>AV INTER društvo s ograničenom odgovornošću za proizvodnju i trgovinu u stečaju, OIB 21992557602, Rinkovec 64,42253 Bednja</item>
      <item>RH Ministarstvo financija - Porezna uprava, Područni ured sjeverna Hrvatska, OIB 18683136487, Graberje 1,42000 Varaždin</item>
      <item>Županijsko državno odvjetništvo u Varaždinu</item>
      <item>Anđelko Vulama, OIB 27454874457, Baranjska 7,42000 Varaždin</item>
      <item>Goran Vučetić, odvjetnik, OIB 75961611639, Stanka Vraza 15,42000 Varaždin</item>
    </izvorni_sadrzaj>
    <derivirana_varijabla naziv="DomainObject.Predmet.SudioniciListAdressOIB_1">
      <item>AV INTER društvo s ograničenom odgovornošću za proizvodnju i trgovinu u stečaju, OIB 21992557602, Rinkovec 64,42253 Bednja</item>
      <item>RH Ministarstvo financija - Porezna uprava, Područni ured sjeverna Hrvatska, OIB 18683136487, Graberje 1,42000 Varaždin</item>
      <item>Županijsko državno odvjetništvo u Varaždinu</item>
      <item>Anđelko Vulama, OIB 27454874457, Baranjska 7,42000 Varaždin</item>
      <item>Goran Vučetić, odvjetnik, OIB 75961611639, Stanka Vraza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21992557602</item>
      <item>, OIB 18683136487</item>
      <item>, OIB null</item>
      <item>, OIB 27454874457</item>
      <item>, OIB 75961611639</item>
    </izvorni_sadrzaj>
    <derivirana_varijabla naziv="DomainObject.Predmet.SudioniciListNazivOIB_1">
      <item>, OIB 21992557602</item>
      <item>, OIB 18683136487</item>
      <item>, OIB null</item>
      <item>, OIB 27454874457</item>
      <item>, OIB 75961611639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218</properties:Words>
  <properties:Characters>1020</properties:Characters>
  <properties:Lines>63</properties:Lines>
  <properties:Paragraphs>27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2018-04-24T11:28:00Z</cp:lastPrinted>
  <dcterms:modified xmlns:xsi="http://www.w3.org/2001/XMLSchema-instance" xsi:type="dcterms:W3CDTF">2018-04-24T11:30:00Z</dcterms:modified>
  <cp:revision>43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(ST-1067-16-24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