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37da" w14:paraId="04b37da" w:rsidRDefault="00C40999" w:rsidP="00C40999" w:rsidR="00C40999">
      <w:pPr>
        <w:jc w:val="center"/>
        <w15:collapsed w:val="false"/>
        <w:rPr>
          <w:rFonts w:eastAsia="MS Mincho"/>
        </w:rPr>
      </w:pPr>
    </w:p>
    <w:p w:rsidRDefault="001A3431" w:rsidP="001A3431" w:rsidR="001A343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431" w:rsidP="001A3431" w:rsidR="001A343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A3431" w:rsidP="001A3431" w:rsidR="001A343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A3431" w:rsidP="001A3431" w:rsidR="001A343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40999" w:rsidP="001A3431" w:rsidR="00C40999">
      <w:pPr>
        <w:rPr>
          <w:rFonts w:eastAsia="MS Mincho"/>
        </w:rPr>
      </w:pPr>
      <w:bookmarkStart w:name="_GoBack" w:id="0"/>
      <w:bookmarkEnd w:id="0"/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>
        <w:t xml:space="preserve">dužnikom </w:t>
      </w:r>
      <w:r w:rsidR="00D536C7" w:rsidRPr="00D536C7">
        <w:t xml:space="preserve">UGO-GRADNJA društvo s ograničenom </w:t>
      </w:r>
      <w:proofErr w:type="spellStart"/>
      <w:r w:rsidR="00D536C7" w:rsidRPr="00D536C7">
        <w:t>odgovornošču</w:t>
      </w:r>
      <w:proofErr w:type="spellEnd"/>
      <w:r w:rsidR="00D536C7" w:rsidRPr="00D536C7">
        <w:t xml:space="preserve"> za graditeljstvo i ugostiteljstvo </w:t>
      </w:r>
      <w:proofErr w:type="spellStart"/>
      <w:r w:rsidR="00D536C7" w:rsidRPr="00D536C7">
        <w:t>Jušići</w:t>
      </w:r>
      <w:proofErr w:type="spellEnd"/>
      <w:r w:rsidR="00D536C7" w:rsidRPr="00D536C7">
        <w:t xml:space="preserve">, </w:t>
      </w:r>
      <w:proofErr w:type="spellStart"/>
      <w:r w:rsidR="00D536C7" w:rsidRPr="00D536C7">
        <w:t>Jušići</w:t>
      </w:r>
      <w:proofErr w:type="spellEnd"/>
      <w:r w:rsidR="00D536C7" w:rsidRPr="00D536C7">
        <w:t xml:space="preserve"> 49, OIB: 32868329273, MBS: 040345941</w:t>
      </w:r>
      <w:r>
        <w:t xml:space="preserve">, dana </w:t>
      </w:r>
      <w:r w:rsidR="00D536C7">
        <w:t>16. lipnja</w:t>
      </w:r>
      <w:r>
        <w:t xml:space="preserve">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riješio</w:t>
      </w:r>
      <w:r w:rsidR="000B46C3">
        <w:rPr>
          <w:bCs/>
        </w:rPr>
        <w:t xml:space="preserve"> </w:t>
      </w:r>
      <w:r>
        <w:rPr>
          <w:bCs/>
        </w:rPr>
        <w:t>je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1C100D">
        <w:t xml:space="preserve">Privremenom stečajnom upravitelju </w:t>
      </w:r>
      <w:r w:rsidR="00D536C7">
        <w:t xml:space="preserve">Berislavu Maksimoviću, OIB: 57300759557, </w:t>
      </w:r>
      <w:proofErr w:type="spellStart"/>
      <w:r w:rsidR="00D536C7">
        <w:t>Hrašćica</w:t>
      </w:r>
      <w:proofErr w:type="spellEnd"/>
      <w:r w:rsidR="00D536C7">
        <w:t>, Braće Radić 1, Varaždin</w:t>
      </w:r>
      <w:r w:rsidR="00BE118D" w:rsidRPr="001C100D">
        <w:t xml:space="preserve">, </w:t>
      </w:r>
      <w:r w:rsidRPr="001C100D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 w:rsidRPr="00D536C7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D536C7">
        <w:t>850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D351AE">
        <w:rPr>
          <w:bCs/>
        </w:rPr>
        <w:t>1. prosinca</w:t>
      </w:r>
      <w:r>
        <w:t xml:space="preserve"> 201</w:t>
      </w:r>
      <w:r w:rsidR="0084280C">
        <w:t>6</w:t>
      </w:r>
      <w:r>
        <w:rPr>
          <w:bCs/>
        </w:rPr>
        <w:t xml:space="preserve">. godine </w:t>
      </w:r>
      <w:r w:rsidRPr="00D536C7">
        <w:rPr>
          <w:bCs/>
        </w:rPr>
        <w:t xml:space="preserve">pokrenut je prethodni postupak radi utvrđivanja uvjeta za otvaranje stečajnog postupka nad dužnikom </w:t>
      </w:r>
      <w:r w:rsidR="00D536C7" w:rsidRPr="00D536C7">
        <w:t xml:space="preserve">UGO-GRADNJA društvo s ograničenom </w:t>
      </w:r>
      <w:proofErr w:type="spellStart"/>
      <w:r w:rsidR="00D536C7" w:rsidRPr="00D536C7">
        <w:t>odgovornošču</w:t>
      </w:r>
      <w:proofErr w:type="spellEnd"/>
      <w:r w:rsidR="00D536C7" w:rsidRPr="00D536C7">
        <w:t xml:space="preserve"> za graditeljstvo i ugostiteljstvo </w:t>
      </w:r>
      <w:proofErr w:type="spellStart"/>
      <w:r w:rsidR="00D536C7" w:rsidRPr="00D536C7">
        <w:t>Jušići</w:t>
      </w:r>
      <w:proofErr w:type="spellEnd"/>
      <w:r w:rsidR="00D536C7" w:rsidRPr="00D536C7">
        <w:t xml:space="preserve">, </w:t>
      </w:r>
      <w:proofErr w:type="spellStart"/>
      <w:r w:rsidR="00D536C7" w:rsidRPr="00D536C7">
        <w:t>Jušići</w:t>
      </w:r>
      <w:proofErr w:type="spellEnd"/>
      <w:r w:rsidR="00D536C7" w:rsidRPr="00D536C7">
        <w:t xml:space="preserve"> 49, OIB: 32868329273, MBS: 040345941</w:t>
      </w:r>
      <w:r w:rsidR="00B61EFF" w:rsidRPr="00D536C7">
        <w:t xml:space="preserve">, a rješenjem </w:t>
      </w:r>
      <w:proofErr w:type="spellStart"/>
      <w:r w:rsidR="00B61EFF" w:rsidRPr="00D536C7">
        <w:t>posl</w:t>
      </w:r>
      <w:proofErr w:type="spellEnd"/>
      <w:r w:rsidR="00B61EFF" w:rsidRPr="00D536C7">
        <w:t>. br. 14 St-</w:t>
      </w:r>
      <w:r w:rsidR="00D536C7" w:rsidRPr="00D536C7">
        <w:t>850</w:t>
      </w:r>
      <w:r w:rsidR="00B61EFF" w:rsidRPr="00D536C7">
        <w:t>/2016</w:t>
      </w:r>
      <w:r w:rsidR="002A4939" w:rsidRPr="00D536C7">
        <w:t>-</w:t>
      </w:r>
      <w:r w:rsidR="00D536C7" w:rsidRPr="00D536C7">
        <w:t>6</w:t>
      </w:r>
      <w:r w:rsidR="00B61EFF" w:rsidRPr="00D536C7">
        <w:t xml:space="preserve"> od </w:t>
      </w:r>
      <w:r w:rsidR="00D536C7" w:rsidRPr="00D536C7">
        <w:t>26. siječnja</w:t>
      </w:r>
      <w:r w:rsidR="002A4939" w:rsidRPr="00D536C7">
        <w:t xml:space="preserve"> 201</w:t>
      </w:r>
      <w:r w:rsidR="001C100D" w:rsidRPr="00D536C7">
        <w:t>7</w:t>
      </w:r>
      <w:r w:rsidR="00B61EFF" w:rsidRPr="00D536C7">
        <w:t xml:space="preserve">. godine </w:t>
      </w:r>
      <w:r w:rsidRPr="00D536C7">
        <w:rPr>
          <w:bCs/>
        </w:rPr>
        <w:t xml:space="preserve">imenovan </w:t>
      </w:r>
      <w:r w:rsidR="00EB6D0B" w:rsidRPr="00D536C7">
        <w:rPr>
          <w:bCs/>
        </w:rPr>
        <w:t>p</w:t>
      </w:r>
      <w:r w:rsidRPr="00D536C7">
        <w:rPr>
          <w:bCs/>
        </w:rPr>
        <w:t>rivremeni stečajni upravitelj</w:t>
      </w:r>
      <w:r w:rsidR="00B61EFF" w:rsidRPr="00D536C7">
        <w:rPr>
          <w:bCs/>
        </w:rPr>
        <w:t xml:space="preserve"> </w:t>
      </w:r>
      <w:r w:rsidR="00D536C7" w:rsidRPr="00D536C7">
        <w:rPr>
          <w:bCs/>
        </w:rPr>
        <w:t xml:space="preserve">Berislav Maksimović, OIB: 57300759557, </w:t>
      </w:r>
      <w:proofErr w:type="spellStart"/>
      <w:r w:rsidR="00D536C7" w:rsidRPr="00D536C7">
        <w:rPr>
          <w:bCs/>
        </w:rPr>
        <w:t>Hrašćica</w:t>
      </w:r>
      <w:proofErr w:type="spellEnd"/>
      <w:r w:rsidR="00D536C7" w:rsidRPr="00D536C7">
        <w:rPr>
          <w:bCs/>
        </w:rPr>
        <w:t>, Braće Radić 1, Varaždin</w:t>
      </w:r>
      <w:r w:rsidRPr="00D536C7"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D536C7">
        <w:rPr>
          <w:bCs/>
        </w:rPr>
        <w:t>6</w:t>
      </w:r>
      <w:r w:rsidR="001C100D">
        <w:rPr>
          <w:bCs/>
        </w:rPr>
        <w:t>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D536C7">
        <w:t>16. lipnja</w:t>
      </w:r>
      <w:r>
        <w:t xml:space="preserve"> 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D536C7">
        <w:t>16. lipnja</w:t>
      </w:r>
      <w:r>
        <w:t xml:space="preserve">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E5" w:rsidP="00C40999" w:rsidR="00876FE5">
      <w:r>
        <w:separator/>
      </w:r>
    </w:p>
  </w:endnote>
  <w:endnote w:id="0" w:type="continuationSeparator">
    <w:p w:rsidRDefault="00876FE5" w:rsidP="00C40999" w:rsidR="0087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431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E5" w:rsidP="00C40999" w:rsidR="00876FE5">
      <w:r>
        <w:separator/>
      </w:r>
    </w:p>
  </w:footnote>
  <w:footnote w:id="0" w:type="continuationSeparator">
    <w:p w:rsidRDefault="00876FE5" w:rsidP="00C40999" w:rsidR="00876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D536C7">
      <w:t>850</w:t>
    </w:r>
    <w:r>
      <w:t>/2016</w:t>
    </w:r>
    <w:r w:rsidR="00B61EFF">
      <w:t>-</w:t>
    </w:r>
    <w:r w:rsidR="00D351AE">
      <w:t>1</w:t>
    </w:r>
    <w:r w:rsidR="00D536C7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A3431"/>
    <w:rsid w:val="001C100D"/>
    <w:rsid w:val="002063F5"/>
    <w:rsid w:val="00267BBB"/>
    <w:rsid w:val="002A4939"/>
    <w:rsid w:val="0035095C"/>
    <w:rsid w:val="0035264E"/>
    <w:rsid w:val="003541B1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76FE5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536C7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4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43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43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43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43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A3431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4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43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43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43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43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A3431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40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- GRADNJA d.o.o.</izvorni_sadrzaj>
    <derivirana_varijabla naziv="DomainObject.Predmet.ProtustrankaFormated_1">  UGO - GRADNJA d.o.o.</derivirana_varijabla>
  </DomainObject.Predmet.ProtustrankaFormated>
  <DomainObject.Predmet.ProtustrankaFormatedOIB>
    <izvorni_sadrzaj>  UGO - GRADNJA d.o.o., OIB 32868329273</izvorni_sadrzaj>
    <derivirana_varijabla naziv="DomainObject.Predmet.ProtustrankaFormatedOIB_1">  UGO - GRADNJA d.o.o., OIB 32868329273</derivirana_varijabla>
  </DomainObject.Predmet.ProtustrankaFormatedOIB>
  <DomainObject.Predmet.ProtustrankaFormatedWithAdress>
    <izvorni_sadrzaj> UGO - GRADNJA d.o.o., Jušići 49, 51213 Jurdani</izvorni_sadrzaj>
    <derivirana_varijabla naziv="DomainObject.Predmet.ProtustrankaFormatedWithAdress_1"> UGO - GRADNJA d.o.o., Jušići 49, 51213 Jurdani</derivirana_varijabla>
  </DomainObject.Predmet.ProtustrankaFormatedWithAdress>
  <DomainObject.Predmet.ProtustrankaFormatedWithAdressOIB>
    <izvorni_sadrzaj> UGO - GRADNJA d.o.o., OIB 32868329273, Jušići 49, 51213 Jurdani</izvorni_sadrzaj>
    <derivirana_varijabla naziv="DomainObject.Predmet.ProtustrankaFormatedWithAdressOIB_1"> UGO - GRADNJA d.o.o., OIB 32868329273, Jušići 49, 51213 Jurdani</derivirana_varijabla>
  </DomainObject.Predmet.ProtustrankaFormatedWithAdressOIB>
  <DomainObject.Predmet.ProtustrankaWithAdress>
    <izvorni_sadrzaj>UGO - GRADNJA d.o.o. Jušići 49, 51213 Jurdani</izvorni_sadrzaj>
    <derivirana_varijabla naziv="DomainObject.Predmet.ProtustrankaWithAdress_1">UGO - GRADNJA d.o.o. Jušići 49, 51213 Jurdani</derivirana_varijabla>
  </DomainObject.Predmet.ProtustrankaWithAdress>
  <DomainObject.Predmet.ProtustrankaWithAdressOIB>
    <izvorni_sadrzaj>UGO - GRADNJA d.o.o., OIB 32868329273, Jušići 49, 51213 Jurdani</izvorni_sadrzaj>
    <derivirana_varijabla naziv="DomainObject.Predmet.ProtustrankaWithAdressOIB_1">UGO - GRADNJA d.o.o., OIB 32868329273, Jušići 49, 51213 Jurdani</derivirana_varijabla>
  </DomainObject.Predmet.ProtustrankaWithAdressOIB>
  <DomainObject.Predmet.ProtustrankaNazivFormated>
    <izvorni_sadrzaj>UGO - GRADNJA d.o.o.</izvorni_sadrzaj>
    <derivirana_varijabla naziv="DomainObject.Predmet.ProtustrankaNazivFormated_1">UGO - GRADNJA d.o.o.</derivirana_varijabla>
  </DomainObject.Predmet.ProtustrankaNazivFormated>
  <DomainObject.Predmet.ProtustrankaNazivFormatedOIB>
    <izvorni_sadrzaj>UGO - GRADNJA d.o.o., OIB 32868329273</izvorni_sadrzaj>
    <derivirana_varijabla naziv="DomainObject.Predmet.ProtustrankaNazivFormatedOIB_1">UGO - GRADNJA d.o.o., OIB 32868329273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 - GRADNJA d.o.o.</item>
    </izvorni_sadrzaj>
    <derivirana_varijabla naziv="DomainObject.Predmet.ProtuStrankaListFormated_1">
      <item>UGO - GRADNJA d.o.o.</item>
    </derivirana_varijabla>
  </DomainObject.Predmet.ProtuStrankaListFormated>
  <DomainObject.Predmet.ProtuStrankaListFormatedOIB>
    <izvorni_sadrzaj>
      <item>UGO - GRADNJA d.o.o., OIB 32868329273</item>
    </izvorni_sadrzaj>
    <derivirana_varijabla naziv="DomainObject.Predmet.ProtuStrankaListFormatedOIB_1">
      <item>UGO - GRADNJA d.o.o., OIB 32868329273</item>
    </derivirana_varijabla>
  </DomainObject.Predmet.ProtuStrankaListFormatedOIB>
  <DomainObject.Predmet.ProtuStrankaListFormatedWithAdress>
    <izvorni_sadrzaj>
      <item>UGO - GRADNJA d.o.o., Jušići 49, 51213 Jurdani</item>
    </izvorni_sadrzaj>
    <derivirana_varijabla naziv="DomainObject.Predmet.ProtuStrankaListFormatedWithAdress_1">
      <item>UGO - GRADNJA d.o.o., Jušići 49, 51213 Jurdani</item>
    </derivirana_varijabla>
  </DomainObject.Predmet.ProtuStrankaListFormatedWithAdress>
  <DomainObject.Predmet.ProtuStrankaListFormatedWithAdressOIB>
    <izvorni_sadrzaj>
      <item>UGO - GRADNJA d.o.o., OIB 32868329273, Jušići 49, 51213 Jurdani</item>
    </izvorni_sadrzaj>
    <derivirana_varijabla naziv="DomainObject.Predmet.ProtuStrankaListFormatedWithAdressOIB_1">
      <item>UGO - GRADNJA d.o.o., OIB 32868329273, Jušići 49, 51213 Jurdani</item>
    </derivirana_varijabla>
  </DomainObject.Predmet.ProtuStrankaListFormatedWithAdressOIB>
  <DomainObject.Predmet.ProtuStrankaListNazivFormated>
    <izvorni_sadrzaj>
      <item>UGO - GRADNJA d.o.o.</item>
    </izvorni_sadrzaj>
    <derivirana_varijabla naziv="DomainObject.Predmet.ProtuStrankaListNazivFormated_1">
      <item>UGO - GRADNJA d.o.o.</item>
    </derivirana_varijabla>
  </DomainObject.Predmet.ProtuStrankaListNazivFormated>
  <DomainObject.Predmet.ProtuStrankaListNazivFormatedOIB>
    <izvorni_sadrzaj>
      <item>UGO - GRADNJA d.o.o., OIB 32868329273</item>
    </izvorni_sadrzaj>
    <derivirana_varijabla naziv="DomainObject.Predmet.ProtuStrankaListNazivFormatedOIB_1">
      <item>UGO - GRADNJA d.o.o., OIB 32868329273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 - GRADNJA d.o.o.</izvorni_sadrzaj>
    <derivirana_varijabla naziv="DomainObject.Predmet.ProtustrankaIDrugi_1">UGO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 - GRADNJA d.o.o., OIB 32868329273, Jušići 49, 51213 Jurdani</izvorni_sadrzaj>
    <derivirana_varijabla naziv="DomainObject.Predmet.ProtustrankaIDrugiAdressOIB_1">UGO - GRADNJA d.o.o., OIB 32868329273, Jušići 49,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 - GRADNJA d.o.o.</item>
    </izvorni_sadrzaj>
    <derivirana_varijabla naziv="DomainObject.Predmet.SudioniciListNaziv_1">
      <item>FINA  Rijeka</item>
      <item>UGO - GRADNJA d.o.o.</item>
    </derivirana_varijabla>
  </DomainObject.Predmet.SudioniciListNaziv>
  <DomainObject.Predmet.SudioniciListAdressOIB>
    <izvorni_sadrzaj>
      <item>FINA  Rijeka, OIB 85821130368, Frana Kurelca 8,51000 Rijeka</item>
      <item>UGO - GRADNJA d.o.o., OIB 32868329273, Jušići 49,51213 Jurdani</item>
    </izvorni_sadrzaj>
    <derivirana_varijabla naziv="DomainObject.Predmet.SudioniciListAdressOIB_1">
      <item>FINA  Rijeka, OIB 85821130368, Frana Kurelca 8,51000 Rijeka</item>
      <item>UGO - GRADNJA d.o.o., OIB 32868329273, Jušići 49,51213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32868329273</item>
    </izvorni_sadrzaj>
    <derivirana_varijabla naziv="DomainObject.Predmet.SudioniciListNazivOIB_1">
      <item>, OIB 85821130368</item>
      <item>, OIB 32868329273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1914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2017-06-16T10:01:00Z</dcterms:created>
  <dc:creator>Vera Jelenović</dc:creator>
  <cp:lastModifiedBy>Nika Ostojić</cp:lastModifiedBy>
  <dcterms:modified xmlns:xsi="http://www.w3.org/2001/XMLSchema-instance" xsi:type="dcterms:W3CDTF">2017-06-16T11:45:00Z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