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a1fd" w14:paraId="aaba1f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E43C8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883F56" w:rsidP="000E1F39" w:rsidR="000E1F39" w:rsidRPr="00451D05">
      <w:pPr>
        <w:jc w:val="both"/>
        <w:rPr>
          <w:rFonts w:hAnsi="Times New Roman" w:ascii="Times New Roman"/>
          <w:b/>
          <w:sz w:val="24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TRGOVAČKI  SUD  U  ZAGREBU</w:t>
      </w:r>
    </w:p>
    <w:p w:rsidRDefault="006B4AD5" w:rsidP="000E1F39" w:rsidR="000E1F39" w:rsidRPr="00451D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St-</w:t>
      </w:r>
      <w:r w:rsidR="00883F56" w:rsidRPr="00451D05">
        <w:rPr>
          <w:rFonts w:hAnsi="Times New Roman" w:ascii="Times New Roman"/>
          <w:b/>
          <w:sz w:val="24"/>
          <w:szCs w:val="24"/>
          <w:lang w:val="pl-PL"/>
        </w:rPr>
        <w:t>4923/2016</w:t>
      </w:r>
    </w:p>
    <w:p w:rsidRDefault="005C11F6" w:rsidP="000E1F39" w:rsidR="000E1F39" w:rsidRPr="00451D05">
      <w:pPr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M.Z.</w:t>
      </w:r>
      <w:r w:rsidR="00883F56" w:rsidRPr="00451D05">
        <w:rPr>
          <w:rFonts w:hAnsi="Times New Roman" w:ascii="Times New Roman"/>
          <w:b/>
          <w:sz w:val="24"/>
          <w:szCs w:val="24"/>
          <w:lang w:val="pl-PL"/>
        </w:rPr>
        <w:t xml:space="preserve">TRGOGRADNJA d.o.o u </w:t>
      </w:r>
      <w:r w:rsidRPr="00451D05">
        <w:rPr>
          <w:rFonts w:hAnsi="Times New Roman" w:ascii="Times New Roman"/>
          <w:b/>
          <w:sz w:val="24"/>
          <w:szCs w:val="24"/>
          <w:lang w:val="pl-PL"/>
        </w:rPr>
        <w:t>stečaju  , Zagreb, Vareška 6.</w:t>
      </w:r>
    </w:p>
    <w:p w:rsidRDefault="005C11F6" w:rsidP="000E1F39" w:rsidR="005C11F6" w:rsidRPr="00451D05">
      <w:pPr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OIB: 79040847831</w:t>
      </w:r>
    </w:p>
    <w:p w:rsidRDefault="005C11F6" w:rsidP="000E1F39" w:rsidR="005C11F6" w:rsidRPr="00451D05">
      <w:pPr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 xml:space="preserve">STEČAJNI  SUDAC: NIKOLINA DORIĆ HADŽISEIDIĆ , v.r. </w:t>
      </w:r>
    </w:p>
    <w:p w:rsidRDefault="005C11F6" w:rsidP="000E1F39" w:rsidR="005C11F6" w:rsidRPr="00451D05">
      <w:pPr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STEČAJNI UPRAVITELJ: TOMISLAV MORSAN dip.oecc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6E5A4E">
      <w:pPr>
        <w:rPr>
          <w:rFonts w:hAnsi="Times New Roman" w:ascii="Times New Roman"/>
          <w:b/>
          <w:sz w:val="24"/>
          <w:szCs w:val="24"/>
          <w:lang w:val="pl-PL"/>
        </w:rPr>
      </w:pPr>
      <w:r w:rsidRPr="006E5A4E">
        <w:rPr>
          <w:rFonts w:hAnsi="Times New Roman" w:ascii="Times New Roman"/>
          <w:b/>
          <w:sz w:val="24"/>
          <w:szCs w:val="24"/>
          <w:lang w:val="pl-PL"/>
        </w:rPr>
        <w:t>I.  TIJEK STEČAJNOGA</w:t>
      </w:r>
      <w:r w:rsidR="005C11F6" w:rsidRPr="006E5A4E">
        <w:rPr>
          <w:rFonts w:hAnsi="Times New Roman" w:ascii="Times New Roman"/>
          <w:b/>
          <w:sz w:val="24"/>
          <w:szCs w:val="24"/>
          <w:lang w:val="pl-PL"/>
        </w:rPr>
        <w:t xml:space="preserve"> POSTUPKA U RA</w:t>
      </w:r>
      <w:r w:rsidR="00F5418F">
        <w:rPr>
          <w:rFonts w:hAnsi="Times New Roman" w:ascii="Times New Roman"/>
          <w:b/>
          <w:sz w:val="24"/>
          <w:szCs w:val="24"/>
          <w:lang w:val="pl-PL"/>
        </w:rPr>
        <w:t>ZDOBLJU OD   23.siječnja - 04.04</w:t>
      </w:r>
      <w:r w:rsidR="005C11F6" w:rsidRPr="006E5A4E">
        <w:rPr>
          <w:rFonts w:hAnsi="Times New Roman" w:ascii="Times New Roman"/>
          <w:b/>
          <w:sz w:val="24"/>
          <w:szCs w:val="24"/>
          <w:lang w:val="pl-PL"/>
        </w:rPr>
        <w:t xml:space="preserve">. 2019 </w:t>
      </w:r>
    </w:p>
    <w:p w:rsidRDefault="00F3426F" w:rsidP="005C11F6" w:rsidR="005C11F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51D05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3B04CB" w:rsidRPr="00451D0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5418F" w:rsidP="009F2DD6" w:rsidR="009F2DD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Prethodno priložen</w:t>
      </w:r>
      <w:r w:rsidR="005C11F6" w:rsidRPr="006E5A4E">
        <w:rPr>
          <w:rFonts w:hAnsi="Times New Roman" w:ascii="Times New Roman"/>
          <w:b/>
          <w:sz w:val="24"/>
          <w:szCs w:val="24"/>
          <w:lang w:val="pl-PL"/>
        </w:rPr>
        <w:t xml:space="preserve"> stečajnom suc</w:t>
      </w:r>
      <w:r w:rsidR="001D2F58">
        <w:rPr>
          <w:rFonts w:hAnsi="Times New Roman" w:ascii="Times New Roman"/>
          <w:b/>
          <w:sz w:val="24"/>
          <w:szCs w:val="24"/>
          <w:lang w:val="pl-PL"/>
        </w:rPr>
        <w:t xml:space="preserve">u na uvid PROCJEMBENI ELABORAT </w:t>
      </w:r>
      <w:r w:rsidR="006E5A4E" w:rsidRPr="006E5A4E">
        <w:rPr>
          <w:rFonts w:hAnsi="Times New Roman" w:ascii="Times New Roman"/>
          <w:b/>
          <w:sz w:val="24"/>
          <w:szCs w:val="24"/>
          <w:lang w:val="pl-PL"/>
        </w:rPr>
        <w:t xml:space="preserve">od strane PETRAČIĆ-projekt d.o.o Karlovac, Domobranska </w:t>
      </w:r>
    </w:p>
    <w:p w:rsidRDefault="0024770A" w:rsidP="005C11F6" w:rsidR="0024770A" w:rsidRPr="006E5A4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6E5A4E" w:rsidP="005C11F6" w:rsidR="006E5A4E" w:rsidRPr="006E5A4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6E5A4E" w:rsidP="006B4AD5" w:rsidR="006B4AD5">
      <w:pPr>
        <w:jc w:val="both"/>
        <w:rPr>
          <w:rFonts w:hAnsi="Times New Roman" w:ascii="Times New Roman"/>
          <w:b/>
          <w:sz w:val="28"/>
          <w:szCs w:val="28"/>
        </w:rPr>
      </w:pPr>
      <w:r w:rsidRPr="006E5A4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5418F" w:rsidRPr="0036014E">
        <w:rPr>
          <w:rFonts w:hAnsi="Times New Roman" w:ascii="Times New Roman"/>
          <w:b/>
          <w:sz w:val="28"/>
          <w:szCs w:val="28"/>
        </w:rPr>
        <w:t xml:space="preserve">PREDMETNE NEKRETNINE </w:t>
      </w:r>
    </w:p>
    <w:p w:rsidRDefault="0024770A" w:rsidP="006B4AD5" w:rsidR="0024770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23D06" w:rsidP="006B4AD5" w:rsidR="006B4AD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8"/>
          <w:szCs w:val="28"/>
        </w:rPr>
        <w:t>NALAZE SE: N</w:t>
      </w:r>
      <w:r w:rsidR="00F5418F" w:rsidRPr="0036014E">
        <w:rPr>
          <w:rFonts w:hAnsi="Times New Roman" w:ascii="Times New Roman"/>
          <w:b/>
          <w:sz w:val="28"/>
          <w:szCs w:val="28"/>
        </w:rPr>
        <w:t>a kč.</w:t>
      </w:r>
      <w:r w:rsidR="00F5418F">
        <w:rPr>
          <w:rFonts w:hAnsi="Times New Roman" w:ascii="Times New Roman"/>
          <w:b/>
          <w:sz w:val="28"/>
          <w:szCs w:val="28"/>
        </w:rPr>
        <w:t>br.165/3 k.o. NEREZINE, upisane</w:t>
      </w:r>
      <w:r w:rsidR="00F5418F" w:rsidRPr="0036014E">
        <w:rPr>
          <w:rFonts w:hAnsi="Times New Roman" w:ascii="Times New Roman"/>
          <w:b/>
          <w:sz w:val="28"/>
          <w:szCs w:val="28"/>
        </w:rPr>
        <w:t>u zk.ul.3114 k.o. NEREZINE pod ul. 1,2,</w:t>
      </w:r>
      <w:r w:rsidR="00F5418F">
        <w:rPr>
          <w:rFonts w:hAnsi="Times New Roman" w:ascii="Times New Roman"/>
          <w:b/>
          <w:sz w:val="28"/>
          <w:szCs w:val="28"/>
        </w:rPr>
        <w:t xml:space="preserve">3,4,6,7,12, i 13.te </w:t>
      </w:r>
    </w:p>
    <w:p w:rsidRDefault="00223D06" w:rsidP="006B4AD5" w:rsidR="00F5418F" w:rsidRPr="006B4AD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8"/>
          <w:szCs w:val="28"/>
        </w:rPr>
        <w:t>Pašnjak (</w:t>
      </w:r>
      <w:r w:rsidR="00F5418F">
        <w:rPr>
          <w:rFonts w:hAnsi="Times New Roman" w:ascii="Times New Roman"/>
          <w:b/>
          <w:sz w:val="28"/>
          <w:szCs w:val="28"/>
        </w:rPr>
        <w:t xml:space="preserve">građevinsko </w:t>
      </w:r>
      <w:r w:rsidR="00F5418F" w:rsidRPr="0036014E">
        <w:rPr>
          <w:rFonts w:hAnsi="Times New Roman" w:ascii="Times New Roman"/>
          <w:b/>
          <w:sz w:val="28"/>
          <w:szCs w:val="28"/>
        </w:rPr>
        <w:t>zemljište</w:t>
      </w:r>
      <w:r>
        <w:rPr>
          <w:rFonts w:hAnsi="Times New Roman" w:ascii="Times New Roman"/>
          <w:b/>
          <w:sz w:val="28"/>
          <w:szCs w:val="28"/>
        </w:rPr>
        <w:t xml:space="preserve">) </w:t>
      </w:r>
      <w:r w:rsidR="00F5418F" w:rsidRPr="0036014E">
        <w:rPr>
          <w:rFonts w:hAnsi="Times New Roman" w:ascii="Times New Roman"/>
          <w:b/>
          <w:sz w:val="28"/>
          <w:szCs w:val="28"/>
        </w:rPr>
        <w:t xml:space="preserve"> kč.br.165/11 k.o..NEREZINE , upisano u zk.ul. 2462 k.o. NEREZINE</w:t>
      </w:r>
      <w:r w:rsidR="00F5418F">
        <w:rPr>
          <w:rFonts w:hAnsi="Times New Roman" w:ascii="Times New Roman"/>
          <w:sz w:val="28"/>
          <w:szCs w:val="28"/>
        </w:rPr>
        <w:t xml:space="preserve">. </w:t>
      </w:r>
    </w:p>
    <w:p w:rsidRDefault="00F5418F" w:rsidP="00F5418F" w:rsidR="00F5418F" w:rsidRPr="006428E5">
      <w:pPr>
        <w:jc w:val="right"/>
      </w:pPr>
    </w:p>
    <w:p w:rsidRDefault="00F5418F" w:rsidP="00F5418F" w:rsidR="00F5418F">
      <w:pPr>
        <w:rPr>
          <w:rFonts w:hAnsi="Times New Roman" w:ascii="Times New Roman"/>
          <w:sz w:val="28"/>
          <w:szCs w:val="28"/>
        </w:rPr>
      </w:pPr>
      <w:r w:rsidRPr="006428E5">
        <w:rPr>
          <w:rFonts w:hAnsi="Times New Roman" w:ascii="Times New Roman"/>
          <w:sz w:val="28"/>
          <w:szCs w:val="28"/>
        </w:rPr>
        <w:t xml:space="preserve">PROCJENA </w:t>
      </w:r>
      <w:r>
        <w:rPr>
          <w:rFonts w:hAnsi="Times New Roman" w:ascii="Times New Roman"/>
          <w:sz w:val="28"/>
          <w:szCs w:val="28"/>
        </w:rPr>
        <w:t xml:space="preserve"> svake od navedenih nekretnina dana je u posebnom elaboratu.</w:t>
      </w:r>
    </w:p>
    <w:p w:rsidRDefault="00F5418F" w:rsidP="00F5418F" w:rsidR="00F5418F">
      <w:pPr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 </w:t>
      </w:r>
    </w:p>
    <w:p w:rsidRDefault="00F5418F" w:rsidP="00F5418F" w:rsidR="00F5418F">
      <w:pPr>
        <w:rPr>
          <w:rFonts w:hAnsi="Times New Roman" w:ascii="Times New Roman"/>
          <w:sz w:val="28"/>
          <w:szCs w:val="28"/>
        </w:rPr>
      </w:pPr>
    </w:p>
    <w:p w:rsidRDefault="00F5418F" w:rsidP="00F5418F" w:rsidR="00F5418F">
      <w:pPr>
        <w:rPr>
          <w:rFonts w:hAnsi="Times New Roman" w:ascii="Times New Roman"/>
          <w:sz w:val="28"/>
          <w:szCs w:val="28"/>
        </w:rPr>
      </w:pPr>
    </w:p>
    <w:p w:rsidRDefault="00F5418F" w:rsidP="00F5418F" w:rsidR="00FE7FE7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1</w:t>
      </w:r>
      <w:r w:rsidRPr="00FE7FE7">
        <w:rPr>
          <w:rFonts w:cs="Times New Roman" w:hAnsi="Times New Roman" w:ascii="Times New Roman"/>
          <w:b/>
          <w:sz w:val="28"/>
          <w:szCs w:val="28"/>
        </w:rPr>
        <w:t xml:space="preserve">.    </w:t>
      </w:r>
      <w:r w:rsidR="00FE7FE7" w:rsidRPr="00FE7FE7">
        <w:rPr>
          <w:rFonts w:cs="Times New Roman" w:hAnsi="Times New Roman" w:ascii="Times New Roman"/>
          <w:b/>
          <w:sz w:val="28"/>
          <w:szCs w:val="28"/>
        </w:rPr>
        <w:t>P1</w:t>
      </w:r>
      <w:r>
        <w:rPr>
          <w:rFonts w:cs="Times New Roman" w:hAnsi="Times New Roman" w:ascii="Times New Roman"/>
          <w:sz w:val="28"/>
          <w:szCs w:val="28"/>
        </w:rPr>
        <w:t xml:space="preserve">   </w:t>
      </w:r>
      <w:r w:rsidR="00FE7FE7" w:rsidRPr="0090644D">
        <w:rPr>
          <w:rFonts w:cs="Times New Roman" w:hAnsi="Times New Roman" w:ascii="Times New Roman"/>
          <w:b/>
          <w:sz w:val="28"/>
          <w:szCs w:val="28"/>
        </w:rPr>
        <w:t>Suvlasnički dio 2625/10000ETAŽNO VLASNIŠTVO (E-1)</w:t>
      </w:r>
    </w:p>
    <w:p w:rsidRDefault="00FE7FE7" w:rsidP="00F5418F" w:rsidR="00E874FA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>Razlučni vjerovnik PARTNER BANKA DD</w:t>
      </w:r>
      <w:r w:rsidR="00F5418F" w:rsidRPr="0090644D">
        <w:rPr>
          <w:rFonts w:cs="Times New Roman" w:hAnsi="Times New Roman" w:ascii="Times New Roman"/>
          <w:b/>
          <w:sz w:val="28"/>
          <w:szCs w:val="28"/>
        </w:rPr>
        <w:t xml:space="preserve">  </w:t>
      </w:r>
      <w:r w:rsidR="00E874FA" w:rsidRPr="0090644D">
        <w:rPr>
          <w:rFonts w:cs="Times New Roman" w:hAnsi="Times New Roman" w:ascii="Times New Roman"/>
          <w:b/>
          <w:sz w:val="28"/>
          <w:szCs w:val="28"/>
        </w:rPr>
        <w:t>Zagreb , Vončinina 2.</w:t>
      </w:r>
    </w:p>
    <w:p w:rsidRDefault="00E874FA" w:rsidP="00F5418F" w:rsidR="00030266">
      <w:pPr>
        <w:pStyle w:val="Odlomakpopisa"/>
        <w:rPr>
          <w:rFonts w:cs="Times New Roman" w:hAnsi="Times New Roman" w:ascii="Times New Roman"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>OIB:71221608291</w:t>
      </w:r>
      <w:r w:rsidR="00F5418F">
        <w:rPr>
          <w:rFonts w:cs="Times New Roman" w:hAnsi="Times New Roman" w:ascii="Times New Roman"/>
          <w:sz w:val="28"/>
          <w:szCs w:val="28"/>
        </w:rPr>
        <w:t xml:space="preserve">   </w:t>
      </w:r>
    </w:p>
    <w:p w:rsidRDefault="00F5418F" w:rsidP="0024770A" w:rsidR="0024770A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Tržišna vrijednost posebnog dije</w:t>
      </w:r>
      <w:r w:rsidR="00E874FA">
        <w:rPr>
          <w:rFonts w:cs="Times New Roman" w:hAnsi="Times New Roman" w:ascii="Times New Roman"/>
          <w:sz w:val="28"/>
          <w:szCs w:val="28"/>
        </w:rPr>
        <w:t xml:space="preserve">la 1 , poslovnog prostora  u </w:t>
      </w:r>
      <w:r>
        <w:rPr>
          <w:rFonts w:cs="Times New Roman" w:hAnsi="Times New Roman" w:ascii="Times New Roman"/>
          <w:sz w:val="28"/>
          <w:szCs w:val="28"/>
        </w:rPr>
        <w:t xml:space="preserve">podrumu ,upisanog u zk.ul.3114 k.o. Nerezine </w:t>
      </w:r>
      <w:r w:rsidR="008A65C2">
        <w:rPr>
          <w:rFonts w:cs="Times New Roman" w:hAnsi="Times New Roman" w:ascii="Times New Roman"/>
          <w:sz w:val="28"/>
          <w:szCs w:val="28"/>
        </w:rPr>
        <w:t>,</w:t>
      </w:r>
      <w:r w:rsidR="003A3ECA">
        <w:rPr>
          <w:rFonts w:cs="Times New Roman" w:hAnsi="Times New Roman" w:ascii="Times New Roman"/>
          <w:sz w:val="28"/>
          <w:szCs w:val="28"/>
        </w:rPr>
        <w:t>z.č.br.165/3 ,</w:t>
      </w:r>
      <w:r>
        <w:rPr>
          <w:rFonts w:cs="Times New Roman" w:hAnsi="Times New Roman" w:ascii="Times New Roman"/>
          <w:sz w:val="28"/>
          <w:szCs w:val="28"/>
        </w:rPr>
        <w:t>p</w:t>
      </w:r>
      <w:r w:rsidR="0024770A">
        <w:rPr>
          <w:rFonts w:cs="Times New Roman" w:hAnsi="Times New Roman" w:ascii="Times New Roman"/>
          <w:sz w:val="28"/>
          <w:szCs w:val="28"/>
        </w:rPr>
        <w:t>od ul</w:t>
      </w:r>
      <w:r w:rsidR="008A65C2">
        <w:rPr>
          <w:rFonts w:cs="Times New Roman" w:hAnsi="Times New Roman" w:ascii="Times New Roman"/>
          <w:sz w:val="28"/>
          <w:szCs w:val="28"/>
        </w:rPr>
        <w:t>ožak</w:t>
      </w:r>
      <w:r w:rsidR="0024770A">
        <w:rPr>
          <w:rFonts w:cs="Times New Roman" w:hAnsi="Times New Roman" w:ascii="Times New Roman"/>
          <w:sz w:val="28"/>
          <w:szCs w:val="28"/>
        </w:rPr>
        <w:t>. 1</w:t>
      </w:r>
    </w:p>
    <w:p w:rsidRDefault="00BE396D" w:rsidP="0024770A" w:rsidR="00BE396D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S kojim je </w:t>
      </w:r>
      <w:r w:rsidR="000504D0">
        <w:rPr>
          <w:rFonts w:cs="Times New Roman" w:hAnsi="Times New Roman" w:ascii="Times New Roman"/>
          <w:sz w:val="28"/>
          <w:szCs w:val="28"/>
        </w:rPr>
        <w:t>neodvojivo povezano pravo vlasništva  sa poslovnim prostorom u podrumu zgrade koji se sastoji od konobe</w:t>
      </w:r>
      <w:r w:rsidR="00051BDE">
        <w:rPr>
          <w:rFonts w:cs="Times New Roman" w:hAnsi="Times New Roman" w:ascii="Times New Roman"/>
          <w:sz w:val="28"/>
          <w:szCs w:val="28"/>
        </w:rPr>
        <w:t>(40,00m2)</w:t>
      </w:r>
      <w:r w:rsidR="000504D0">
        <w:rPr>
          <w:rFonts w:cs="Times New Roman" w:hAnsi="Times New Roman" w:ascii="Times New Roman"/>
          <w:sz w:val="28"/>
          <w:szCs w:val="28"/>
        </w:rPr>
        <w:t>, servisa</w:t>
      </w:r>
      <w:r w:rsidR="00051BDE">
        <w:rPr>
          <w:rFonts w:cs="Times New Roman" w:hAnsi="Times New Roman" w:ascii="Times New Roman"/>
          <w:sz w:val="28"/>
          <w:szCs w:val="28"/>
        </w:rPr>
        <w:t>(24,72m2)</w:t>
      </w:r>
      <w:r w:rsidR="000504D0">
        <w:rPr>
          <w:rFonts w:cs="Times New Roman" w:hAnsi="Times New Roman" w:ascii="Times New Roman"/>
          <w:sz w:val="28"/>
          <w:szCs w:val="28"/>
        </w:rPr>
        <w:t>, wc-a</w:t>
      </w:r>
      <w:r w:rsidR="00051BDE">
        <w:rPr>
          <w:rFonts w:cs="Times New Roman" w:hAnsi="Times New Roman" w:ascii="Times New Roman"/>
          <w:sz w:val="28"/>
          <w:szCs w:val="28"/>
        </w:rPr>
        <w:t>(2,07m2)</w:t>
      </w:r>
      <w:r w:rsidR="000504D0">
        <w:rPr>
          <w:rFonts w:cs="Times New Roman" w:hAnsi="Times New Roman" w:ascii="Times New Roman"/>
          <w:sz w:val="28"/>
          <w:szCs w:val="28"/>
        </w:rPr>
        <w:t>, kuhinje</w:t>
      </w:r>
      <w:r w:rsidR="00051BDE">
        <w:rPr>
          <w:rFonts w:cs="Times New Roman" w:hAnsi="Times New Roman" w:ascii="Times New Roman"/>
          <w:sz w:val="28"/>
          <w:szCs w:val="28"/>
        </w:rPr>
        <w:t>(40,70m2)</w:t>
      </w:r>
      <w:r w:rsidR="000504D0">
        <w:rPr>
          <w:rFonts w:cs="Times New Roman" w:hAnsi="Times New Roman" w:ascii="Times New Roman"/>
          <w:sz w:val="28"/>
          <w:szCs w:val="28"/>
        </w:rPr>
        <w:t>,blagovaonice</w:t>
      </w:r>
      <w:r w:rsidR="00051BDE">
        <w:rPr>
          <w:rFonts w:cs="Times New Roman" w:hAnsi="Times New Roman" w:ascii="Times New Roman"/>
          <w:sz w:val="28"/>
          <w:szCs w:val="28"/>
        </w:rPr>
        <w:t>(16,32m2)</w:t>
      </w:r>
      <w:r w:rsidR="000504D0">
        <w:rPr>
          <w:rFonts w:cs="Times New Roman" w:hAnsi="Times New Roman" w:ascii="Times New Roman"/>
          <w:sz w:val="28"/>
          <w:szCs w:val="28"/>
        </w:rPr>
        <w:t xml:space="preserve">,kotlovnice </w:t>
      </w:r>
      <w:r w:rsidR="00051BDE">
        <w:rPr>
          <w:rFonts w:cs="Times New Roman" w:hAnsi="Times New Roman" w:ascii="Times New Roman"/>
          <w:sz w:val="28"/>
          <w:szCs w:val="28"/>
        </w:rPr>
        <w:t>(9,14m2)</w:t>
      </w:r>
      <w:r w:rsidR="000504D0">
        <w:rPr>
          <w:rFonts w:cs="Times New Roman" w:hAnsi="Times New Roman" w:ascii="Times New Roman"/>
          <w:sz w:val="28"/>
          <w:szCs w:val="28"/>
        </w:rPr>
        <w:t>,studio apartmana1</w:t>
      </w:r>
      <w:r w:rsidR="00051BDE">
        <w:rPr>
          <w:rFonts w:cs="Times New Roman" w:hAnsi="Times New Roman" w:ascii="Times New Roman"/>
          <w:sz w:val="28"/>
          <w:szCs w:val="28"/>
        </w:rPr>
        <w:t>(20,24m2)</w:t>
      </w:r>
      <w:r w:rsidR="000504D0">
        <w:rPr>
          <w:rFonts w:cs="Times New Roman" w:hAnsi="Times New Roman" w:ascii="Times New Roman"/>
          <w:sz w:val="28"/>
          <w:szCs w:val="28"/>
        </w:rPr>
        <w:t>, peglaonice</w:t>
      </w:r>
      <w:r w:rsidR="00051BDE">
        <w:rPr>
          <w:rFonts w:cs="Times New Roman" w:hAnsi="Times New Roman" w:ascii="Times New Roman"/>
          <w:sz w:val="28"/>
          <w:szCs w:val="28"/>
        </w:rPr>
        <w:t>(6,63m2)</w:t>
      </w:r>
      <w:r w:rsidR="000504D0">
        <w:rPr>
          <w:rFonts w:cs="Times New Roman" w:hAnsi="Times New Roman" w:ascii="Times New Roman"/>
          <w:sz w:val="28"/>
          <w:szCs w:val="28"/>
        </w:rPr>
        <w:t>,hodnika</w:t>
      </w:r>
      <w:r w:rsidR="00051BDE">
        <w:rPr>
          <w:rFonts w:cs="Times New Roman" w:hAnsi="Times New Roman" w:ascii="Times New Roman"/>
          <w:sz w:val="28"/>
          <w:szCs w:val="28"/>
        </w:rPr>
        <w:t>(5,25m2)</w:t>
      </w:r>
      <w:r w:rsidR="000504D0">
        <w:rPr>
          <w:rFonts w:cs="Times New Roman" w:hAnsi="Times New Roman" w:ascii="Times New Roman"/>
          <w:sz w:val="28"/>
          <w:szCs w:val="28"/>
        </w:rPr>
        <w:t>, kupaonice</w:t>
      </w:r>
      <w:r w:rsidR="00051BDE">
        <w:rPr>
          <w:rFonts w:cs="Times New Roman" w:hAnsi="Times New Roman" w:ascii="Times New Roman"/>
          <w:sz w:val="28"/>
          <w:szCs w:val="28"/>
        </w:rPr>
        <w:t>(5,19m2)</w:t>
      </w:r>
      <w:r w:rsidR="000504D0">
        <w:rPr>
          <w:rFonts w:cs="Times New Roman" w:hAnsi="Times New Roman" w:ascii="Times New Roman"/>
          <w:sz w:val="28"/>
          <w:szCs w:val="28"/>
        </w:rPr>
        <w:t xml:space="preserve">,stubišta </w:t>
      </w:r>
      <w:r w:rsidR="00051BDE">
        <w:rPr>
          <w:rFonts w:cs="Times New Roman" w:hAnsi="Times New Roman" w:ascii="Times New Roman"/>
          <w:sz w:val="28"/>
          <w:szCs w:val="28"/>
        </w:rPr>
        <w:t>(7,95m2)</w:t>
      </w:r>
      <w:r w:rsidR="000504D0">
        <w:rPr>
          <w:rFonts w:cs="Times New Roman" w:hAnsi="Times New Roman" w:ascii="Times New Roman"/>
          <w:sz w:val="28"/>
          <w:szCs w:val="28"/>
        </w:rPr>
        <w:t xml:space="preserve">i tri </w:t>
      </w:r>
      <w:r w:rsidR="000504D0">
        <w:rPr>
          <w:rFonts w:cs="Times New Roman" w:hAnsi="Times New Roman" w:ascii="Times New Roman"/>
          <w:sz w:val="28"/>
          <w:szCs w:val="28"/>
        </w:rPr>
        <w:lastRenderedPageBreak/>
        <w:t>spremišta</w:t>
      </w:r>
      <w:r w:rsidR="00051BDE">
        <w:rPr>
          <w:rFonts w:cs="Times New Roman" w:hAnsi="Times New Roman" w:ascii="Times New Roman"/>
          <w:sz w:val="28"/>
          <w:szCs w:val="28"/>
        </w:rPr>
        <w:t>(7,56m2,12,25m2,18,70m2)</w:t>
      </w:r>
      <w:r w:rsidR="00E874FA">
        <w:rPr>
          <w:rFonts w:cs="Times New Roman" w:hAnsi="Times New Roman" w:ascii="Times New Roman"/>
          <w:sz w:val="28"/>
          <w:szCs w:val="28"/>
        </w:rPr>
        <w:t>,</w:t>
      </w:r>
      <w:r w:rsidR="000504D0">
        <w:rPr>
          <w:rFonts w:cs="Times New Roman" w:hAnsi="Times New Roman" w:ascii="Times New Roman"/>
          <w:sz w:val="28"/>
          <w:szCs w:val="28"/>
        </w:rPr>
        <w:t>pripadak poslovnom prostoru je vinski podrum u podrumu zgrade površine</w:t>
      </w:r>
      <w:r w:rsidR="00E874FA">
        <w:rPr>
          <w:rFonts w:cs="Times New Roman" w:hAnsi="Times New Roman" w:ascii="Times New Roman"/>
          <w:sz w:val="28"/>
          <w:szCs w:val="28"/>
        </w:rPr>
        <w:t>(</w:t>
      </w:r>
      <w:r w:rsidR="000504D0">
        <w:rPr>
          <w:rFonts w:cs="Times New Roman" w:hAnsi="Times New Roman" w:ascii="Times New Roman"/>
          <w:sz w:val="28"/>
          <w:szCs w:val="28"/>
        </w:rPr>
        <w:t xml:space="preserve"> 15,19m2</w:t>
      </w:r>
      <w:r w:rsidR="00E874FA">
        <w:rPr>
          <w:rFonts w:cs="Times New Roman" w:hAnsi="Times New Roman" w:ascii="Times New Roman"/>
          <w:sz w:val="28"/>
          <w:szCs w:val="28"/>
        </w:rPr>
        <w:t>)</w:t>
      </w:r>
      <w:r w:rsidR="00FD5F21">
        <w:rPr>
          <w:rFonts w:cs="Times New Roman" w:hAnsi="Times New Roman" w:ascii="Times New Roman"/>
          <w:sz w:val="28"/>
          <w:szCs w:val="28"/>
        </w:rPr>
        <w:t xml:space="preserve"> </w:t>
      </w:r>
      <w:r w:rsidR="000504D0">
        <w:rPr>
          <w:rFonts w:cs="Times New Roman" w:hAnsi="Times New Roman" w:ascii="Times New Roman"/>
          <w:sz w:val="28"/>
          <w:szCs w:val="28"/>
        </w:rPr>
        <w:t>i spremište</w:t>
      </w:r>
      <w:r w:rsidR="00051BDE">
        <w:rPr>
          <w:rFonts w:cs="Times New Roman" w:hAnsi="Times New Roman" w:ascii="Times New Roman"/>
          <w:sz w:val="28"/>
          <w:szCs w:val="28"/>
        </w:rPr>
        <w:t xml:space="preserve">u podrumu zgrade površine </w:t>
      </w:r>
      <w:r w:rsidR="00E874FA">
        <w:rPr>
          <w:rFonts w:cs="Times New Roman" w:hAnsi="Times New Roman" w:ascii="Times New Roman"/>
          <w:sz w:val="28"/>
          <w:szCs w:val="28"/>
        </w:rPr>
        <w:t>(</w:t>
      </w:r>
      <w:r w:rsidR="00051BDE">
        <w:rPr>
          <w:rFonts w:cs="Times New Roman" w:hAnsi="Times New Roman" w:ascii="Times New Roman"/>
          <w:sz w:val="28"/>
          <w:szCs w:val="28"/>
        </w:rPr>
        <w:t>5,40m2</w:t>
      </w:r>
      <w:r w:rsidR="00E874FA">
        <w:rPr>
          <w:rFonts w:cs="Times New Roman" w:hAnsi="Times New Roman" w:ascii="Times New Roman"/>
          <w:sz w:val="28"/>
          <w:szCs w:val="28"/>
        </w:rPr>
        <w:t>)</w:t>
      </w:r>
    </w:p>
    <w:p w:rsidRDefault="00E874FA" w:rsidP="0024770A" w:rsidR="0024770A" w:rsidRPr="00E874FA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E874FA">
        <w:rPr>
          <w:rFonts w:cs="Times New Roman" w:hAnsi="Times New Roman" w:ascii="Times New Roman"/>
          <w:b/>
          <w:sz w:val="28"/>
          <w:szCs w:val="28"/>
        </w:rPr>
        <w:t>S</w:t>
      </w:r>
      <w:r w:rsidR="0024770A" w:rsidRPr="00E874FA">
        <w:rPr>
          <w:rFonts w:cs="Times New Roman" w:hAnsi="Times New Roman" w:ascii="Times New Roman"/>
          <w:b/>
          <w:sz w:val="28"/>
          <w:szCs w:val="28"/>
        </w:rPr>
        <w:t>tvarna površina prostora 240,39m2</w:t>
      </w:r>
    </w:p>
    <w:p w:rsidRDefault="00F5418F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</w:t>
      </w:r>
      <w:r w:rsidR="00E874FA">
        <w:rPr>
          <w:rFonts w:cs="Times New Roman" w:hAnsi="Times New Roman" w:ascii="Times New Roman"/>
          <w:sz w:val="28"/>
          <w:szCs w:val="28"/>
        </w:rPr>
        <w:t xml:space="preserve">VRIJEDNOST : </w:t>
      </w:r>
      <w:r>
        <w:rPr>
          <w:rFonts w:cs="Times New Roman" w:hAnsi="Times New Roman" w:ascii="Times New Roman"/>
          <w:sz w:val="28"/>
          <w:szCs w:val="28"/>
        </w:rPr>
        <w:t xml:space="preserve">Iznosi </w:t>
      </w:r>
    </w:p>
    <w:p w:rsidRDefault="00F5418F" w:rsidP="00F5418F" w:rsidR="0024770A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>219.000,00 € ili 1.620.000,00 kn.</w:t>
      </w:r>
    </w:p>
    <w:p w:rsidRDefault="0024770A" w:rsidP="00F5418F" w:rsidR="0024770A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24770A" w:rsidP="00F5418F" w:rsidR="0024770A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F5418F" w:rsidR="00F5418F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030266" w:rsidR="00030266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2</w:t>
      </w:r>
      <w:r w:rsidRPr="0052779A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    </w:t>
      </w:r>
      <w:r w:rsidR="00030266" w:rsidRPr="00030266">
        <w:rPr>
          <w:rFonts w:cs="Times New Roman" w:hAnsi="Times New Roman" w:ascii="Times New Roman"/>
          <w:b/>
          <w:sz w:val="28"/>
          <w:szCs w:val="28"/>
        </w:rPr>
        <w:t>A1</w:t>
      </w:r>
      <w:r>
        <w:rPr>
          <w:rFonts w:cs="Times New Roman" w:hAnsi="Times New Roman" w:ascii="Times New Roman"/>
          <w:sz w:val="28"/>
          <w:szCs w:val="28"/>
        </w:rPr>
        <w:t xml:space="preserve">    </w:t>
      </w:r>
      <w:r w:rsidR="00030266" w:rsidRPr="0090644D">
        <w:rPr>
          <w:rFonts w:cs="Times New Roman" w:hAnsi="Times New Roman" w:ascii="Times New Roman"/>
          <w:b/>
          <w:sz w:val="28"/>
          <w:szCs w:val="28"/>
        </w:rPr>
        <w:t xml:space="preserve">Suvlasnički dio </w:t>
      </w:r>
      <w:r w:rsidR="0024770A" w:rsidRPr="0090644D">
        <w:rPr>
          <w:rFonts w:cs="Times New Roman" w:hAnsi="Times New Roman" w:ascii="Times New Roman"/>
          <w:b/>
          <w:sz w:val="28"/>
          <w:szCs w:val="28"/>
        </w:rPr>
        <w:t>264</w:t>
      </w:r>
      <w:r w:rsidR="00030266" w:rsidRPr="0090644D">
        <w:rPr>
          <w:rFonts w:cs="Times New Roman" w:hAnsi="Times New Roman" w:ascii="Times New Roman"/>
          <w:b/>
          <w:sz w:val="28"/>
          <w:szCs w:val="28"/>
        </w:rPr>
        <w:t>/10000ETAŽNO VLASNIŠTVO (E-2)</w:t>
      </w:r>
    </w:p>
    <w:p w:rsidRDefault="00030266" w:rsidP="008165BB" w:rsidR="008165BB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>Razlučni vjerovnik PARTNER BANKA DD</w:t>
      </w:r>
      <w:r w:rsidR="008165BB" w:rsidRPr="0090644D">
        <w:rPr>
          <w:rFonts w:cs="Times New Roman" w:hAnsi="Times New Roman" w:ascii="Times New Roman"/>
          <w:b/>
          <w:sz w:val="28"/>
          <w:szCs w:val="28"/>
        </w:rPr>
        <w:t xml:space="preserve"> ,Zagreb ,Vončinina 2</w:t>
      </w:r>
    </w:p>
    <w:p w:rsidRDefault="008165BB" w:rsidP="00030266" w:rsidR="008165BB">
      <w:pPr>
        <w:pStyle w:val="Odlomakpopisa"/>
        <w:rPr>
          <w:rFonts w:cs="Times New Roman" w:hAnsi="Times New Roman" w:ascii="Times New Roman"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>OIB:71221608291</w:t>
      </w:r>
      <w:r>
        <w:rPr>
          <w:rFonts w:cs="Times New Roman" w:hAnsi="Times New Roman" w:ascii="Times New Roman"/>
          <w:sz w:val="28"/>
          <w:szCs w:val="28"/>
        </w:rPr>
        <w:t xml:space="preserve">   </w:t>
      </w:r>
    </w:p>
    <w:p w:rsidRDefault="0024770A" w:rsidP="00030266" w:rsidR="00030266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Studio a</w:t>
      </w:r>
      <w:r w:rsidR="00030266">
        <w:rPr>
          <w:rFonts w:cs="Times New Roman" w:hAnsi="Times New Roman" w:ascii="Times New Roman"/>
          <w:sz w:val="28"/>
          <w:szCs w:val="28"/>
        </w:rPr>
        <w:t>partman</w:t>
      </w:r>
    </w:p>
    <w:p w:rsidRDefault="00F5418F" w:rsidP="00030266" w:rsidR="008A65C2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Tržišna vrijednost posebnog dijela 2, stana u podrumu , upisanog u zk.ul. 3114 k.o. Nerezine, </w:t>
      </w:r>
      <w:r w:rsidR="00E874FA">
        <w:rPr>
          <w:rFonts w:cs="Times New Roman" w:hAnsi="Times New Roman" w:ascii="Times New Roman"/>
          <w:sz w:val="28"/>
          <w:szCs w:val="28"/>
        </w:rPr>
        <w:t>z.č.br.165/3</w:t>
      </w:r>
      <w:r>
        <w:rPr>
          <w:rFonts w:cs="Times New Roman" w:hAnsi="Times New Roman" w:ascii="Times New Roman"/>
          <w:sz w:val="28"/>
          <w:szCs w:val="28"/>
        </w:rPr>
        <w:t>pod ul</w:t>
      </w:r>
      <w:r w:rsidR="008A65C2">
        <w:rPr>
          <w:rFonts w:cs="Times New Roman" w:hAnsi="Times New Roman" w:ascii="Times New Roman"/>
          <w:sz w:val="28"/>
          <w:szCs w:val="28"/>
        </w:rPr>
        <w:t>ožak</w:t>
      </w:r>
      <w:r w:rsidR="006C4AD9">
        <w:rPr>
          <w:rFonts w:cs="Times New Roman" w:hAnsi="Times New Roman" w:ascii="Times New Roman"/>
          <w:sz w:val="28"/>
          <w:szCs w:val="28"/>
        </w:rPr>
        <w:t xml:space="preserve"> 2</w:t>
      </w:r>
      <w:r>
        <w:rPr>
          <w:rFonts w:cs="Times New Roman" w:hAnsi="Times New Roman" w:ascii="Times New Roman"/>
          <w:sz w:val="28"/>
          <w:szCs w:val="28"/>
        </w:rPr>
        <w:t>.</w:t>
      </w:r>
    </w:p>
    <w:p w:rsidRDefault="008165BB" w:rsidP="00030266" w:rsidR="008165BB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Sastoji se od studio apartman 1. </w:t>
      </w:r>
      <w:r w:rsidR="00573172">
        <w:rPr>
          <w:rFonts w:cs="Times New Roman" w:hAnsi="Times New Roman" w:ascii="Times New Roman"/>
          <w:sz w:val="28"/>
          <w:szCs w:val="28"/>
        </w:rPr>
        <w:t>P</w:t>
      </w:r>
      <w:r>
        <w:rPr>
          <w:rFonts w:cs="Times New Roman" w:hAnsi="Times New Roman" w:ascii="Times New Roman"/>
          <w:sz w:val="28"/>
          <w:szCs w:val="28"/>
        </w:rPr>
        <w:t>ovršine</w:t>
      </w:r>
      <w:r w:rsidR="00573172">
        <w:rPr>
          <w:rFonts w:cs="Times New Roman" w:hAnsi="Times New Roman" w:ascii="Times New Roman"/>
          <w:sz w:val="28"/>
          <w:szCs w:val="28"/>
        </w:rPr>
        <w:t xml:space="preserve"> (</w:t>
      </w:r>
      <w:r>
        <w:rPr>
          <w:rFonts w:cs="Times New Roman" w:hAnsi="Times New Roman" w:ascii="Times New Roman"/>
          <w:sz w:val="28"/>
          <w:szCs w:val="28"/>
        </w:rPr>
        <w:t xml:space="preserve"> 20,46m2 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 kupaonica površine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3,60m2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</w:p>
    <w:p w:rsidRDefault="0024770A" w:rsidP="00030266" w:rsidR="0024770A" w:rsidRPr="008165BB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8165BB">
        <w:rPr>
          <w:rFonts w:cs="Times New Roman" w:hAnsi="Times New Roman" w:ascii="Times New Roman"/>
          <w:b/>
          <w:sz w:val="28"/>
          <w:szCs w:val="28"/>
        </w:rPr>
        <w:t>St</w:t>
      </w:r>
      <w:r w:rsidR="008165BB" w:rsidRPr="008165BB">
        <w:rPr>
          <w:rFonts w:cs="Times New Roman" w:hAnsi="Times New Roman" w:ascii="Times New Roman"/>
          <w:b/>
          <w:sz w:val="28"/>
          <w:szCs w:val="28"/>
        </w:rPr>
        <w:t>varna površina prostora 24,06m2</w:t>
      </w:r>
    </w:p>
    <w:p w:rsidRDefault="00F5418F" w:rsidP="00030266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</w:t>
      </w:r>
      <w:r w:rsidR="008A65C2">
        <w:rPr>
          <w:rFonts w:cs="Times New Roman" w:hAnsi="Times New Roman" w:ascii="Times New Roman"/>
          <w:sz w:val="28"/>
          <w:szCs w:val="28"/>
        </w:rPr>
        <w:t>VRIJEDNOST :</w:t>
      </w:r>
      <w:r>
        <w:rPr>
          <w:rFonts w:cs="Times New Roman" w:hAnsi="Times New Roman" w:ascii="Times New Roman"/>
          <w:sz w:val="28"/>
          <w:szCs w:val="28"/>
        </w:rPr>
        <w:t xml:space="preserve">iznosi </w:t>
      </w:r>
    </w:p>
    <w:p w:rsidRDefault="00F5418F" w:rsidP="00F5418F" w:rsidR="00F5418F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>24.800,00 € ili 184.000,00 kn.</w:t>
      </w:r>
    </w:p>
    <w:p w:rsidRDefault="008A65C2" w:rsidP="00F5418F" w:rsidR="008A65C2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030266" w:rsidP="00F5418F" w:rsidR="00030266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F5418F" w:rsidR="00F5418F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030266" w:rsidR="00030266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3</w:t>
      </w:r>
      <w:r w:rsidRPr="00030266">
        <w:rPr>
          <w:rFonts w:cs="Times New Roman" w:hAnsi="Times New Roman" w:ascii="Times New Roman"/>
          <w:b/>
          <w:sz w:val="28"/>
          <w:szCs w:val="28"/>
        </w:rPr>
        <w:t xml:space="preserve">.    </w:t>
      </w:r>
      <w:r w:rsidR="00030266" w:rsidRPr="00030266">
        <w:rPr>
          <w:rFonts w:cs="Times New Roman" w:hAnsi="Times New Roman" w:ascii="Times New Roman"/>
          <w:b/>
          <w:sz w:val="28"/>
          <w:szCs w:val="28"/>
        </w:rPr>
        <w:t>A2</w:t>
      </w:r>
      <w:r>
        <w:rPr>
          <w:rFonts w:cs="Times New Roman" w:hAnsi="Times New Roman" w:ascii="Times New Roman"/>
          <w:sz w:val="28"/>
          <w:szCs w:val="28"/>
        </w:rPr>
        <w:t xml:space="preserve">     </w:t>
      </w:r>
      <w:r w:rsidR="00030266" w:rsidRPr="0090644D">
        <w:rPr>
          <w:rFonts w:cs="Times New Roman" w:hAnsi="Times New Roman" w:ascii="Times New Roman"/>
          <w:b/>
          <w:sz w:val="28"/>
          <w:szCs w:val="28"/>
        </w:rPr>
        <w:t xml:space="preserve">Suvlasnički dio </w:t>
      </w:r>
      <w:r w:rsidR="0024770A" w:rsidRPr="0090644D">
        <w:rPr>
          <w:rFonts w:cs="Times New Roman" w:hAnsi="Times New Roman" w:ascii="Times New Roman"/>
          <w:b/>
          <w:sz w:val="28"/>
          <w:szCs w:val="28"/>
        </w:rPr>
        <w:t>300/10000ETAŽNO VLASNIŠTVO (E-3</w:t>
      </w:r>
      <w:r w:rsidR="00030266" w:rsidRPr="0090644D">
        <w:rPr>
          <w:rFonts w:cs="Times New Roman" w:hAnsi="Times New Roman" w:ascii="Times New Roman"/>
          <w:b/>
          <w:sz w:val="28"/>
          <w:szCs w:val="28"/>
        </w:rPr>
        <w:t>)</w:t>
      </w:r>
    </w:p>
    <w:p w:rsidRDefault="00030266" w:rsidP="00030266" w:rsidR="00694CBC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 xml:space="preserve">Razlučni vjerovnik PARTNER BANKA DD </w:t>
      </w:r>
      <w:r w:rsidR="00694CBC" w:rsidRPr="0090644D">
        <w:rPr>
          <w:rFonts w:cs="Times New Roman" w:hAnsi="Times New Roman" w:ascii="Times New Roman"/>
          <w:b/>
          <w:sz w:val="28"/>
          <w:szCs w:val="28"/>
        </w:rPr>
        <w:t xml:space="preserve">Zagreb,Vončinina 2 OIB:71221608291   </w:t>
      </w:r>
    </w:p>
    <w:p w:rsidRDefault="0024770A" w:rsidP="00030266" w:rsidR="0024770A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Studio apartman</w:t>
      </w:r>
    </w:p>
    <w:p w:rsidRDefault="00F5418F" w:rsidP="0024770A" w:rsidR="008A65C2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Tržišna vrijednost posebnog dijela 3, stana u podrumu , upisanog u zk.ul. 3114 k.o. Nerezine,</w:t>
      </w:r>
      <w:r w:rsidR="00694CBC">
        <w:rPr>
          <w:rFonts w:cs="Times New Roman" w:hAnsi="Times New Roman" w:ascii="Times New Roman"/>
          <w:sz w:val="28"/>
          <w:szCs w:val="28"/>
        </w:rPr>
        <w:t>z.č.br.165/3</w:t>
      </w:r>
      <w:r>
        <w:rPr>
          <w:rFonts w:cs="Times New Roman" w:hAnsi="Times New Roman" w:ascii="Times New Roman"/>
          <w:sz w:val="28"/>
          <w:szCs w:val="28"/>
        </w:rPr>
        <w:t xml:space="preserve"> pod ul</w:t>
      </w:r>
      <w:r w:rsidR="008A65C2">
        <w:rPr>
          <w:rFonts w:cs="Times New Roman" w:hAnsi="Times New Roman" w:ascii="Times New Roman"/>
          <w:sz w:val="28"/>
          <w:szCs w:val="28"/>
        </w:rPr>
        <w:t>ožak</w:t>
      </w:r>
      <w:r>
        <w:rPr>
          <w:rFonts w:cs="Times New Roman" w:hAnsi="Times New Roman" w:ascii="Times New Roman"/>
          <w:sz w:val="28"/>
          <w:szCs w:val="28"/>
        </w:rPr>
        <w:t xml:space="preserve"> 3. </w:t>
      </w:r>
    </w:p>
    <w:p w:rsidRDefault="00694CBC" w:rsidP="0024770A" w:rsidR="00694CBC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Sastoji se od ,studio apartman 1 površine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24,27m2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 i kupaonice površine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 xml:space="preserve">3,13m2 </w:t>
      </w:r>
      <w:r w:rsidR="00573172">
        <w:rPr>
          <w:rFonts w:cs="Times New Roman" w:hAnsi="Times New Roman" w:ascii="Times New Roman"/>
          <w:sz w:val="28"/>
          <w:szCs w:val="28"/>
        </w:rPr>
        <w:t>)</w:t>
      </w:r>
    </w:p>
    <w:p w:rsidRDefault="00694CBC" w:rsidP="0024770A" w:rsidR="0024770A" w:rsidRPr="00694CBC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694CBC">
        <w:rPr>
          <w:rFonts w:cs="Times New Roman" w:hAnsi="Times New Roman" w:ascii="Times New Roman"/>
          <w:b/>
          <w:sz w:val="28"/>
          <w:szCs w:val="28"/>
        </w:rPr>
        <w:t>Stvarna površina 27.40m2</w:t>
      </w:r>
    </w:p>
    <w:p w:rsidRDefault="008A65C2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VRIJEDNOST : </w:t>
      </w:r>
      <w:r w:rsidR="00F5418F">
        <w:rPr>
          <w:rFonts w:cs="Times New Roman" w:hAnsi="Times New Roman" w:ascii="Times New Roman"/>
          <w:sz w:val="28"/>
          <w:szCs w:val="28"/>
        </w:rPr>
        <w:t xml:space="preserve">iznosi </w:t>
      </w:r>
    </w:p>
    <w:p w:rsidRDefault="00F5418F" w:rsidP="00F5418F" w:rsidR="00F5418F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>28.300,00 € ili 210.000,00 kn</w:t>
      </w:r>
    </w:p>
    <w:p w:rsidRDefault="008A65C2" w:rsidP="00F5418F" w:rsidR="008A65C2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8A65C2" w:rsidP="00F5418F" w:rsidR="008A65C2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F5418F" w:rsidR="00F5418F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AA16F0" w:rsidR="006E612A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lastRenderedPageBreak/>
        <w:t xml:space="preserve">4. </w:t>
      </w:r>
      <w:r w:rsidR="00AA16F0">
        <w:rPr>
          <w:rFonts w:cs="Times New Roman" w:hAnsi="Times New Roman" w:ascii="Times New Roman"/>
          <w:sz w:val="28"/>
          <w:szCs w:val="28"/>
        </w:rPr>
        <w:t xml:space="preserve">  </w:t>
      </w:r>
      <w:r w:rsidR="00FB1196">
        <w:rPr>
          <w:rFonts w:cs="Times New Roman" w:hAnsi="Times New Roman" w:ascii="Times New Roman"/>
          <w:b/>
          <w:sz w:val="28"/>
          <w:szCs w:val="28"/>
        </w:rPr>
        <w:t>A3</w:t>
      </w:r>
      <w:r w:rsidRPr="00AA16F0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AA16F0">
        <w:rPr>
          <w:rFonts w:cs="Times New Roman" w:hAnsi="Times New Roman" w:ascii="Times New Roman"/>
          <w:sz w:val="28"/>
          <w:szCs w:val="28"/>
        </w:rPr>
        <w:t xml:space="preserve">    </w:t>
      </w:r>
      <w:r w:rsidR="00AA16F0" w:rsidRPr="0090644D">
        <w:rPr>
          <w:rFonts w:cs="Times New Roman" w:hAnsi="Times New Roman" w:ascii="Times New Roman"/>
          <w:b/>
          <w:sz w:val="28"/>
          <w:szCs w:val="28"/>
        </w:rPr>
        <w:t>Suvlasnički dio 501/10000</w:t>
      </w:r>
      <w:r w:rsidR="00FD5F21" w:rsidRPr="0090644D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AA16F0" w:rsidRPr="0090644D">
        <w:rPr>
          <w:rFonts w:cs="Times New Roman" w:hAnsi="Times New Roman" w:ascii="Times New Roman"/>
          <w:b/>
          <w:sz w:val="28"/>
          <w:szCs w:val="28"/>
        </w:rPr>
        <w:t xml:space="preserve">ETAŽNO VLASNIŠTVO (E-4) Razlučni vjerovnik PARTNER BANKA DD </w:t>
      </w:r>
      <w:r w:rsidR="006E612A" w:rsidRPr="0090644D">
        <w:rPr>
          <w:rFonts w:cs="Times New Roman" w:hAnsi="Times New Roman" w:ascii="Times New Roman"/>
          <w:b/>
          <w:sz w:val="28"/>
          <w:szCs w:val="28"/>
        </w:rPr>
        <w:t>Zagreb, Vončinina 2 OIB:71221608291</w:t>
      </w:r>
      <w:r w:rsidR="006E612A">
        <w:rPr>
          <w:rFonts w:cs="Times New Roman" w:hAnsi="Times New Roman" w:ascii="Times New Roman"/>
          <w:sz w:val="28"/>
          <w:szCs w:val="28"/>
        </w:rPr>
        <w:t xml:space="preserve">   </w:t>
      </w:r>
    </w:p>
    <w:p w:rsidRDefault="00F5418F" w:rsidP="00F5418F" w:rsidR="00AA16F0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Tržišna vrijednost posebnog dijela 4, stana u prizemlju , upisanog u zk.ul. 3114 k.o. Nerezine,</w:t>
      </w:r>
      <w:r w:rsidR="006E612A">
        <w:rPr>
          <w:rFonts w:cs="Times New Roman" w:hAnsi="Times New Roman" w:ascii="Times New Roman"/>
          <w:sz w:val="28"/>
          <w:szCs w:val="28"/>
        </w:rPr>
        <w:t>zč.br.165/3.</w:t>
      </w:r>
      <w:r>
        <w:rPr>
          <w:rFonts w:cs="Times New Roman" w:hAnsi="Times New Roman" w:ascii="Times New Roman"/>
          <w:sz w:val="28"/>
          <w:szCs w:val="28"/>
        </w:rPr>
        <w:t xml:space="preserve"> pod ul</w:t>
      </w:r>
      <w:r w:rsidR="006C4AD9">
        <w:rPr>
          <w:rFonts w:cs="Times New Roman" w:hAnsi="Times New Roman" w:ascii="Times New Roman"/>
          <w:sz w:val="28"/>
          <w:szCs w:val="28"/>
        </w:rPr>
        <w:t>ožak 4</w:t>
      </w:r>
      <w:r>
        <w:rPr>
          <w:rFonts w:cs="Times New Roman" w:hAnsi="Times New Roman" w:ascii="Times New Roman"/>
          <w:sz w:val="28"/>
          <w:szCs w:val="28"/>
        </w:rPr>
        <w:t>.</w:t>
      </w:r>
    </w:p>
    <w:p w:rsidRDefault="006E612A" w:rsidP="00F5418F" w:rsidR="006E612A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Sastoji se od boravak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26,62m2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,hodnik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2,70m2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 soba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10,56m2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 kupaonica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5,80m2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</w:p>
    <w:p w:rsidRDefault="006E612A" w:rsidP="00F5418F" w:rsidR="008A65C2" w:rsidRPr="006E612A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6E612A">
        <w:rPr>
          <w:rFonts w:cs="Times New Roman" w:hAnsi="Times New Roman" w:ascii="Times New Roman"/>
          <w:b/>
          <w:sz w:val="28"/>
          <w:szCs w:val="28"/>
        </w:rPr>
        <w:t>Stvarna površina 45,68m2</w:t>
      </w:r>
      <w:r w:rsidR="00F5418F" w:rsidRPr="006E612A">
        <w:rPr>
          <w:rFonts w:cs="Times New Roman" w:hAnsi="Times New Roman" w:ascii="Times New Roman"/>
          <w:b/>
          <w:sz w:val="28"/>
          <w:szCs w:val="28"/>
        </w:rPr>
        <w:t xml:space="preserve"> </w:t>
      </w:r>
    </w:p>
    <w:p w:rsidRDefault="008A65C2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VRIJEDNOST :</w:t>
      </w:r>
      <w:r w:rsidR="00F5418F">
        <w:rPr>
          <w:rFonts w:cs="Times New Roman" w:hAnsi="Times New Roman" w:ascii="Times New Roman"/>
          <w:sz w:val="28"/>
          <w:szCs w:val="28"/>
        </w:rPr>
        <w:t>Iznosi</w:t>
      </w:r>
    </w:p>
    <w:p w:rsidRDefault="00F5418F" w:rsidP="00F5418F" w:rsidR="00F5418F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>48.600,00 € ili 361.000,00 kn.</w:t>
      </w:r>
    </w:p>
    <w:p w:rsidRDefault="008A65C2" w:rsidP="00F5418F" w:rsidR="008A65C2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8A65C2" w:rsidP="00F5418F" w:rsidR="008A65C2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8A65C2" w:rsidP="00F5418F" w:rsidR="008A65C2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F5418F" w:rsidR="00F5418F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AA16F0" w:rsidR="0079417C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5.    </w:t>
      </w:r>
      <w:r w:rsidR="00AA16F0" w:rsidRPr="00AA16F0">
        <w:rPr>
          <w:rFonts w:cs="Times New Roman" w:hAnsi="Times New Roman" w:ascii="Times New Roman"/>
          <w:b/>
          <w:sz w:val="28"/>
          <w:szCs w:val="28"/>
        </w:rPr>
        <w:t>A</w:t>
      </w:r>
      <w:r w:rsidR="00FB1196">
        <w:rPr>
          <w:rFonts w:cs="Times New Roman" w:hAnsi="Times New Roman" w:ascii="Times New Roman"/>
          <w:b/>
          <w:sz w:val="28"/>
          <w:szCs w:val="28"/>
        </w:rPr>
        <w:t>5</w:t>
      </w:r>
      <w:r>
        <w:rPr>
          <w:rFonts w:cs="Times New Roman" w:hAnsi="Times New Roman" w:ascii="Times New Roman"/>
          <w:sz w:val="28"/>
          <w:szCs w:val="28"/>
        </w:rPr>
        <w:t xml:space="preserve">     </w:t>
      </w:r>
      <w:r w:rsidR="00AA16F0" w:rsidRPr="0090644D">
        <w:rPr>
          <w:rFonts w:cs="Times New Roman" w:hAnsi="Times New Roman" w:ascii="Times New Roman"/>
          <w:b/>
          <w:sz w:val="28"/>
          <w:szCs w:val="28"/>
        </w:rPr>
        <w:t xml:space="preserve">Suvlasnički dio </w:t>
      </w:r>
      <w:r w:rsidR="00FB1196" w:rsidRPr="0090644D">
        <w:rPr>
          <w:rFonts w:cs="Times New Roman" w:hAnsi="Times New Roman" w:ascii="Times New Roman"/>
          <w:b/>
          <w:sz w:val="28"/>
          <w:szCs w:val="28"/>
        </w:rPr>
        <w:t>1419/10000</w:t>
      </w:r>
      <w:r w:rsidR="00FD5F21" w:rsidRPr="0090644D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FB1196" w:rsidRPr="0090644D">
        <w:rPr>
          <w:rFonts w:cs="Times New Roman" w:hAnsi="Times New Roman" w:ascii="Times New Roman"/>
          <w:b/>
          <w:sz w:val="28"/>
          <w:szCs w:val="28"/>
        </w:rPr>
        <w:t>ETAŽNO VLASNIŠTVO (E-6</w:t>
      </w:r>
      <w:r w:rsidR="00AA16F0" w:rsidRPr="0090644D">
        <w:rPr>
          <w:rFonts w:cs="Times New Roman" w:hAnsi="Times New Roman" w:ascii="Times New Roman"/>
          <w:b/>
          <w:sz w:val="28"/>
          <w:szCs w:val="28"/>
        </w:rPr>
        <w:t xml:space="preserve">) Razlučni vjerovnik PARTNER BANKA DD </w:t>
      </w:r>
      <w:r w:rsidR="0079417C" w:rsidRPr="0090644D">
        <w:rPr>
          <w:rFonts w:cs="Times New Roman" w:hAnsi="Times New Roman" w:ascii="Times New Roman"/>
          <w:b/>
          <w:sz w:val="28"/>
          <w:szCs w:val="28"/>
        </w:rPr>
        <w:t>Zagreb, Vončinina 2 OIB:71221608291</w:t>
      </w:r>
      <w:r w:rsidR="0079417C">
        <w:rPr>
          <w:rFonts w:cs="Times New Roman" w:hAnsi="Times New Roman" w:ascii="Times New Roman"/>
          <w:sz w:val="28"/>
          <w:szCs w:val="28"/>
        </w:rPr>
        <w:t xml:space="preserve">   </w:t>
      </w:r>
    </w:p>
    <w:p w:rsidRDefault="00F5418F" w:rsidP="00AA16F0" w:rsidR="00AA16F0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Tržišna vrijednost posebnog dijela 6, stana u prizemlju , </w:t>
      </w:r>
      <w:r w:rsidR="00AA16F0">
        <w:rPr>
          <w:rFonts w:cs="Times New Roman" w:hAnsi="Times New Roman" w:ascii="Times New Roman"/>
          <w:sz w:val="28"/>
          <w:szCs w:val="28"/>
        </w:rPr>
        <w:t xml:space="preserve">Suvlasnički dio </w:t>
      </w:r>
    </w:p>
    <w:p w:rsidRDefault="00F5418F" w:rsidP="00F5418F" w:rsidR="00AA16F0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upisanog u zk.ul.</w:t>
      </w:r>
      <w:r w:rsidR="00AA16F0">
        <w:rPr>
          <w:rFonts w:cs="Times New Roman" w:hAnsi="Times New Roman" w:ascii="Times New Roman"/>
          <w:sz w:val="28"/>
          <w:szCs w:val="28"/>
        </w:rPr>
        <w:t xml:space="preserve"> 3114 k.o. Nerezine,</w:t>
      </w:r>
      <w:r w:rsidR="006E612A">
        <w:rPr>
          <w:rFonts w:cs="Times New Roman" w:hAnsi="Times New Roman" w:ascii="Times New Roman"/>
          <w:sz w:val="28"/>
          <w:szCs w:val="28"/>
        </w:rPr>
        <w:t>z.č.br.163/3</w:t>
      </w:r>
      <w:r w:rsidR="00AA16F0">
        <w:rPr>
          <w:rFonts w:cs="Times New Roman" w:hAnsi="Times New Roman" w:ascii="Times New Roman"/>
          <w:sz w:val="28"/>
          <w:szCs w:val="28"/>
        </w:rPr>
        <w:t xml:space="preserve"> pod ul. 6.</w:t>
      </w:r>
    </w:p>
    <w:p w:rsidRDefault="006E612A" w:rsidP="00F5418F" w:rsidR="006E612A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Sastoji se od ulazni hodnik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 xml:space="preserve"> 2.04m2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>,boravak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 xml:space="preserve"> 62,87m2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,kupaonica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6,52m2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,kupaonica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3,15m2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>,kuhinja</w:t>
      </w:r>
      <w:r w:rsidR="00573172">
        <w:rPr>
          <w:rFonts w:cs="Times New Roman" w:hAnsi="Times New Roman" w:ascii="Times New Roman"/>
          <w:sz w:val="28"/>
          <w:szCs w:val="28"/>
        </w:rPr>
        <w:t xml:space="preserve"> (</w:t>
      </w:r>
      <w:r>
        <w:rPr>
          <w:rFonts w:cs="Times New Roman" w:hAnsi="Times New Roman" w:ascii="Times New Roman"/>
          <w:sz w:val="28"/>
          <w:szCs w:val="28"/>
        </w:rPr>
        <w:t>13,09m2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>, soba</w:t>
      </w:r>
      <w:r w:rsidR="00573172">
        <w:rPr>
          <w:rFonts w:cs="Times New Roman" w:hAnsi="Times New Roman" w:ascii="Times New Roman"/>
          <w:sz w:val="28"/>
          <w:szCs w:val="28"/>
        </w:rPr>
        <w:t xml:space="preserve"> (</w:t>
      </w:r>
      <w:r>
        <w:rPr>
          <w:rFonts w:cs="Times New Roman" w:hAnsi="Times New Roman" w:ascii="Times New Roman"/>
          <w:sz w:val="28"/>
          <w:szCs w:val="28"/>
        </w:rPr>
        <w:t>15,96m2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,loggia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12,65m2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,balkon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1,38m2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, kupaonica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 xml:space="preserve">11,81m2 </w:t>
      </w:r>
      <w:r w:rsidR="00573172">
        <w:rPr>
          <w:rFonts w:cs="Times New Roman" w:hAnsi="Times New Roman" w:ascii="Times New Roman"/>
          <w:sz w:val="28"/>
          <w:szCs w:val="28"/>
        </w:rPr>
        <w:t>)</w:t>
      </w:r>
    </w:p>
    <w:p w:rsidRDefault="0079417C" w:rsidP="00F5418F" w:rsidR="008A65C2" w:rsidRPr="0079417C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79417C">
        <w:rPr>
          <w:rFonts w:cs="Times New Roman" w:hAnsi="Times New Roman" w:ascii="Times New Roman"/>
          <w:b/>
          <w:sz w:val="28"/>
          <w:szCs w:val="28"/>
        </w:rPr>
        <w:t>Stvarna površina 129,47m2</w:t>
      </w:r>
    </w:p>
    <w:p w:rsidRDefault="008A65C2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VRIJEDNOST :</w:t>
      </w:r>
      <w:r w:rsidR="00F5418F">
        <w:rPr>
          <w:rFonts w:cs="Times New Roman" w:hAnsi="Times New Roman" w:ascii="Times New Roman"/>
          <w:sz w:val="28"/>
          <w:szCs w:val="28"/>
        </w:rPr>
        <w:t>Iznosi</w:t>
      </w:r>
    </w:p>
    <w:p w:rsidRDefault="00F5418F" w:rsidP="00F5418F" w:rsidR="00F5418F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 xml:space="preserve">126.800,00 € ili 941.000,00 kn </w:t>
      </w:r>
    </w:p>
    <w:p w:rsidRDefault="008A65C2" w:rsidP="00F5418F" w:rsidR="008A65C2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</w:p>
    <w:p w:rsidRDefault="00F5418F" w:rsidP="00F5418F" w:rsidR="0079417C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6.   </w:t>
      </w:r>
      <w:r w:rsidR="00CB11FD">
        <w:rPr>
          <w:rFonts w:cs="Times New Roman" w:hAnsi="Times New Roman" w:ascii="Times New Roman"/>
          <w:b/>
          <w:sz w:val="28"/>
          <w:szCs w:val="28"/>
        </w:rPr>
        <w:t>P2</w:t>
      </w:r>
      <w:r>
        <w:rPr>
          <w:rFonts w:cs="Times New Roman" w:hAnsi="Times New Roman" w:ascii="Times New Roman"/>
          <w:sz w:val="28"/>
          <w:szCs w:val="28"/>
        </w:rPr>
        <w:t xml:space="preserve">     </w:t>
      </w:r>
      <w:r w:rsidR="00CB11FD" w:rsidRPr="0090644D">
        <w:rPr>
          <w:rFonts w:cs="Times New Roman" w:hAnsi="Times New Roman" w:ascii="Times New Roman"/>
          <w:b/>
          <w:sz w:val="28"/>
          <w:szCs w:val="28"/>
        </w:rPr>
        <w:t>Suvlasnički dio 184/10000</w:t>
      </w:r>
      <w:r w:rsidR="00FD5F21" w:rsidRPr="0090644D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CB11FD" w:rsidRPr="0090644D">
        <w:rPr>
          <w:rFonts w:cs="Times New Roman" w:hAnsi="Times New Roman" w:ascii="Times New Roman"/>
          <w:b/>
          <w:sz w:val="28"/>
          <w:szCs w:val="28"/>
        </w:rPr>
        <w:t xml:space="preserve">ETAŽNO VLASNIŠTVO (E-7) Razlučni vjerovnik PARTNER BANKA </w:t>
      </w:r>
      <w:r w:rsidR="0079417C" w:rsidRPr="0090644D">
        <w:rPr>
          <w:rFonts w:cs="Times New Roman" w:hAnsi="Times New Roman" w:ascii="Times New Roman"/>
          <w:b/>
          <w:sz w:val="28"/>
          <w:szCs w:val="28"/>
        </w:rPr>
        <w:t>D.D., Zagreb, vončinina 2</w:t>
      </w:r>
    </w:p>
    <w:p w:rsidRDefault="0079417C" w:rsidP="00F5418F" w:rsidR="00CB11FD">
      <w:pPr>
        <w:pStyle w:val="Odlomakpopisa"/>
        <w:rPr>
          <w:rFonts w:cs="Times New Roman" w:hAnsi="Times New Roman" w:ascii="Times New Roman"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 xml:space="preserve"> OIB:71221608291</w:t>
      </w:r>
      <w:r>
        <w:rPr>
          <w:rFonts w:cs="Times New Roman" w:hAnsi="Times New Roman" w:ascii="Times New Roman"/>
          <w:sz w:val="28"/>
          <w:szCs w:val="28"/>
        </w:rPr>
        <w:t xml:space="preserve">   </w:t>
      </w:r>
      <w:r w:rsidR="00F5418F">
        <w:rPr>
          <w:rFonts w:cs="Times New Roman" w:hAnsi="Times New Roman" w:ascii="Times New Roman"/>
          <w:sz w:val="28"/>
          <w:szCs w:val="28"/>
        </w:rPr>
        <w:t xml:space="preserve">   </w:t>
      </w:r>
    </w:p>
    <w:p w:rsidRDefault="00F5418F" w:rsidP="00F5418F" w:rsidR="00CB11FD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Tržišna vrijednost posebnog dijela 7, poslovnog prostora  u prizemlju , upisanog u zk.ul. 3114 k.o. Nerezine, </w:t>
      </w:r>
      <w:r w:rsidR="0079417C">
        <w:rPr>
          <w:rFonts w:cs="Times New Roman" w:hAnsi="Times New Roman" w:ascii="Times New Roman"/>
          <w:sz w:val="28"/>
          <w:szCs w:val="28"/>
        </w:rPr>
        <w:t>z.č.br.165/3</w:t>
      </w:r>
      <w:r>
        <w:rPr>
          <w:rFonts w:cs="Times New Roman" w:hAnsi="Times New Roman" w:ascii="Times New Roman"/>
          <w:sz w:val="28"/>
          <w:szCs w:val="28"/>
        </w:rPr>
        <w:t>pod ul</w:t>
      </w:r>
      <w:r w:rsidR="006C4AD9">
        <w:rPr>
          <w:rFonts w:cs="Times New Roman" w:hAnsi="Times New Roman" w:ascii="Times New Roman"/>
          <w:sz w:val="28"/>
          <w:szCs w:val="28"/>
        </w:rPr>
        <w:t>ožak</w:t>
      </w:r>
      <w:r>
        <w:rPr>
          <w:rFonts w:cs="Times New Roman" w:hAnsi="Times New Roman" w:ascii="Times New Roman"/>
          <w:sz w:val="28"/>
          <w:szCs w:val="28"/>
        </w:rPr>
        <w:t>. 7.</w:t>
      </w:r>
    </w:p>
    <w:p w:rsidRDefault="0079417C" w:rsidP="00F5418F" w:rsidR="0079417C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Sastoji se od recepcija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16,83m2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</w:p>
    <w:p w:rsidRDefault="0079417C" w:rsidP="00F5418F" w:rsidR="008A65C2" w:rsidRPr="0079417C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79417C">
        <w:rPr>
          <w:rFonts w:cs="Times New Roman" w:hAnsi="Times New Roman" w:ascii="Times New Roman"/>
          <w:b/>
          <w:sz w:val="28"/>
          <w:szCs w:val="28"/>
        </w:rPr>
        <w:t>Stvarna površina 16,83m2</w:t>
      </w:r>
      <w:r w:rsidR="00F5418F" w:rsidRPr="0079417C">
        <w:rPr>
          <w:rFonts w:cs="Times New Roman" w:hAnsi="Times New Roman" w:ascii="Times New Roman"/>
          <w:b/>
          <w:sz w:val="28"/>
          <w:szCs w:val="28"/>
        </w:rPr>
        <w:t xml:space="preserve"> </w:t>
      </w:r>
    </w:p>
    <w:p w:rsidRDefault="008A65C2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VRIJEDNOST:</w:t>
      </w:r>
      <w:r w:rsidR="00F5418F">
        <w:rPr>
          <w:rFonts w:cs="Times New Roman" w:hAnsi="Times New Roman" w:ascii="Times New Roman"/>
          <w:sz w:val="28"/>
          <w:szCs w:val="28"/>
        </w:rPr>
        <w:t>Iznosi</w:t>
      </w:r>
    </w:p>
    <w:p w:rsidRDefault="00F5418F" w:rsidP="00F5418F" w:rsidR="00F5418F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>16.400,00 € ili 122.000,00 kn.</w:t>
      </w:r>
    </w:p>
    <w:p w:rsidRDefault="00F5418F" w:rsidP="00F5418F" w:rsidR="00F5418F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F5418F" w:rsidR="0079417C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lastRenderedPageBreak/>
        <w:t xml:space="preserve">7.   </w:t>
      </w:r>
      <w:r w:rsidR="00CB11FD" w:rsidRPr="00CB11FD">
        <w:rPr>
          <w:rFonts w:cs="Times New Roman" w:hAnsi="Times New Roman" w:ascii="Times New Roman"/>
          <w:b/>
          <w:sz w:val="28"/>
          <w:szCs w:val="28"/>
        </w:rPr>
        <w:t>A10</w:t>
      </w:r>
      <w:r>
        <w:rPr>
          <w:rFonts w:cs="Times New Roman" w:hAnsi="Times New Roman" w:ascii="Times New Roman"/>
          <w:sz w:val="28"/>
          <w:szCs w:val="28"/>
        </w:rPr>
        <w:t xml:space="preserve">        </w:t>
      </w:r>
      <w:r w:rsidR="00CB11FD" w:rsidRPr="0090644D">
        <w:rPr>
          <w:rFonts w:cs="Times New Roman" w:hAnsi="Times New Roman" w:ascii="Times New Roman"/>
          <w:b/>
          <w:sz w:val="28"/>
          <w:szCs w:val="28"/>
        </w:rPr>
        <w:t xml:space="preserve">Suvlasnički dio 124/10000ETAŽNO VLASNIŠTVO (E-12) Razlučni vjerovnik PARTNER BANKA DD </w:t>
      </w:r>
      <w:r w:rsidR="0079417C" w:rsidRPr="0090644D">
        <w:rPr>
          <w:rFonts w:cs="Times New Roman" w:hAnsi="Times New Roman" w:ascii="Times New Roman"/>
          <w:b/>
          <w:sz w:val="28"/>
          <w:szCs w:val="28"/>
        </w:rPr>
        <w:t>Zagreb, Vončinina 2</w:t>
      </w:r>
    </w:p>
    <w:p w:rsidRDefault="0079417C" w:rsidP="00F5418F" w:rsidR="00E64945">
      <w:pPr>
        <w:pStyle w:val="Odlomakpopisa"/>
        <w:rPr>
          <w:rFonts w:cs="Times New Roman" w:hAnsi="Times New Roman" w:ascii="Times New Roman"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 xml:space="preserve"> OIB:71221608291</w:t>
      </w:r>
      <w:r>
        <w:rPr>
          <w:rFonts w:cs="Times New Roman" w:hAnsi="Times New Roman" w:ascii="Times New Roman"/>
          <w:sz w:val="28"/>
          <w:szCs w:val="28"/>
        </w:rPr>
        <w:t xml:space="preserve">      </w:t>
      </w:r>
      <w:r w:rsidR="00CB11FD">
        <w:rPr>
          <w:rFonts w:cs="Times New Roman" w:hAnsi="Times New Roman" w:ascii="Times New Roman"/>
          <w:sz w:val="28"/>
          <w:szCs w:val="28"/>
        </w:rPr>
        <w:t xml:space="preserve"> </w:t>
      </w:r>
      <w:r w:rsidR="00F5418F">
        <w:rPr>
          <w:rFonts w:cs="Times New Roman" w:hAnsi="Times New Roman" w:ascii="Times New Roman"/>
          <w:sz w:val="28"/>
          <w:szCs w:val="28"/>
        </w:rPr>
        <w:t xml:space="preserve">    </w:t>
      </w:r>
    </w:p>
    <w:p w:rsidRDefault="00F5418F" w:rsidP="00F5418F" w:rsidR="00CB11FD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Tržišna vrijednost posebnog dijela 12, stana u potkrovlju   , upisanog u zk.ul. 3114 k.o. Nerezine,</w:t>
      </w:r>
      <w:r w:rsidR="0079417C">
        <w:rPr>
          <w:rFonts w:cs="Times New Roman" w:hAnsi="Times New Roman" w:ascii="Times New Roman"/>
          <w:sz w:val="28"/>
          <w:szCs w:val="28"/>
        </w:rPr>
        <w:t>z.č.br.165/3</w:t>
      </w:r>
      <w:r>
        <w:rPr>
          <w:rFonts w:cs="Times New Roman" w:hAnsi="Times New Roman" w:ascii="Times New Roman"/>
          <w:sz w:val="28"/>
          <w:szCs w:val="28"/>
        </w:rPr>
        <w:t xml:space="preserve"> pod ul</w:t>
      </w:r>
      <w:r w:rsidR="006C4AD9">
        <w:rPr>
          <w:rFonts w:cs="Times New Roman" w:hAnsi="Times New Roman" w:ascii="Times New Roman"/>
          <w:sz w:val="28"/>
          <w:szCs w:val="28"/>
        </w:rPr>
        <w:t>ožak</w:t>
      </w:r>
      <w:r>
        <w:rPr>
          <w:rFonts w:cs="Times New Roman" w:hAnsi="Times New Roman" w:ascii="Times New Roman"/>
          <w:sz w:val="28"/>
          <w:szCs w:val="28"/>
        </w:rPr>
        <w:t>. 12.</w:t>
      </w:r>
    </w:p>
    <w:p w:rsidRDefault="0079417C" w:rsidP="00F5418F" w:rsidR="00573172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Sastoji se od: Ulazni hodnik </w:t>
      </w:r>
      <w:r w:rsidR="00573172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11,81m2</w:t>
      </w:r>
      <w:r w:rsidR="00573172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>,</w:t>
      </w:r>
      <w:r w:rsidR="00573172">
        <w:rPr>
          <w:rFonts w:cs="Times New Roman" w:hAnsi="Times New Roman" w:ascii="Times New Roman"/>
          <w:sz w:val="28"/>
          <w:szCs w:val="28"/>
        </w:rPr>
        <w:t xml:space="preserve"> boravak(12,54m2),</w:t>
      </w:r>
    </w:p>
    <w:p w:rsidRDefault="00573172" w:rsidP="00F5418F" w:rsidR="0079417C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soba (21,30m2),soba (9,00m2) ,kupaonica (4,17m2) ,loggia (7,10m2),soba (14,53m2,) loggia (1,50m2) , natkrivena terasa (14,00m2) </w:t>
      </w:r>
    </w:p>
    <w:p w:rsidRDefault="00CB11FD" w:rsidP="00F5418F" w:rsidR="00CB11FD" w:rsidRPr="00573172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573172">
        <w:rPr>
          <w:rFonts w:cs="Times New Roman" w:hAnsi="Times New Roman" w:ascii="Times New Roman"/>
          <w:b/>
          <w:sz w:val="28"/>
          <w:szCs w:val="28"/>
        </w:rPr>
        <w:t>Stvarna površina 84,31m2</w:t>
      </w:r>
      <w:r w:rsidR="00F5418F" w:rsidRPr="00573172">
        <w:rPr>
          <w:rFonts w:cs="Times New Roman" w:hAnsi="Times New Roman" w:ascii="Times New Roman"/>
          <w:b/>
          <w:sz w:val="28"/>
          <w:szCs w:val="28"/>
        </w:rPr>
        <w:t xml:space="preserve"> </w:t>
      </w:r>
    </w:p>
    <w:p w:rsidRDefault="008A65C2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VRIJEDNOST:</w:t>
      </w:r>
      <w:r w:rsidR="00F5418F">
        <w:rPr>
          <w:rFonts w:cs="Times New Roman" w:hAnsi="Times New Roman" w:ascii="Times New Roman"/>
          <w:sz w:val="28"/>
          <w:szCs w:val="28"/>
        </w:rPr>
        <w:t>Iznosi</w:t>
      </w:r>
    </w:p>
    <w:p w:rsidRDefault="00F5418F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>78.600,00 € ili 583.000,00 kn</w:t>
      </w:r>
      <w:r>
        <w:rPr>
          <w:rFonts w:cs="Times New Roman" w:hAnsi="Times New Roman" w:ascii="Times New Roman"/>
          <w:sz w:val="28"/>
          <w:szCs w:val="28"/>
        </w:rPr>
        <w:t>.</w:t>
      </w:r>
    </w:p>
    <w:p w:rsidRDefault="008A65C2" w:rsidP="00F5418F" w:rsidR="008A65C2">
      <w:pPr>
        <w:pStyle w:val="Odlomakpopisa"/>
        <w:rPr>
          <w:rFonts w:cs="Times New Roman" w:hAnsi="Times New Roman" w:ascii="Times New Roman"/>
          <w:sz w:val="28"/>
          <w:szCs w:val="28"/>
        </w:rPr>
      </w:pPr>
    </w:p>
    <w:p w:rsidRDefault="00E64945" w:rsidP="00F5418F" w:rsidR="00E64945">
      <w:pPr>
        <w:pStyle w:val="Odlomakpopisa"/>
        <w:rPr>
          <w:rFonts w:cs="Times New Roman" w:hAnsi="Times New Roman" w:ascii="Times New Roman"/>
          <w:sz w:val="28"/>
          <w:szCs w:val="28"/>
        </w:rPr>
      </w:pPr>
    </w:p>
    <w:p w:rsidRDefault="00F5418F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</w:p>
    <w:p w:rsidRDefault="00F5418F" w:rsidP="00F5418F" w:rsidR="007D5FFE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8</w:t>
      </w:r>
      <w:r w:rsidRPr="00E64945">
        <w:rPr>
          <w:rFonts w:cs="Times New Roman" w:hAnsi="Times New Roman" w:ascii="Times New Roman"/>
          <w:b/>
          <w:sz w:val="28"/>
          <w:szCs w:val="28"/>
        </w:rPr>
        <w:t xml:space="preserve">.   </w:t>
      </w:r>
      <w:r w:rsidR="00E64945" w:rsidRPr="00E64945">
        <w:rPr>
          <w:rFonts w:cs="Times New Roman" w:hAnsi="Times New Roman" w:ascii="Times New Roman"/>
          <w:b/>
          <w:sz w:val="28"/>
          <w:szCs w:val="28"/>
        </w:rPr>
        <w:t>A11</w:t>
      </w:r>
      <w:r w:rsidR="00E64945">
        <w:rPr>
          <w:rFonts w:cs="Times New Roman" w:hAnsi="Times New Roman" w:ascii="Times New Roman"/>
          <w:sz w:val="28"/>
          <w:szCs w:val="28"/>
        </w:rPr>
        <w:t xml:space="preserve">    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="00E64945" w:rsidRPr="0090644D">
        <w:rPr>
          <w:rFonts w:cs="Times New Roman" w:hAnsi="Times New Roman" w:ascii="Times New Roman"/>
          <w:b/>
          <w:sz w:val="28"/>
          <w:szCs w:val="28"/>
        </w:rPr>
        <w:t>Suvlasnički dio 1071/10000</w:t>
      </w:r>
      <w:r w:rsidR="00FD5F21" w:rsidRPr="0090644D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E64945" w:rsidRPr="0090644D">
        <w:rPr>
          <w:rFonts w:cs="Times New Roman" w:hAnsi="Times New Roman" w:ascii="Times New Roman"/>
          <w:b/>
          <w:sz w:val="28"/>
          <w:szCs w:val="28"/>
        </w:rPr>
        <w:t>ETAŽNO VLASNIŠTVO (E-13) Razlučni vjerovnik PARTNER BANKA DD</w:t>
      </w:r>
      <w:r w:rsidRPr="0090644D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7D5FFE" w:rsidRPr="0090644D">
        <w:rPr>
          <w:rFonts w:cs="Times New Roman" w:hAnsi="Times New Roman" w:ascii="Times New Roman"/>
          <w:b/>
          <w:sz w:val="28"/>
          <w:szCs w:val="28"/>
        </w:rPr>
        <w:t>,Zagreb,Vončinina 2.</w:t>
      </w:r>
    </w:p>
    <w:p w:rsidRDefault="00F5418F" w:rsidP="00F5418F" w:rsidR="00E64945">
      <w:pPr>
        <w:pStyle w:val="Odlomakpopisa"/>
        <w:rPr>
          <w:rFonts w:cs="Times New Roman" w:hAnsi="Times New Roman" w:ascii="Times New Roman"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7D5FFE" w:rsidRPr="0090644D">
        <w:rPr>
          <w:rFonts w:cs="Times New Roman" w:hAnsi="Times New Roman" w:ascii="Times New Roman"/>
          <w:b/>
          <w:sz w:val="28"/>
          <w:szCs w:val="28"/>
        </w:rPr>
        <w:t>OIB:71221608291</w:t>
      </w:r>
      <w:r w:rsidR="007D5FFE">
        <w:rPr>
          <w:rFonts w:cs="Times New Roman" w:hAnsi="Times New Roman" w:ascii="Times New Roman"/>
          <w:sz w:val="28"/>
          <w:szCs w:val="28"/>
        </w:rPr>
        <w:t xml:space="preserve">           </w:t>
      </w:r>
    </w:p>
    <w:p w:rsidRDefault="00F5418F" w:rsidP="00F5418F" w:rsidR="00E64945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Tržišna vrijednost posebnog dijela 13, stana u potkrovlju   , upisanog u zk.ul. 3114 k.o. Nerezine,</w:t>
      </w:r>
      <w:r w:rsidR="007D5FFE">
        <w:rPr>
          <w:rFonts w:cs="Times New Roman" w:hAnsi="Times New Roman" w:ascii="Times New Roman"/>
          <w:sz w:val="28"/>
          <w:szCs w:val="28"/>
        </w:rPr>
        <w:t>z.č.br.165/3</w:t>
      </w:r>
      <w:r>
        <w:rPr>
          <w:rFonts w:cs="Times New Roman" w:hAnsi="Times New Roman" w:ascii="Times New Roman"/>
          <w:sz w:val="28"/>
          <w:szCs w:val="28"/>
        </w:rPr>
        <w:t xml:space="preserve"> pod ul. 13.</w:t>
      </w:r>
    </w:p>
    <w:p w:rsidRDefault="007D5FFE" w:rsidP="00F5418F" w:rsidR="007D5FFE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Sastoji se od : Ulazni hodnik (3,27m2), hodnik (2,25m2), kupaonica(5,22m2),boravak (27,25m2),soba (17,09m29,soba (9,00m2), soba ( 19,42m) loggia (2,88m2),kupaonica 8 3,86m2), loggia (7,43m2)</w:t>
      </w:r>
    </w:p>
    <w:p w:rsidRDefault="007D5FFE" w:rsidP="00F5418F" w:rsidR="008A65C2" w:rsidRPr="00573172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>Stvarna površina 97,67</w:t>
      </w:r>
      <w:r w:rsidR="00573172" w:rsidRPr="00573172">
        <w:rPr>
          <w:rFonts w:cs="Times New Roman" w:hAnsi="Times New Roman" w:ascii="Times New Roman"/>
          <w:b/>
          <w:sz w:val="28"/>
          <w:szCs w:val="28"/>
        </w:rPr>
        <w:t>m2</w:t>
      </w:r>
    </w:p>
    <w:p w:rsidRDefault="008A65C2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VRIJEDNOST:</w:t>
      </w:r>
      <w:r w:rsidR="00F5418F">
        <w:rPr>
          <w:rFonts w:cs="Times New Roman" w:hAnsi="Times New Roman" w:ascii="Times New Roman"/>
          <w:sz w:val="28"/>
          <w:szCs w:val="28"/>
        </w:rPr>
        <w:t xml:space="preserve"> Iznosi </w:t>
      </w:r>
    </w:p>
    <w:p w:rsidRDefault="00F5418F" w:rsidP="00F5418F" w:rsidR="00F5418F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>91.000,00 € ili 675.000,00 kn,</w:t>
      </w:r>
    </w:p>
    <w:p w:rsidRDefault="008A65C2" w:rsidP="00F5418F" w:rsidR="008A65C2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8A65C2" w:rsidP="00F5418F" w:rsidR="008A65C2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</w:p>
    <w:p w:rsidRDefault="00F5418F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</w:p>
    <w:p w:rsidRDefault="008A65C2" w:rsidP="008555FE" w:rsidR="008555FE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9.   </w:t>
      </w:r>
      <w:r w:rsidR="008555FE" w:rsidRPr="0090644D">
        <w:rPr>
          <w:rFonts w:cs="Times New Roman" w:hAnsi="Times New Roman" w:ascii="Times New Roman"/>
          <w:b/>
          <w:sz w:val="28"/>
          <w:szCs w:val="28"/>
        </w:rPr>
        <w:t xml:space="preserve">Vlasnički 1/1 </w:t>
      </w:r>
    </w:p>
    <w:p w:rsidRDefault="008555FE" w:rsidP="008555FE" w:rsidR="008555FE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>Razlučni vjerovnik PARTNER BANKA DD ,Zagreb,Vončinina 2.</w:t>
      </w:r>
    </w:p>
    <w:p w:rsidRDefault="008555FE" w:rsidP="008555FE" w:rsidR="008555FE">
      <w:pPr>
        <w:pStyle w:val="Odlomakpopisa"/>
        <w:rPr>
          <w:rFonts w:cs="Times New Roman" w:hAnsi="Times New Roman" w:ascii="Times New Roman"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 xml:space="preserve"> OIB:71221608291</w:t>
      </w:r>
      <w:r>
        <w:rPr>
          <w:rFonts w:cs="Times New Roman" w:hAnsi="Times New Roman" w:ascii="Times New Roman"/>
          <w:sz w:val="28"/>
          <w:szCs w:val="28"/>
        </w:rPr>
        <w:t xml:space="preserve">           </w:t>
      </w:r>
    </w:p>
    <w:p w:rsidRDefault="00F5418F" w:rsidP="00F5418F" w:rsidR="00E64945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Tržišna vrijednost </w:t>
      </w:r>
      <w:r w:rsidR="00223D06">
        <w:rPr>
          <w:rFonts w:cs="Times New Roman" w:hAnsi="Times New Roman" w:ascii="Times New Roman"/>
          <w:sz w:val="28"/>
          <w:szCs w:val="28"/>
        </w:rPr>
        <w:t xml:space="preserve"> PAŠNJAK (</w:t>
      </w:r>
      <w:r>
        <w:rPr>
          <w:rFonts w:cs="Times New Roman" w:hAnsi="Times New Roman" w:ascii="Times New Roman"/>
          <w:sz w:val="28"/>
          <w:szCs w:val="28"/>
        </w:rPr>
        <w:t xml:space="preserve">građevinskog zemljišta </w:t>
      </w:r>
      <w:r w:rsidR="00223D06">
        <w:rPr>
          <w:rFonts w:cs="Times New Roman" w:hAnsi="Times New Roman" w:ascii="Times New Roman"/>
          <w:sz w:val="28"/>
          <w:szCs w:val="28"/>
        </w:rPr>
        <w:t>)</w:t>
      </w:r>
      <w:r>
        <w:rPr>
          <w:rFonts w:cs="Times New Roman" w:hAnsi="Times New Roman" w:ascii="Times New Roman"/>
          <w:sz w:val="28"/>
          <w:szCs w:val="28"/>
        </w:rPr>
        <w:t xml:space="preserve"> kč.br. 165/11 k.o. Nerezine, upis</w:t>
      </w:r>
      <w:r w:rsidR="008555FE">
        <w:rPr>
          <w:rFonts w:cs="Times New Roman" w:hAnsi="Times New Roman" w:ascii="Times New Roman"/>
          <w:sz w:val="28"/>
          <w:szCs w:val="28"/>
        </w:rPr>
        <w:t>anog u zk.ul.2462 k.o.Nerezine</w:t>
      </w:r>
    </w:p>
    <w:p w:rsidRDefault="0090644D" w:rsidP="00F5418F" w:rsidR="008A65C2" w:rsidRPr="0090644D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90644D">
        <w:rPr>
          <w:rFonts w:cs="Times New Roman" w:hAnsi="Times New Roman" w:ascii="Times New Roman"/>
          <w:b/>
          <w:sz w:val="28"/>
          <w:szCs w:val="28"/>
        </w:rPr>
        <w:t>Stvarna površina 58m2</w:t>
      </w:r>
    </w:p>
    <w:p w:rsidRDefault="008A65C2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VRIJEDNOST: </w:t>
      </w:r>
      <w:r w:rsidR="00F5418F">
        <w:rPr>
          <w:rFonts w:cs="Times New Roman" w:hAnsi="Times New Roman" w:ascii="Times New Roman"/>
          <w:sz w:val="28"/>
          <w:szCs w:val="28"/>
        </w:rPr>
        <w:t xml:space="preserve">Iznosi </w:t>
      </w:r>
    </w:p>
    <w:p w:rsidRDefault="00F5418F" w:rsidP="00F5418F" w:rsidR="00F5418F" w:rsidRPr="0036014E">
      <w:pPr>
        <w:pStyle w:val="Odlomakpopisa"/>
        <w:rPr>
          <w:rFonts w:cs="Times New Roman" w:hAnsi="Times New Roman" w:ascii="Times New Roman"/>
          <w:b/>
          <w:sz w:val="28"/>
          <w:szCs w:val="28"/>
        </w:rPr>
      </w:pPr>
      <w:r w:rsidRPr="0036014E">
        <w:rPr>
          <w:rFonts w:cs="Times New Roman" w:hAnsi="Times New Roman" w:ascii="Times New Roman"/>
          <w:b/>
          <w:sz w:val="28"/>
          <w:szCs w:val="28"/>
        </w:rPr>
        <w:t xml:space="preserve">5.780,00 € ili 42.900,00 kn. </w:t>
      </w:r>
    </w:p>
    <w:p w:rsidRDefault="00F5418F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</w:p>
    <w:p w:rsidRDefault="00F5418F" w:rsidP="00F5418F" w:rsidR="00F5418F">
      <w:pPr>
        <w:pStyle w:val="Odlomakpopisa"/>
        <w:rPr>
          <w:rFonts w:cs="Times New Roman" w:hAnsi="Times New Roman" w:ascii="Times New Roman"/>
          <w:sz w:val="28"/>
          <w:szCs w:val="28"/>
        </w:rPr>
      </w:pPr>
    </w:p>
    <w:p w:rsidRDefault="000E1F39" w:rsidP="000E1F39" w:rsidR="000E1F39" w:rsidRPr="006E5A4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77305" w:rsidP="00F3426F" w:rsidR="00F5418F">
      <w:pPr>
        <w:rPr>
          <w:rFonts w:hAnsi="Times New Roman" w:ascii="Times New Roman"/>
          <w:b/>
          <w:sz w:val="32"/>
          <w:szCs w:val="32"/>
          <w:lang w:val="pl-PL"/>
        </w:rPr>
      </w:pPr>
      <w:r>
        <w:rPr>
          <w:rFonts w:hAnsi="Times New Roman" w:ascii="Times New Roman"/>
          <w:b/>
          <w:sz w:val="32"/>
          <w:szCs w:val="32"/>
          <w:lang w:val="pl-PL"/>
        </w:rPr>
        <w:t xml:space="preserve">       </w:t>
      </w:r>
      <w:r w:rsidR="00451D05" w:rsidRPr="00F5418F">
        <w:rPr>
          <w:rFonts w:hAnsi="Times New Roman" w:ascii="Times New Roman"/>
          <w:b/>
          <w:sz w:val="32"/>
          <w:szCs w:val="32"/>
          <w:lang w:val="pl-PL"/>
        </w:rPr>
        <w:t xml:space="preserve">Ukupna </w:t>
      </w:r>
      <w:r w:rsidR="006E43C8" w:rsidRPr="00F5418F">
        <w:rPr>
          <w:rFonts w:hAnsi="Times New Roman" w:ascii="Times New Roman"/>
          <w:b/>
          <w:sz w:val="32"/>
          <w:szCs w:val="32"/>
          <w:lang w:val="pl-PL"/>
        </w:rPr>
        <w:t xml:space="preserve">procijenjena </w:t>
      </w:r>
      <w:r w:rsidR="00451D05" w:rsidRPr="00F5418F">
        <w:rPr>
          <w:rFonts w:hAnsi="Times New Roman" w:ascii="Times New Roman"/>
          <w:b/>
          <w:sz w:val="32"/>
          <w:szCs w:val="32"/>
          <w:lang w:val="pl-PL"/>
        </w:rPr>
        <w:t xml:space="preserve">vrijednost </w:t>
      </w:r>
      <w:r w:rsidR="00F5418F">
        <w:rPr>
          <w:rFonts w:hAnsi="Times New Roman" w:ascii="Times New Roman"/>
          <w:b/>
          <w:sz w:val="32"/>
          <w:szCs w:val="32"/>
          <w:lang w:val="pl-PL"/>
        </w:rPr>
        <w:t xml:space="preserve">nekretnine iznosi </w:t>
      </w:r>
    </w:p>
    <w:p w:rsidRDefault="00F5418F" w:rsidP="00F3426F" w:rsidR="00451D05">
      <w:pPr>
        <w:rPr>
          <w:rFonts w:hAnsi="Times New Roman" w:ascii="Times New Roman"/>
          <w:b/>
          <w:sz w:val="32"/>
          <w:szCs w:val="32"/>
          <w:lang w:val="pl-PL"/>
        </w:rPr>
      </w:pPr>
      <w:r>
        <w:rPr>
          <w:rFonts w:hAnsi="Times New Roman" w:ascii="Times New Roman"/>
          <w:b/>
          <w:sz w:val="32"/>
          <w:szCs w:val="32"/>
          <w:lang w:val="pl-PL"/>
        </w:rPr>
        <w:t xml:space="preserve">                 </w:t>
      </w:r>
      <w:r w:rsidR="00924AB1">
        <w:rPr>
          <w:rFonts w:hAnsi="Times New Roman" w:ascii="Times New Roman"/>
          <w:b/>
          <w:sz w:val="32"/>
          <w:szCs w:val="32"/>
          <w:lang w:val="pl-PL"/>
        </w:rPr>
        <w:t xml:space="preserve">     </w:t>
      </w:r>
      <w:r>
        <w:rPr>
          <w:rFonts w:hAnsi="Times New Roman" w:ascii="Times New Roman"/>
          <w:b/>
          <w:sz w:val="32"/>
          <w:szCs w:val="32"/>
          <w:lang w:val="pl-PL"/>
        </w:rPr>
        <w:t xml:space="preserve">  639.280,00 €</w:t>
      </w:r>
      <w:r w:rsidR="00451D05" w:rsidRPr="00F5418F">
        <w:rPr>
          <w:rFonts w:hAnsi="Times New Roman" w:ascii="Times New Roman"/>
          <w:b/>
          <w:sz w:val="32"/>
          <w:szCs w:val="32"/>
          <w:lang w:val="pl-PL"/>
        </w:rPr>
        <w:t xml:space="preserve">  </w:t>
      </w:r>
      <w:r w:rsidR="00223D06">
        <w:rPr>
          <w:rFonts w:hAnsi="Times New Roman" w:ascii="Times New Roman"/>
          <w:b/>
          <w:sz w:val="32"/>
          <w:szCs w:val="32"/>
          <w:lang w:val="pl-PL"/>
        </w:rPr>
        <w:t xml:space="preserve"> </w:t>
      </w:r>
      <w:r w:rsidR="00451D05" w:rsidRPr="00F5418F">
        <w:rPr>
          <w:rFonts w:hAnsi="Times New Roman" w:ascii="Times New Roman"/>
          <w:b/>
          <w:sz w:val="32"/>
          <w:szCs w:val="32"/>
          <w:lang w:val="pl-PL"/>
        </w:rPr>
        <w:t xml:space="preserve">ili </w:t>
      </w:r>
      <w:r w:rsidR="00223D06">
        <w:rPr>
          <w:rFonts w:hAnsi="Times New Roman" w:ascii="Times New Roman"/>
          <w:b/>
          <w:sz w:val="32"/>
          <w:szCs w:val="32"/>
          <w:lang w:val="pl-PL"/>
        </w:rPr>
        <w:t xml:space="preserve"> </w:t>
      </w:r>
      <w:r w:rsidR="00451D05" w:rsidRPr="00F5418F">
        <w:rPr>
          <w:rFonts w:hAnsi="Times New Roman" w:ascii="Times New Roman"/>
          <w:b/>
          <w:sz w:val="32"/>
          <w:szCs w:val="32"/>
          <w:lang w:val="pl-PL"/>
        </w:rPr>
        <w:t>4.738.900,00 kn</w:t>
      </w:r>
    </w:p>
    <w:p w:rsidRDefault="001663C8" w:rsidP="00F3426F" w:rsidR="001663C8">
      <w:pPr>
        <w:rPr>
          <w:rFonts w:hAnsi="Times New Roman" w:ascii="Times New Roman"/>
          <w:b/>
          <w:sz w:val="32"/>
          <w:szCs w:val="32"/>
          <w:lang w:val="pl-PL"/>
        </w:rPr>
      </w:pPr>
    </w:p>
    <w:p w:rsidRDefault="008C5E57" w:rsidP="00F3426F" w:rsidR="006E43C8" w:rsidRPr="001D2F58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Predlažem  postupak unovčenja  nekretnina.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E1F39" w:rsidP="009B19AB" w:rsidR="00BC5F0E" w:rsidRPr="009B19A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</w:t>
      </w:r>
      <w:r w:rsidR="009B19AB">
        <w:rPr>
          <w:rFonts w:hAnsi="Times New Roman" w:ascii="Times New Roman"/>
          <w:sz w:val="24"/>
          <w:szCs w:val="24"/>
          <w:lang w:val="pl-PL"/>
        </w:rPr>
        <w:t>ješće sadrži i prijedlog odluka</w:t>
      </w:r>
    </w:p>
    <w:p w:rsidRDefault="007D3091" w:rsidP="007D3091" w:rsidR="007D3091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D3091" w:rsidP="00D03378" w:rsidR="007D3091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D3091" w:rsidP="00D03378" w:rsidR="007D3091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D3091" w:rsidP="00D03378" w:rsidR="007D3091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D3091" w:rsidP="00D03378" w:rsidR="007D3091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C5F0E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5.04</w:t>
      </w:r>
      <w:r w:rsidR="006E5A4E">
        <w:rPr>
          <w:rFonts w:hAnsi="Times New Roman" w:ascii="Times New Roman"/>
          <w:sz w:val="24"/>
          <w:szCs w:val="24"/>
          <w:lang w:val="pl-PL"/>
        </w:rPr>
        <w:t>.2019 god.</w:t>
      </w:r>
      <w:r w:rsidR="006E5A4E">
        <w:rPr>
          <w:rFonts w:hAnsi="Times New Roman" w:ascii="Times New Roman"/>
          <w:sz w:val="24"/>
          <w:szCs w:val="24"/>
          <w:lang w:val="pl-PL"/>
        </w:rPr>
        <w:tab/>
      </w:r>
      <w:r w:rsidR="006E5A4E">
        <w:rPr>
          <w:rFonts w:hAnsi="Times New Roman" w:ascii="Times New Roman"/>
          <w:sz w:val="24"/>
          <w:szCs w:val="24"/>
          <w:lang w:val="pl-PL"/>
        </w:rPr>
        <w:tab/>
      </w:r>
      <w:r w:rsidR="006E5A4E">
        <w:rPr>
          <w:rFonts w:hAnsi="Times New Roman" w:ascii="Times New Roman"/>
          <w:sz w:val="24"/>
          <w:szCs w:val="24"/>
          <w:lang w:val="pl-PL"/>
        </w:rPr>
        <w:tab/>
      </w:r>
      <w:r w:rsidR="006E5A4E">
        <w:rPr>
          <w:rFonts w:hAnsi="Times New Roman" w:ascii="Times New Roman"/>
          <w:sz w:val="24"/>
          <w:szCs w:val="24"/>
          <w:lang w:val="pl-PL"/>
        </w:rPr>
        <w:tab/>
      </w:r>
      <w:r w:rsidR="006E5A4E">
        <w:rPr>
          <w:rFonts w:hAnsi="Times New Roman" w:ascii="Times New Roman"/>
          <w:sz w:val="24"/>
          <w:szCs w:val="24"/>
          <w:lang w:val="pl-PL"/>
        </w:rPr>
        <w:tab/>
        <w:t xml:space="preserve">Tomislav Morsan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F968B8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266"/>
    <w:rsid w:val="000504D0"/>
    <w:rsid w:val="00051BDE"/>
    <w:rsid w:val="000913E1"/>
    <w:rsid w:val="000D60FB"/>
    <w:rsid w:val="000E1F39"/>
    <w:rsid w:val="000E6DA6"/>
    <w:rsid w:val="001075CC"/>
    <w:rsid w:val="00163DFF"/>
    <w:rsid w:val="001663C8"/>
    <w:rsid w:val="00197F44"/>
    <w:rsid w:val="001D2F58"/>
    <w:rsid w:val="001D4928"/>
    <w:rsid w:val="00223D06"/>
    <w:rsid w:val="0024770A"/>
    <w:rsid w:val="00263843"/>
    <w:rsid w:val="0028352A"/>
    <w:rsid w:val="00290FBB"/>
    <w:rsid w:val="002D0DCE"/>
    <w:rsid w:val="00340748"/>
    <w:rsid w:val="00377305"/>
    <w:rsid w:val="003A3ECA"/>
    <w:rsid w:val="003B04CB"/>
    <w:rsid w:val="003D7C61"/>
    <w:rsid w:val="00451D05"/>
    <w:rsid w:val="00455DE7"/>
    <w:rsid w:val="00505AB9"/>
    <w:rsid w:val="00542E8D"/>
    <w:rsid w:val="00573172"/>
    <w:rsid w:val="005C11F6"/>
    <w:rsid w:val="006913CD"/>
    <w:rsid w:val="00694CBC"/>
    <w:rsid w:val="006B0F6A"/>
    <w:rsid w:val="006B4AD5"/>
    <w:rsid w:val="006C4AD9"/>
    <w:rsid w:val="006E213E"/>
    <w:rsid w:val="006E43C8"/>
    <w:rsid w:val="006E5A4E"/>
    <w:rsid w:val="006E612A"/>
    <w:rsid w:val="007116A2"/>
    <w:rsid w:val="0079417C"/>
    <w:rsid w:val="007D3091"/>
    <w:rsid w:val="007D5FFE"/>
    <w:rsid w:val="008165BB"/>
    <w:rsid w:val="008512FB"/>
    <w:rsid w:val="008555FE"/>
    <w:rsid w:val="00883F56"/>
    <w:rsid w:val="0089071E"/>
    <w:rsid w:val="008A65C2"/>
    <w:rsid w:val="008C5E57"/>
    <w:rsid w:val="0090644D"/>
    <w:rsid w:val="00924AB1"/>
    <w:rsid w:val="00931189"/>
    <w:rsid w:val="009B19AB"/>
    <w:rsid w:val="009B34D6"/>
    <w:rsid w:val="009F2DD6"/>
    <w:rsid w:val="00AA16F0"/>
    <w:rsid w:val="00B300D6"/>
    <w:rsid w:val="00B711AF"/>
    <w:rsid w:val="00BC5F0E"/>
    <w:rsid w:val="00BE396D"/>
    <w:rsid w:val="00C61F72"/>
    <w:rsid w:val="00CB11FD"/>
    <w:rsid w:val="00D03378"/>
    <w:rsid w:val="00D71622"/>
    <w:rsid w:val="00DE4FEE"/>
    <w:rsid w:val="00E11EFA"/>
    <w:rsid w:val="00E64945"/>
    <w:rsid w:val="00E65E60"/>
    <w:rsid w:val="00E874FA"/>
    <w:rsid w:val="00EC3676"/>
    <w:rsid w:val="00F3426F"/>
    <w:rsid w:val="00F5418F"/>
    <w:rsid w:val="00F968B8"/>
    <w:rsid w:val="00FB1196"/>
    <w:rsid w:val="00FB542F"/>
    <w:rsid w:val="00FD5F21"/>
    <w:rsid w:val="00FE4DE6"/>
    <w:rsid w:val="00FE7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18F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  <w:style w:styleId="Tekstrezerviranogmjesta" w:type="character">
    <w:name w:val="Placeholder Text"/>
    <w:basedOn w:val="Zadanifontodlomka"/>
    <w:uiPriority w:val="99"/>
    <w:semiHidden/>
    <w:rsid w:val="00283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5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52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52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52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18F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</w:rPr>
  </w:style>
  <w:style w:styleId="Tekstrezerviranogmjesta" w:type="character">
    <w:name w:val="Placeholder Text"/>
    <w:basedOn w:val="Zadanifontodlomka"/>
    <w:uiPriority w:val="99"/>
    <w:semiHidden/>
    <w:rsid w:val="00283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5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52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52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52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710</properties:Words>
  <properties:Characters>4829</properties:Characters>
  <properties:Lines>169</properties:Lines>
  <properties:Paragraphs>90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2019-04-05T14:07:00Z</dcterms:created>
  <dc:creator>ADMINIBM</dc:creator>
  <cp:lastModifiedBy>Valentina Gabud</cp:lastModifiedBy>
  <cp:lastPrinted>2019-04-05T10:03:00Z</cp:lastPrinted>
  <dcterms:modified xmlns:xsi="http://www.w3.org/2001/XMLSchema-instance" xsi:type="dcterms:W3CDTF">2019-04-11T12:09:00Z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St-4923/2016-41 / Podnesak - Izvješće stečajnog upravitelja (OBRAZAC 20 TRGOGRADNJA procjena.docx)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