
<file path=[Content_Types].xml><?xml version="1.0" encoding="utf-8"?>
<Types xmlns="http://schemas.openxmlformats.org/package/2006/content-types">
  <Default ContentType="application/msword" Extension="doc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77fe" w14:paraId="18d77f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Start w:name="_MON_1567406605" w:id="1"/>
    <w:bookmarkEnd w:id="1"/>
    <w:p w:rsidRDefault="00410266" w:rsidP="004F27AE" w:rsidR="00AE649C" w:rsidRPr="00B76F3C">
      <w:pPr>
        <w:pStyle w:val="NormaleSPIS"/>
      </w:pPr>
      <w:r>
        <w:object w:dyaOrig="9648" w:dxaOrig="8300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15.2pt;height:482.4pt" type="#_x0000_t75">
            <v:imagedata r:id="rId11" o:title=""/>
          </v:shape>
          <o:OLEObject r:id="rId12" ObjectID="_1567406615" DrawAspect="Content" ShapeID="_x0000_i1025" ProgID="Word.Document.8" Type="Embed">
            <o:FieldCodes>\s</o:FieldCodes>
          </o:OLEObject>
        </w:object>
      </w: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266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St-240/2017-28</izvorni_sadrzaj>
    <derivirana_varijabla naziv="DomainObject.Oznaka_1">St-240/2017-28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St-240/2017-28</izvorni_sadrzaj>
    <derivirana_varijabla naziv="DomainObject.PoslovniBrojDokumenta_1">St-240/2017-28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50D84-A64E-4027-8247-87CCB8C06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3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