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bd6c" w14:paraId="074bd6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317EE">
        <w:t>349</w:t>
      </w:r>
      <w:r w:rsidR="00946625">
        <w:t>/16-</w:t>
      </w:r>
      <w:r w:rsidR="00C317EE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317EE">
        <w:t>DOMO TRGOVINA j.d.o.o., Zadar, Viktora Vide 30, Zadar, OIB: 17382509352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D51434" w:rsidP="004C0A7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5675A5">
        <w:t xml:space="preserve">Željko Vrkić iz Zadra, </w:t>
      </w:r>
      <w:r>
        <w:t>Ante Starčevića 25a</w:t>
      </w:r>
      <w:r w:rsidRPr="005675A5">
        <w:t>, (OIB 11055072755, osobna iskaznica broj 104398068, izdana od PU Zadarska, datum rođenja 02.12.1971.)</w:t>
      </w:r>
      <w:r w:rsidR="00E86E81" w:rsidRPr="00E86F87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C317EE">
        <w:t>DOMO TRGOVINA j.d.o.o., Zadar, Viktora Vide 30, Zadar, OIB: 17382509352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317EE">
        <w:t>DOMO TRGOVINA j.d.o.o.,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AB08B3" w:rsidP="004C0A7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4C0A7A" w:rsidR="00AB08B3" w:rsidRPr="00F60CD9">
      <w:pPr>
        <w:jc w:val="right"/>
      </w:pPr>
      <w:r w:rsidRPr="00F60CD9">
        <w:t xml:space="preserve">Ardena </w:t>
      </w:r>
      <w:r w:rsidR="004C0A7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C2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317EE">
          <w:t>349/16-10</w:t>
        </w:r>
      </w:p>
      <w:p w:rsidRDefault="00E12FEA" w:rsidP="009C0FF2" w:rsidR="00E12FEA" w:rsidRPr="00EF7C9A">
        <w:pPr>
          <w:jc w:val="right"/>
        </w:pPr>
      </w:p>
      <w:p w:rsidRDefault="00C34C2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C0A7A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17EE"/>
    <w:rsid w:val="00C34253"/>
    <w:rsid w:val="00C34C20"/>
    <w:rsid w:val="00C85781"/>
    <w:rsid w:val="00C9120F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C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C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TRGOVINA j.d.o.o. za trgovinu i usluge</izvorni_sadrzaj>
    <derivirana_varijabla naziv="DomainObject.Predmet.ProtustrankaFormated_1">  DOMO TRGOVINA j.d.o.o. za trgovinu i usluge</derivirana_varijabla>
  </DomainObject.Predmet.ProtustrankaFormated>
  <DomainObject.Predmet.ProtustrankaFormatedOIB>
    <izvorni_sadrzaj>  DOMO TRGOVINA j.d.o.o. za trgovinu i usluge, OIB 17382509352</izvorni_sadrzaj>
    <derivirana_varijabla naziv="DomainObject.Predmet.ProtustrankaFormatedOIB_1">  DOMO TRGOVINA j.d.o.o. za trgovinu i usluge, OIB 17382509352</derivirana_varijabla>
  </DomainObject.Predmet.ProtustrankaFormatedOIB>
  <DomainObject.Predmet.ProtustrankaFormatedWithAdress>
    <izvorni_sadrzaj> DOMO TRGOVINA j.d.o.o. za trgovinu i usluge, Viktora Vide 30, 23000 Zadar</izvorni_sadrzaj>
    <derivirana_varijabla naziv="DomainObject.Predmet.ProtustrankaFormatedWithAdress_1"> DOMO TRGOVINA j.d.o.o. za trgovinu i usluge, Viktora Vide 30, 23000 Zadar</derivirana_varijabla>
  </DomainObject.Predmet.ProtustrankaFormatedWithAdress>
  <DomainObject.Predmet.ProtustrankaFormatedWithAdressOIB>
    <izvorni_sadrzaj> DOMO TRGOVINA j.d.o.o. za trgovinu i usluge, OIB 17382509352, Viktora Vide 30, 23000 Zadar</izvorni_sadrzaj>
    <derivirana_varijabla naziv="DomainObject.Predmet.ProtustrankaFormatedWithAdressOIB_1"> DOMO TRGOVINA j.d.o.o. za trgovinu i usluge, OIB 17382509352, Viktora Vide 30, 23000 Zadar</derivirana_varijabla>
  </DomainObject.Predmet.ProtustrankaFormatedWithAdressOIB>
  <DomainObject.Predmet.ProtustrankaWithAdress>
    <izvorni_sadrzaj>DOMO TRGOVINA j.d.o.o. za trgovinu i usluge Viktora Vide 30, 23000 Zadar</izvorni_sadrzaj>
    <derivirana_varijabla naziv="DomainObject.Predmet.ProtustrankaWithAdress_1">DOMO TRGOVINA j.d.o.o. za trgovinu i usluge Viktora Vide 30, 23000 Zadar</derivirana_varijabla>
  </DomainObject.Predmet.ProtustrankaWithAdress>
  <DomainObject.Predmet.ProtustrankaWithAdressOIB>
    <izvorni_sadrzaj>DOMO TRGOVINA j.d.o.o. za trgovinu i usluge, OIB 17382509352, Viktora Vide 30, 23000 Zadar</izvorni_sadrzaj>
    <derivirana_varijabla naziv="DomainObject.Predmet.ProtustrankaWithAdressOIB_1">DOMO TRGOVINA j.d.o.o. za trgovinu i usluge, OIB 17382509352, Viktora Vide 30, 23000 Zadar</derivirana_varijabla>
  </DomainObject.Predmet.ProtustrankaWithAdressOIB>
  <DomainObject.Predmet.ProtustrankaNazivFormated>
    <izvorni_sadrzaj>DOMO TRGOVINA j.d.o.o. za trgovinu i usluge</izvorni_sadrzaj>
    <derivirana_varijabla naziv="DomainObject.Predmet.ProtustrankaNazivFormated_1">DOMO TRGOVINA j.d.o.o. za trgovinu i usluge</derivirana_varijabla>
  </DomainObject.Predmet.ProtustrankaNazivFormated>
  <DomainObject.Predmet.ProtustrankaNazivFormatedOIB>
    <izvorni_sadrzaj>DOMO TRGOVINA j.d.o.o. za trgovinu i usluge, OIB 17382509352</izvorni_sadrzaj>
    <derivirana_varijabla naziv="DomainObject.Predmet.ProtustrankaNazivFormatedOIB_1">DOMO TRGOVINA j.d.o.o. za trgovinu i usluge, OIB 17382509352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369407.79</izvorni_sadrzaj>
    <derivirana_varijabla naziv="DomainObject.Predmet.TrenutnaVrijednost_1">369407.79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DOMO TRGOVINA j.d.o.o. za trgovinu i usluge</item>
    </izvorni_sadrzaj>
    <derivirana_varijabla naziv="DomainObject.Predmet.ProtuStrankaListFormated_1">
      <item>DOMO TRGOVINA j.d.o.o. za trgovinu i usluge</item>
    </derivirana_varijabla>
  </DomainObject.Predmet.ProtuStrankaListFormated>
  <DomainObject.Predmet.ProtuStrankaListFormatedOIB>
    <izvorni_sadrzaj>
      <item>DOMO TRGOVINA j.d.o.o. za trgovinu i usluge, OIB 17382509352</item>
    </izvorni_sadrzaj>
    <derivirana_varijabla naziv="DomainObject.Predmet.ProtuStrankaListFormatedOIB_1">
      <item>DOMO TRGOVINA j.d.o.o. za trgovinu i usluge, OIB 17382509352</item>
    </derivirana_varijabla>
  </DomainObject.Predmet.ProtuStrankaListFormatedOIB>
  <DomainObject.Predmet.ProtuStrankaListFormatedWithAdress>
    <izvorni_sadrzaj>
      <item>DOMO TRGOVINA j.d.o.o. za trgovinu i usluge, Viktora Vide 30, 23000 Zadar</item>
    </izvorni_sadrzaj>
    <derivirana_varijabla naziv="DomainObject.Predmet.ProtuStrankaListFormatedWithAdress_1">
      <item>DOMO TRGOVINA j.d.o.o. za trgovinu i usluge, Viktora Vide 30, 23000 Zadar</item>
    </derivirana_varijabla>
  </DomainObject.Predmet.ProtuStrankaListFormatedWithAdress>
  <DomainObject.Predmet.ProtuStrankaListFormatedWithAdressOIB>
    <izvorni_sadrzaj>
      <item>DOMO TRGOVINA j.d.o.o. za trgovinu i usluge, OIB 17382509352, Viktora Vide 30, 23000 Zadar</item>
    </izvorni_sadrzaj>
    <derivirana_varijabla naziv="DomainObject.Predmet.ProtuStrankaListFormatedWithAdressOIB_1">
      <item>DOMO TRGOVINA j.d.o.o. za trgovinu i usluge, OIB 17382509352, Viktora Vide 30, 23000 Zadar</item>
    </derivirana_varijabla>
  </DomainObject.Predmet.ProtuStrankaListFormatedWithAdressOIB>
  <DomainObject.Predmet.ProtuStrankaListNazivFormated>
    <izvorni_sadrzaj>
      <item>DOMO TRGOVINA j.d.o.o. za trgovinu i usluge</item>
    </izvorni_sadrzaj>
    <derivirana_varijabla naziv="DomainObject.Predmet.ProtuStrankaListNazivFormated_1">
      <item>DOMO TRGOVINA j.d.o.o. za trgovinu i usluge</item>
    </derivirana_varijabla>
  </DomainObject.Predmet.ProtuStrankaListNazivFormated>
  <DomainObject.Predmet.ProtuStrankaListNazivFormatedOIB>
    <izvorni_sadrzaj>
      <item>DOMO TRGOVINA j.d.o.o. za trgovinu i usluge, OIB 17382509352</item>
    </izvorni_sadrzaj>
    <derivirana_varijabla naziv="DomainObject.Predmet.ProtuStrankaListNazivFormatedOIB_1">
      <item>DOMO TRGOVINA j.d.o.o. za trgovinu i usluge, OIB 17382509352</item>
    </derivirana_varijabla>
  </DomainObject.Predmet.ProtuStrankaListNazivFormatedOIB>
  <DomainObject.Predmet.OstaliListFormated>
    <izvorni_sadrzaj>
      <item>Miloš Kukavica</item>
    </izvorni_sadrzaj>
    <derivirana_varijabla naziv="DomainObject.Predmet.OstaliListFormated_1">
      <item>Miloš Kukavica</item>
    </derivirana_varijabla>
  </DomainObject.Predmet.OstaliListFormated>
  <DomainObject.Predmet.OstaliListFormatedOIB>
    <izvorni_sadrzaj>
      <item>Miloš Kukavica, OIB 01299066287</item>
    </izvorni_sadrzaj>
    <derivirana_varijabla naziv="DomainObject.Predmet.OstaliListFormatedOIB_1">
      <item>Miloš Kukavica, OIB 01299066287</item>
    </derivirana_varijabla>
  </DomainObject.Predmet.OstaliListFormatedOIB>
  <DomainObject.Predmet.OstaliListFormatedWithAdress>
    <izvorni_sadrzaj>
      <item>Miloš Kukavica, Donji Karin 9, 23312 Donji Karin</item>
    </izvorni_sadrzaj>
    <derivirana_varijabla naziv="DomainObject.Predmet.OstaliListFormatedWithAdress_1">
      <item>Miloš Kukavica, Donji Karin 9, 23312 Donji Karin</item>
    </derivirana_varijabla>
  </DomainObject.Predmet.OstaliListFormatedWithAdress>
  <DomainObject.Predmet.OstaliListFormatedWithAdressOIB>
    <izvorni_sadrzaj>
      <item>Miloš Kukavica, OIB 01299066287, Donji Karin 9, 23312 Donji Karin</item>
    </izvorni_sadrzaj>
    <derivirana_varijabla naziv="DomainObject.Predmet.OstaliListFormatedWithAdressOIB_1">
      <item>Miloš Kukavica, OIB 01299066287, Donji Karin 9, 23312 Donji Karin</item>
    </derivirana_varijabla>
  </DomainObject.Predmet.OstaliListFormatedWithAdressOIB>
  <DomainObject.Predmet.OstaliListNazivFormated>
    <izvorni_sadrzaj>
      <item>Miloš Kukavica</item>
    </izvorni_sadrzaj>
    <derivirana_varijabla naziv="DomainObject.Predmet.OstaliListNazivFormated_1">
      <item>Miloš Kukavica</item>
    </derivirana_varijabla>
  </DomainObject.Predmet.OstaliListNazivFormated>
  <DomainObject.Predmet.OstaliListNazivFormatedOIB>
    <izvorni_sadrzaj>
      <item>Miloš Kukavica, OIB 01299066287</item>
    </izvorni_sadrzaj>
    <derivirana_varijabla naziv="DomainObject.Predmet.OstaliListNazivFormatedOIB_1">
      <item>Miloš Kukavica, OIB 01299066287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DOMO TRGOVINA j.d.o.o. za trgovinu i usluge</izvorni_sadrzaj>
    <derivirana_varijabla naziv="DomainObject.Predmet.ProtustrankaIDrugi_1">DOMO TRGOVINA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DOMO TRGOVINA j.d.o.o. za trgovinu i usluge, OIB 17382509352, Viktora Vide 30, 23000 Zadar</izvorni_sadrzaj>
    <derivirana_varijabla naziv="DomainObject.Predmet.ProtustrankaIDrugiAdressOIB_1">DOMO TRGOVINA j.d.o.o. za trgovinu i usluge, OIB 17382509352,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DOMO TRGOVINA j.d.o.o. za trgovinu i usluge</item>
      <item>Miloš Kukavica</item>
    </izvorni_sadrzaj>
    <derivirana_varijabla naziv="DomainObject.Predmet.SudioniciListNaziv_1">
      <item>FINA</item>
      <item>DOMO TRGOVINA j.d.o.o. za trgovinu i usluge</item>
      <item>Miloš Kukavica</item>
    </derivirana_varijabla>
  </DomainObject.Predmet.SudioniciListNaziv>
  <DomainObject.Predmet.SudioniciListAdressOIB>
    <izvorni_sadrzaj>
      <item>FINA, OIB 85821130368</item>
      <item>DOMO TRGOVINA j.d.o.o. za trgovinu i usluge, OIB 17382509352, Viktora Vide 30,23000 Zadar</item>
      <item>Miloš Kukavica, OIB 01299066287, Donji Karin 9,23312 Donji Karin</item>
    </izvorni_sadrzaj>
    <derivirana_varijabla naziv="DomainObject.Predmet.SudioniciListAdressOIB_1">
      <item>FINA, OIB 85821130368</item>
      <item>DOMO TRGOVINA j.d.o.o. za trgovinu i usluge, OIB 17382509352, Viktora Vide 30,23000 Zadar</item>
      <item>Miloš Kukavica, OIB 01299066287, Donji Karin 9,23312 Donji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17382509352</item>
      <item>, OIB 01299066287</item>
    </izvorni_sadrzaj>
    <derivirana_varijabla naziv="DomainObject.Predmet.SudioniciListNazivOIB_1">
      <item>, OIB 85821130368</item>
      <item>, OIB 17382509352</item>
      <item>, OIB 01299066287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339</properties:Words>
  <properties:Characters>1788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2016-04-19T07:16:00Z</dcterms:created>
  <dc:creator>Ardena Bajlo</dc:creator>
  <cp:lastModifiedBy>wsadmin</cp:lastModifiedBy>
  <cp:lastPrinted>2016-04-19T07:14:00Z</cp:lastPrinted>
  <dcterms:modified xmlns:xsi="http://www.w3.org/2001/XMLSchema-instance" xsi:type="dcterms:W3CDTF">2016-04-20T07:53:00Z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