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f8992" w14:paraId="adf8992" w:rsidRDefault="00060536" w:rsidP="00060536" w:rsidR="00060536">
      <w:pPr>
        <w:ind w:left="-426"/>
        <w:jc w:val="center"/>
        <w15:collapsed w:val="false"/>
        <w:rPr>
          <w:b/>
        </w:rPr>
      </w:pPr>
      <w:bookmarkStart w:name="_GoBack" w:id="0"/>
      <w:bookmarkEnd w:id="0"/>
    </w:p>
    <w:p w:rsidRDefault="00060536" w:rsidP="00060536" w:rsidR="00060536">
      <w:pPr>
        <w:ind w:left="-426"/>
        <w:jc w:val="center"/>
        <w:rPr>
          <w:b/>
        </w:rPr>
      </w:pPr>
    </w:p>
    <w:p w:rsidRDefault="006E594A" w:rsidP="00060536" w:rsidR="006E594A" w:rsidRPr="005F5026">
      <w:pPr>
        <w:ind w:right="-426" w:left="-426"/>
        <w:jc w:val="center"/>
        <w:rPr>
          <w:b/>
        </w:rPr>
      </w:pPr>
      <w:r w:rsidRPr="005F5026">
        <w:rPr>
          <w:b/>
        </w:rPr>
        <w:t>TRGOVAČKI SUD U ZAGREBU</w:t>
      </w:r>
    </w:p>
    <w:p w:rsidRDefault="006E594A" w:rsidP="006E594A" w:rsidR="006E594A" w:rsidRPr="005F5026">
      <w:pPr>
        <w:rPr>
          <w:b/>
        </w:rPr>
      </w:pPr>
    </w:p>
    <w:p w:rsidRDefault="006E594A" w:rsidP="00060536" w:rsidR="00060536">
      <w:pPr>
        <w:ind w:left="-426"/>
        <w:jc w:val="right"/>
        <w:rPr>
          <w:b/>
        </w:rPr>
      </w:pPr>
      <w:r>
        <w:rPr>
          <w:b/>
        </w:rPr>
        <w:tab/>
      </w:r>
    </w:p>
    <w:p w:rsidRDefault="006E594A" w:rsidP="00060536" w:rsidR="006E594A" w:rsidRPr="005F5026">
      <w:pPr>
        <w:ind w:left="-426"/>
        <w:jc w:val="right"/>
        <w:rPr>
          <w:b/>
        </w:rPr>
      </w:pPr>
      <w:r w:rsidRPr="005F5026">
        <w:rPr>
          <w:b/>
        </w:rPr>
        <w:t>Posl.br. St-</w:t>
      </w:r>
      <w:r w:rsidR="0019415C">
        <w:rPr>
          <w:b/>
        </w:rPr>
        <w:t>988</w:t>
      </w:r>
      <w:r w:rsidRPr="005F5026">
        <w:rPr>
          <w:b/>
        </w:rPr>
        <w:t>/1</w:t>
      </w:r>
      <w:r w:rsidR="0019415C">
        <w:rPr>
          <w:b/>
        </w:rPr>
        <w:t>8</w:t>
      </w:r>
    </w:p>
    <w:p w:rsidRDefault="006E594A" w:rsidP="00060536" w:rsidR="006E594A" w:rsidRPr="005F5026">
      <w:pPr>
        <w:ind w:left="-426"/>
        <w:jc w:val="right"/>
      </w:pPr>
      <w:r>
        <w:tab/>
      </w:r>
      <w:r w:rsidRPr="005F5026">
        <w:t xml:space="preserve">Stečajni sudac: </w:t>
      </w:r>
      <w:r w:rsidR="0019415C">
        <w:t>Ivana Koštarić Fegeš</w:t>
      </w:r>
    </w:p>
    <w:p w:rsidRDefault="006E594A" w:rsidP="00060536" w:rsidR="006E594A" w:rsidRPr="005F5026">
      <w:pPr>
        <w:ind w:left="-426"/>
        <w:jc w:val="right"/>
        <w:rPr>
          <w:b/>
        </w:rPr>
      </w:pPr>
      <w:r>
        <w:rPr>
          <w:b/>
        </w:rPr>
        <w:tab/>
      </w:r>
      <w:r w:rsidR="0019415C">
        <w:rPr>
          <w:b/>
        </w:rPr>
        <w:t>Stečajna masa iza MELO NEKRETNINE</w:t>
      </w:r>
      <w:r w:rsidRPr="005F5026">
        <w:rPr>
          <w:b/>
        </w:rPr>
        <w:t xml:space="preserve">  d.o.o. u stečaju</w:t>
      </w:r>
    </w:p>
    <w:p w:rsidRDefault="006E594A" w:rsidP="00060536" w:rsidR="006E594A" w:rsidRPr="005F5026">
      <w:pPr>
        <w:ind w:left="-426"/>
        <w:jc w:val="right"/>
      </w:pPr>
      <w:r>
        <w:tab/>
      </w:r>
      <w:r w:rsidRPr="005F5026">
        <w:t xml:space="preserve">Zagreb, </w:t>
      </w:r>
      <w:r w:rsidR="0019415C">
        <w:t>Majstora Radonje 12</w:t>
      </w:r>
    </w:p>
    <w:p w:rsidRDefault="006E594A" w:rsidP="006E594A" w:rsidR="006E594A"/>
    <w:p w:rsidRDefault="006E594A" w:rsidP="006E594A" w:rsidR="006E594A"/>
    <w:p w:rsidRDefault="006E594A" w:rsidP="006E594A" w:rsidR="006E594A"/>
    <w:p w:rsidRDefault="006E594A" w:rsidP="006E594A" w:rsidR="006E594A"/>
    <w:p w:rsidRDefault="00060536" w:rsidP="006E594A" w:rsidR="006E594A" w:rsidRPr="004F191F">
      <w:pPr>
        <w:ind w:hanging="1410" w:left="1410"/>
        <w:rPr>
          <w:b/>
        </w:rPr>
      </w:pPr>
      <w:r>
        <w:rPr>
          <w:b/>
        </w:rPr>
        <w:t>PREDMET: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- </w:t>
      </w:r>
      <w:r w:rsidR="006E594A" w:rsidRPr="004F191F">
        <w:rPr>
          <w:b/>
        </w:rPr>
        <w:t xml:space="preserve">podnesak Stečajnog upravitelja </w:t>
      </w:r>
    </w:p>
    <w:p w:rsidRDefault="00060536" w:rsidP="006E594A" w:rsidR="006E594A" w:rsidRPr="004F191F">
      <w:pPr>
        <w:ind w:left="1410"/>
        <w:rPr>
          <w:b/>
        </w:rPr>
      </w:pPr>
      <w:r>
        <w:rPr>
          <w:b/>
        </w:rPr>
        <w:tab/>
      </w:r>
      <w:r>
        <w:rPr>
          <w:b/>
        </w:rPr>
        <w:tab/>
        <w:t>- naknadna prijava u s</w:t>
      </w:r>
      <w:r w:rsidR="006E594A" w:rsidRPr="004F191F">
        <w:rPr>
          <w:b/>
        </w:rPr>
        <w:t xml:space="preserve">tečajnom postupku nad </w:t>
      </w:r>
    </w:p>
    <w:p w:rsidRDefault="00060536" w:rsidP="006E594A" w:rsidR="006E594A">
      <w:pPr>
        <w:ind w:left="1410"/>
        <w:rPr>
          <w:b/>
        </w:rPr>
      </w:pPr>
      <w:r>
        <w:rPr>
          <w:b/>
        </w:rPr>
        <w:tab/>
      </w:r>
      <w:r>
        <w:rPr>
          <w:b/>
        </w:rPr>
        <w:tab/>
      </w:r>
      <w:r w:rsidR="0019415C">
        <w:rPr>
          <w:b/>
        </w:rPr>
        <w:t>Stečajnom masom iza MELO NEKRETNINE</w:t>
      </w:r>
      <w:r w:rsidR="006E594A" w:rsidRPr="004F191F">
        <w:rPr>
          <w:b/>
        </w:rPr>
        <w:t xml:space="preserve"> d.o.o  u stečaju </w:t>
      </w:r>
    </w:p>
    <w:p w:rsidRDefault="00060536" w:rsidP="00060536" w:rsidR="00060536" w:rsidRPr="004F191F">
      <w:pPr>
        <w:rPr>
          <w:b/>
        </w:rPr>
      </w:pPr>
      <w:r>
        <w:rPr>
          <w:b/>
        </w:rPr>
        <w:t>___________________________________________________________________________</w:t>
      </w:r>
    </w:p>
    <w:p w:rsidRDefault="006E594A" w:rsidP="006E594A" w:rsidR="006E594A" w:rsidRPr="004F191F"/>
    <w:p w:rsidRDefault="006E594A" w:rsidP="00060536" w:rsidR="006E594A" w:rsidRPr="004F191F">
      <w:pPr>
        <w:jc w:val="both"/>
      </w:pPr>
    </w:p>
    <w:p w:rsidRDefault="006E594A" w:rsidP="00060536" w:rsidR="006E594A" w:rsidRPr="004F191F">
      <w:pPr>
        <w:jc w:val="both"/>
      </w:pPr>
    </w:p>
    <w:p w:rsidRDefault="00060536" w:rsidP="00060536" w:rsidR="006E594A" w:rsidRPr="00060536">
      <w:pPr>
        <w:jc w:val="both"/>
      </w:pPr>
      <w:r>
        <w:t>U postupku pod gornjim brojem z</w:t>
      </w:r>
      <w:r w:rsidR="006E594A" w:rsidRPr="004F191F">
        <w:t>aprim</w:t>
      </w:r>
      <w:r>
        <w:t>ljena je</w:t>
      </w:r>
      <w:r w:rsidR="006E594A" w:rsidRPr="004F191F">
        <w:t xml:space="preserve"> naknadn</w:t>
      </w:r>
      <w:r>
        <w:t>a</w:t>
      </w:r>
      <w:r w:rsidR="006E594A" w:rsidRPr="004F191F">
        <w:t xml:space="preserve"> prijav</w:t>
      </w:r>
      <w:r>
        <w:t>a tražbine</w:t>
      </w:r>
      <w:r w:rsidR="006E594A" w:rsidRPr="004F191F">
        <w:t xml:space="preserve"> dana </w:t>
      </w:r>
      <w:r w:rsidR="0019415C">
        <w:t>17</w:t>
      </w:r>
      <w:r w:rsidR="006E594A">
        <w:t>.</w:t>
      </w:r>
      <w:r w:rsidR="0019415C">
        <w:t>11</w:t>
      </w:r>
      <w:r w:rsidR="006E594A">
        <w:t>.201</w:t>
      </w:r>
      <w:r w:rsidR="0019415C">
        <w:t>8</w:t>
      </w:r>
      <w:r w:rsidR="006E594A" w:rsidRPr="004F191F">
        <w:t>.</w:t>
      </w:r>
      <w:r>
        <w:t xml:space="preserve">g. vjerovnika gđe. </w:t>
      </w:r>
      <w:r w:rsidR="0019415C" w:rsidRPr="00060536">
        <w:t>Lidije Žagar</w:t>
      </w:r>
      <w:r w:rsidR="006E594A" w:rsidRPr="00060536">
        <w:t xml:space="preserve">, </w:t>
      </w:r>
      <w:r w:rsidR="0019415C" w:rsidRPr="00060536">
        <w:t>Na trgu 15, Mozirje, Republika Slovenija</w:t>
      </w:r>
      <w:r w:rsidR="006E594A" w:rsidRPr="00060536">
        <w:t>, OIB:</w:t>
      </w:r>
      <w:r>
        <w:t xml:space="preserve"> </w:t>
      </w:r>
      <w:r w:rsidR="008614BA" w:rsidRPr="00060536">
        <w:t>31441014107,</w:t>
      </w:r>
      <w:r>
        <w:t xml:space="preserve"> </w:t>
      </w:r>
      <w:r w:rsidR="006E594A" w:rsidRPr="00060536">
        <w:t>zastupan</w:t>
      </w:r>
      <w:r w:rsidR="00482F7A">
        <w:t>e</w:t>
      </w:r>
      <w:r w:rsidR="006E594A" w:rsidRPr="00060536">
        <w:t xml:space="preserve"> po odvjetni</w:t>
      </w:r>
      <w:r w:rsidR="008614BA" w:rsidRPr="00060536">
        <w:t>ku</w:t>
      </w:r>
      <w:r w:rsidR="006E594A" w:rsidRPr="00060536">
        <w:t xml:space="preserve"> </w:t>
      </w:r>
      <w:r w:rsidR="008614BA" w:rsidRPr="00060536">
        <w:t>Tinu Matić</w:t>
      </w:r>
      <w:r>
        <w:t>u</w:t>
      </w:r>
      <w:r w:rsidR="006E594A" w:rsidRPr="00060536">
        <w:t xml:space="preserve"> iz</w:t>
      </w:r>
      <w:r>
        <w:t xml:space="preserve"> O</w:t>
      </w:r>
      <w:r w:rsidR="008614BA" w:rsidRPr="00060536">
        <w:t xml:space="preserve">dvjetničkog društva Tin Matić i partneri d.o.o., </w:t>
      </w:r>
      <w:r w:rsidR="006E594A" w:rsidRPr="00060536">
        <w:t xml:space="preserve"> Zagreb, </w:t>
      </w:r>
      <w:r w:rsidR="008614BA" w:rsidRPr="00060536">
        <w:t>Vlaška 95</w:t>
      </w:r>
      <w:r>
        <w:t>,</w:t>
      </w:r>
      <w:r w:rsidR="00482F7A">
        <w:t xml:space="preserve"> i to</w:t>
      </w:r>
      <w:r w:rsidR="006E594A" w:rsidRPr="00060536">
        <w:t xml:space="preserve"> </w:t>
      </w:r>
      <w:r w:rsidR="00482F7A">
        <w:t xml:space="preserve">na iznos od </w:t>
      </w:r>
      <w:r w:rsidR="008614BA" w:rsidRPr="00060536">
        <w:t>34.000</w:t>
      </w:r>
      <w:r w:rsidR="006E594A" w:rsidRPr="00060536">
        <w:t xml:space="preserve">,00 </w:t>
      </w:r>
      <w:r w:rsidR="00482F7A">
        <w:t>EUR (</w:t>
      </w:r>
      <w:r w:rsidR="008614BA" w:rsidRPr="00060536">
        <w:t>253.828,64 kn)</w:t>
      </w:r>
      <w:r w:rsidR="00482F7A">
        <w:t>.</w:t>
      </w:r>
    </w:p>
    <w:p w:rsidRDefault="006E594A" w:rsidP="00060536" w:rsidR="006E594A" w:rsidRPr="00060536">
      <w:pPr>
        <w:jc w:val="both"/>
      </w:pPr>
    </w:p>
    <w:p w:rsidRDefault="006E594A" w:rsidP="00060536" w:rsidR="006E594A" w:rsidRPr="004F191F">
      <w:pPr>
        <w:jc w:val="both"/>
      </w:pPr>
      <w:r w:rsidRPr="004F191F">
        <w:t xml:space="preserve">Dana  </w:t>
      </w:r>
      <w:r w:rsidR="008614BA">
        <w:t>20</w:t>
      </w:r>
      <w:r w:rsidRPr="004F191F">
        <w:t xml:space="preserve">. </w:t>
      </w:r>
      <w:r w:rsidR="008614BA">
        <w:t>rujna</w:t>
      </w:r>
      <w:r w:rsidRPr="004F191F">
        <w:t xml:space="preserve"> 20</w:t>
      </w:r>
      <w:r>
        <w:t>1</w:t>
      </w:r>
      <w:r w:rsidR="008614BA">
        <w:t>8</w:t>
      </w:r>
      <w:r w:rsidR="00482F7A">
        <w:t xml:space="preserve">. g. </w:t>
      </w:r>
      <w:r w:rsidRPr="004F191F">
        <w:t>održano je Ispitno ročište</w:t>
      </w:r>
      <w:r w:rsidR="00A655D2">
        <w:t>.</w:t>
      </w:r>
      <w:r w:rsidR="00482F7A">
        <w:t xml:space="preserve"> </w:t>
      </w:r>
      <w:r w:rsidR="00A655D2">
        <w:t xml:space="preserve">Na poziv </w:t>
      </w:r>
      <w:r w:rsidR="00482F7A">
        <w:t xml:space="preserve">naslovnog </w:t>
      </w:r>
      <w:r w:rsidR="00A655D2">
        <w:t xml:space="preserve">suda Rješenjem od </w:t>
      </w:r>
      <w:r w:rsidR="00482F7A">
        <w:t xml:space="preserve">dana </w:t>
      </w:r>
      <w:r w:rsidR="00A655D2">
        <w:t>12. srpnja 2018.</w:t>
      </w:r>
      <w:r w:rsidR="00482F7A">
        <w:t>g.</w:t>
      </w:r>
      <w:r w:rsidR="00A655D2">
        <w:t xml:space="preserve"> nije bilo prijavljenih tražbina. Stoga je </w:t>
      </w:r>
      <w:r w:rsidR="00A10656">
        <w:t>naslovni s</w:t>
      </w:r>
      <w:r w:rsidR="00A655D2">
        <w:t xml:space="preserve">ud Rješenjem od </w:t>
      </w:r>
      <w:r w:rsidR="00A10656">
        <w:t xml:space="preserve">dana </w:t>
      </w:r>
      <w:r w:rsidR="00A655D2">
        <w:t>11. listopada 2018.</w:t>
      </w:r>
      <w:r w:rsidR="00A10656">
        <w:t>g.</w:t>
      </w:r>
      <w:r w:rsidR="00A655D2">
        <w:t xml:space="preserve"> pozvao vjerovnike nižih isplatnih redova </w:t>
      </w:r>
      <w:r w:rsidR="00A10656">
        <w:t>da</w:t>
      </w:r>
      <w:r w:rsidR="00A655D2">
        <w:t xml:space="preserve"> prijav</w:t>
      </w:r>
      <w:r w:rsidR="00A10656">
        <w:t>e</w:t>
      </w:r>
      <w:r w:rsidR="00A655D2">
        <w:t xml:space="preserve"> svoj</w:t>
      </w:r>
      <w:r w:rsidR="00A10656">
        <w:t>e</w:t>
      </w:r>
      <w:r w:rsidR="00A655D2">
        <w:t xml:space="preserve"> tražbin</w:t>
      </w:r>
      <w:r w:rsidR="00A10656">
        <w:t>e</w:t>
      </w:r>
      <w:r w:rsidR="00A655D2">
        <w:t>. Navedeni vjerovnik podnio je tražbinu dana 17.</w:t>
      </w:r>
      <w:r w:rsidR="009567C4">
        <w:t xml:space="preserve">studenog </w:t>
      </w:r>
      <w:r w:rsidR="00A655D2">
        <w:t>2018.</w:t>
      </w:r>
      <w:r w:rsidR="00A10656">
        <w:t>g.</w:t>
      </w:r>
      <w:r w:rsidR="00A655D2">
        <w:t xml:space="preserve"> koja</w:t>
      </w:r>
      <w:r w:rsidR="00A10656">
        <w:t xml:space="preserve"> se temelji na U</w:t>
      </w:r>
      <w:r w:rsidR="00A655D2">
        <w:t>govoru o zajmu prema stečajnom dužniku. Kako je to tražbina drugog višeg isplatnog reda podnesena na poziv za prijave nižih isplatnih redova</w:t>
      </w:r>
      <w:r w:rsidR="007C64DB">
        <w:t xml:space="preserve"> potrebno ju je odbaciti. </w:t>
      </w:r>
      <w:r w:rsidR="00A655D2">
        <w:t xml:space="preserve"> </w:t>
      </w:r>
      <w:r w:rsidRPr="004F191F">
        <w:t xml:space="preserve"> </w:t>
      </w:r>
      <w:r w:rsidR="007C64DB">
        <w:t xml:space="preserve"> </w:t>
      </w:r>
    </w:p>
    <w:p w:rsidRDefault="009567C4" w:rsidP="00060536" w:rsidR="009567C4">
      <w:pPr>
        <w:jc w:val="both"/>
      </w:pPr>
    </w:p>
    <w:p w:rsidRDefault="00BF1639" w:rsidP="00060536" w:rsidR="006E594A" w:rsidRPr="004F191F">
      <w:pPr>
        <w:jc w:val="both"/>
      </w:pPr>
      <w:r>
        <w:t>S obzirom na gore navedeno</w:t>
      </w:r>
      <w:r w:rsidR="007C64DB">
        <w:t xml:space="preserve"> predlažem da se navedena</w:t>
      </w:r>
      <w:r w:rsidR="006E594A" w:rsidRPr="004F191F">
        <w:t xml:space="preserve"> prijava odbaci.</w:t>
      </w:r>
    </w:p>
    <w:p w:rsidRDefault="006E594A" w:rsidP="00060536" w:rsidR="006E594A" w:rsidRPr="004F191F">
      <w:pPr>
        <w:jc w:val="both"/>
      </w:pPr>
    </w:p>
    <w:p w:rsidRDefault="006E594A" w:rsidP="00060536" w:rsidR="006E594A" w:rsidRPr="004F191F">
      <w:pPr>
        <w:jc w:val="both"/>
      </w:pPr>
      <w:r w:rsidRPr="004F191F">
        <w:t>Podnesku  prileže prijavu tražbine.</w:t>
      </w:r>
    </w:p>
    <w:p w:rsidRDefault="006E594A" w:rsidP="00060536" w:rsidR="006E594A" w:rsidRPr="004F191F">
      <w:pPr>
        <w:jc w:val="both"/>
      </w:pPr>
    </w:p>
    <w:p w:rsidRDefault="006E594A" w:rsidP="006E594A" w:rsidR="006E594A" w:rsidRPr="004F191F"/>
    <w:p w:rsidRDefault="006E594A" w:rsidP="006E594A" w:rsidR="006E594A" w:rsidRPr="004F191F"/>
    <w:p w:rsidRDefault="006E594A" w:rsidP="006E594A" w:rsidR="006E594A" w:rsidRPr="004F191F">
      <w:r w:rsidRPr="004F191F">
        <w:t>U Zagrebu</w:t>
      </w:r>
      <w:r w:rsidR="00060536">
        <w:t xml:space="preserve"> </w:t>
      </w:r>
      <w:r w:rsidR="009567C4">
        <w:t xml:space="preserve"> </w:t>
      </w:r>
      <w:r w:rsidR="00BF1639">
        <w:t>6</w:t>
      </w:r>
      <w:r w:rsidRPr="004F191F">
        <w:t>.</w:t>
      </w:r>
      <w:r w:rsidR="00BF1639">
        <w:t xml:space="preserve">prosinca </w:t>
      </w:r>
      <w:r w:rsidRPr="004F191F">
        <w:t xml:space="preserve"> 201</w:t>
      </w:r>
      <w:r w:rsidR="007C64DB">
        <w:t>8</w:t>
      </w:r>
      <w:r w:rsidRPr="004F191F">
        <w:t>.</w:t>
      </w:r>
      <w:r w:rsidR="00060536">
        <w:t>godine</w:t>
      </w:r>
    </w:p>
    <w:p w:rsidRDefault="006E594A" w:rsidP="006E594A" w:rsidR="006E594A" w:rsidRPr="004F191F"/>
    <w:p w:rsidRDefault="006E594A" w:rsidP="00060536" w:rsidR="006E594A" w:rsidRPr="004F191F">
      <w:pPr>
        <w:jc w:val="right"/>
      </w:pPr>
      <w:r w:rsidRPr="004F191F">
        <w:tab/>
      </w:r>
      <w:r w:rsidRPr="004F191F">
        <w:tab/>
      </w:r>
      <w:r w:rsidRPr="004F191F">
        <w:tab/>
      </w:r>
      <w:r w:rsidRPr="004F191F">
        <w:tab/>
      </w:r>
      <w:r w:rsidRPr="004F191F">
        <w:tab/>
      </w:r>
      <w:r w:rsidRPr="004F191F">
        <w:tab/>
      </w:r>
      <w:r w:rsidRPr="004F191F">
        <w:tab/>
      </w:r>
      <w:r w:rsidRPr="004F191F">
        <w:tab/>
        <w:t>Stečajni upravitelj</w:t>
      </w:r>
    </w:p>
    <w:p w:rsidRDefault="006E594A" w:rsidP="00060536" w:rsidR="00864516">
      <w:pPr>
        <w:jc w:val="right"/>
      </w:pPr>
      <w:r w:rsidRPr="004F191F">
        <w:tab/>
      </w:r>
      <w:r w:rsidRPr="004F191F">
        <w:tab/>
      </w:r>
      <w:r w:rsidRPr="004F191F">
        <w:tab/>
      </w:r>
      <w:r w:rsidRPr="004F191F">
        <w:tab/>
      </w:r>
      <w:r w:rsidRPr="004F191F">
        <w:tab/>
      </w:r>
      <w:r w:rsidRPr="004F191F">
        <w:tab/>
      </w:r>
      <w:r w:rsidRPr="004F191F">
        <w:tab/>
      </w:r>
      <w:r w:rsidRPr="004F191F">
        <w:tab/>
        <w:t>Ante Jukić, dipl.iur.</w:t>
      </w:r>
    </w:p>
    <w:sectPr w:rsidSect="00864516" w:rsidR="00864516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2C82" w:rsidP="00060536" w:rsidR="00F42C82">
      <w:r>
        <w:separator/>
      </w:r>
    </w:p>
  </w:endnote>
  <w:endnote w:id="0" w:type="continuationSeparator">
    <w:p w:rsidRDefault="00F42C82" w:rsidP="00060536" w:rsidR="00F42C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2C82" w:rsidP="00060536" w:rsidR="00F42C82">
      <w:r>
        <w:separator/>
      </w:r>
    </w:p>
  </w:footnote>
  <w:footnote w:id="0" w:type="continuationSeparator">
    <w:p w:rsidRDefault="00F42C82" w:rsidP="00060536" w:rsidR="00F42C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536" w:rsidP="00060536" w:rsidR="00060536" w:rsidRPr="00060536">
    <w:pPr>
      <w:jc w:val="center"/>
      <w:rPr>
        <w:i/>
        <w:color w:val="7F7F7F"/>
        <w:sz w:val="22"/>
        <w:szCs w:val="22"/>
      </w:rPr>
    </w:pPr>
    <w:r w:rsidRPr="00060536">
      <w:rPr>
        <w:i/>
        <w:color w:val="7F7F7F"/>
        <w:sz w:val="22"/>
        <w:szCs w:val="22"/>
      </w:rPr>
      <w:t>Stečajni upravitelj ANTE JUKIĆ</w:t>
    </w:r>
  </w:p>
  <w:p w:rsidRDefault="00060536" w:rsidP="00060536" w:rsidR="00060536" w:rsidRPr="00060536">
    <w:pPr>
      <w:jc w:val="center"/>
      <w:rPr>
        <w:i/>
        <w:color w:val="7F7F7F"/>
        <w:sz w:val="22"/>
        <w:szCs w:val="22"/>
      </w:rPr>
    </w:pPr>
    <w:r w:rsidRPr="00060536">
      <w:rPr>
        <w:i/>
        <w:color w:val="7F7F7F"/>
        <w:sz w:val="22"/>
        <w:szCs w:val="22"/>
      </w:rPr>
      <w:t xml:space="preserve">Majstora Radonje 12, Zagreb, </w:t>
    </w:r>
    <w:hyperlink r:id="rId1" w:history="true">
      <w:r w:rsidRPr="00060536">
        <w:rPr>
          <w:rStyle w:val="Hiperveza"/>
          <w:i/>
          <w:color w:val="7F7F7F"/>
          <w:sz w:val="22"/>
          <w:szCs w:val="22"/>
          <w:u w:val="none"/>
        </w:rPr>
        <w:t>ajukic.zg@gmail.com</w:t>
      </w:r>
    </w:hyperlink>
  </w:p>
  <w:p w:rsidRDefault="00060536" w:rsidP="00060536" w:rsidR="00060536" w:rsidRPr="005F6E96">
    <w:pPr>
      <w:jc w:val="center"/>
      <w:rPr>
        <w:i/>
        <w:color w:val="7F7F7F"/>
      </w:rPr>
    </w:pPr>
    <w:r w:rsidRPr="00532112">
      <w:rPr>
        <w:i/>
        <w:color w:val="7F7F7F"/>
      </w:rPr>
      <w:t>___________________________________________________________________________</w:t>
    </w:r>
  </w:p>
  <w:p w:rsidRDefault="00060536" w:rsidR="0006053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594A"/>
    <w:rsid w:val="00060536"/>
    <w:rsid w:val="0019415C"/>
    <w:rsid w:val="003110CA"/>
    <w:rsid w:val="00482F7A"/>
    <w:rsid w:val="006E594A"/>
    <w:rsid w:val="007C64DB"/>
    <w:rsid w:val="008614BA"/>
    <w:rsid w:val="00864516"/>
    <w:rsid w:val="009567C4"/>
    <w:rsid w:val="009E3EDC"/>
    <w:rsid w:val="00A10656"/>
    <w:rsid w:val="00A655D2"/>
    <w:rsid w:val="00A72722"/>
    <w:rsid w:val="00AF461B"/>
    <w:rsid w:val="00BF1639"/>
    <w:rsid w:val="00CA6A61"/>
    <w:rsid w:val="00E779BD"/>
    <w:rsid w:val="00EB5EB0"/>
    <w:rsid w:val="00F42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594A"/>
    <w:rPr>
      <w:rFonts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0605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060536"/>
    <w:rPr>
      <w:rFonts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0605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060536"/>
    <w:rPr>
      <w:rFonts w:eastAsia="Times New Roman" w:hAnsi="Times New Roman" w:ascii="Times New Roman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060536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B5E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5EB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5EB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5EB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5EB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594A"/>
    <w:rPr>
      <w:rFonts w:ascii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0605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060536"/>
    <w:rPr>
      <w:rFonts w:ascii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0605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060536"/>
    <w:rPr>
      <w:rFonts w:ascii="Times New Roman" w:eastAsia="Times New Roman" w:hAnsi="Times New Roman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060536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B5E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5EB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5EB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5EB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5EB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ajukic.zg@gmail.com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197</properties:Words>
  <properties:Characters>1215</properties:Characters>
  <properties:Lines>42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1436</properties:CharactersWithSpaces>
  <properties:SharedDoc>false</properties:SharedDoc>
  <properties:HLinks>
    <vt:vector size="6" baseType="variant">
      <vt:variant>
        <vt:i4>3276887</vt:i4>
      </vt:variant>
      <vt:variant>
        <vt:i4>0</vt:i4>
      </vt:variant>
      <vt:variant>
        <vt:i4>0</vt:i4>
      </vt:variant>
      <vt:variant>
        <vt:i4>5</vt:i4>
      </vt:variant>
      <vt:variant>
        <vt:lpwstr>mailto:ajukic.zg@gmail.com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2018-12-07T12:38:00Z</dcterms:created>
  <dc:creator>Ines</dc:creator>
  <cp:lastModifiedBy>Katarina Drndelić</cp:lastModifiedBy>
  <dcterms:modified xmlns:xsi="http://www.w3.org/2001/XMLSchema-instance" xsi:type="dcterms:W3CDTF">2018-12-07T13:09:00Z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St-988/2018-37 / Podnesak - Podnesak (Melo naknadna odbaciti.docx)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