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4746" w14:paraId="69e4746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1B0718">
        <w:t>98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1B0718">
        <w:t>14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1B0718">
        <w:t xml:space="preserve">IZVOĐAČ </w:t>
      </w:r>
      <w:r w:rsidR="001B0718" w:rsidRPr="005D3532">
        <w:t xml:space="preserve">d.o.o., </w:t>
      </w:r>
      <w:r w:rsidR="001B0718">
        <w:t>Zadar</w:t>
      </w:r>
      <w:r w:rsidR="001B0718" w:rsidRPr="005D3532">
        <w:t xml:space="preserve">, </w:t>
      </w:r>
      <w:proofErr w:type="spellStart"/>
      <w:r w:rsidR="001B0718">
        <w:t>Polačišće</w:t>
      </w:r>
      <w:proofErr w:type="spellEnd"/>
      <w:r w:rsidR="001B0718">
        <w:t xml:space="preserve"> 9</w:t>
      </w:r>
      <w:r w:rsidR="001B0718" w:rsidRPr="005D3532">
        <w:t xml:space="preserve">, OIB: </w:t>
      </w:r>
      <w:r w:rsidR="001B0718">
        <w:t>21511986327</w:t>
      </w:r>
      <w:r w:rsidR="00A96663">
        <w:t>,</w:t>
      </w:r>
      <w:r w:rsidR="00BD5E63" w:rsidRPr="002F799A">
        <w:t xml:space="preserve"> dana </w:t>
      </w:r>
      <w:r w:rsidR="002F1812">
        <w:t>13</w:t>
      </w:r>
      <w:r w:rsidR="00BD5E63">
        <w:t xml:space="preserve">. </w:t>
      </w:r>
      <w:r w:rsidR="001B0718">
        <w:t>studenog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1B0718">
        <w:t xml:space="preserve">IZVOĐAČ </w:t>
      </w:r>
      <w:r w:rsidR="001B0718" w:rsidRPr="005D3532">
        <w:t xml:space="preserve">d.o.o., </w:t>
      </w:r>
      <w:r w:rsidR="001B0718">
        <w:t>Zadar</w:t>
      </w:r>
      <w:r w:rsidR="001B0718" w:rsidRPr="005D3532">
        <w:t xml:space="preserve">, </w:t>
      </w:r>
      <w:proofErr w:type="spellStart"/>
      <w:r w:rsidR="001B0718">
        <w:t>Polačišće</w:t>
      </w:r>
      <w:proofErr w:type="spellEnd"/>
      <w:r w:rsidR="001B0718">
        <w:t xml:space="preserve"> 9</w:t>
      </w:r>
      <w:r w:rsidR="001B0718" w:rsidRPr="005D3532">
        <w:t xml:space="preserve">, OIB: </w:t>
      </w:r>
      <w:r w:rsidR="001B0718">
        <w:t>21511986327</w:t>
      </w:r>
      <w:r>
        <w:t xml:space="preserve">¸ određuju se za dan </w:t>
      </w:r>
      <w:r w:rsidR="002F1812">
        <w:t>4</w:t>
      </w:r>
      <w:r w:rsidR="00F21C25" w:rsidRPr="00A96663">
        <w:t xml:space="preserve">. </w:t>
      </w:r>
      <w:r w:rsidR="00A62BB1">
        <w:t>prosinca</w:t>
      </w:r>
      <w:r w:rsidR="00124236">
        <w:t xml:space="preserve"> 2018</w:t>
      </w:r>
      <w:r w:rsidR="00F21C25" w:rsidRPr="00A96663">
        <w:t xml:space="preserve">. u </w:t>
      </w:r>
      <w:r w:rsidR="002F1812">
        <w:t>10,3</w:t>
      </w:r>
      <w:r w:rsidR="00EB6776">
        <w:t>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1B0718">
        <w:t xml:space="preserve">Ante </w:t>
      </w:r>
      <w:proofErr w:type="spellStart"/>
      <w:r w:rsidR="001B0718">
        <w:t>Kurtović</w:t>
      </w:r>
      <w:proofErr w:type="spellEnd"/>
      <w:r w:rsidR="001B0718">
        <w:t xml:space="preserve"> iz Zadra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 w:rsidR="002F1812">
        <w:t xml:space="preserve"> ili </w:t>
      </w:r>
      <w:r>
        <w:t xml:space="preserve">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F1812">
        <w:t>13</w:t>
      </w:r>
      <w:r w:rsidR="00815E6C">
        <w:t xml:space="preserve">. </w:t>
      </w:r>
      <w:r w:rsidR="002F1812">
        <w:t>studenog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2A66C8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2A66C8" w:rsidP="00CF2E4D" w:rsidR="00CF2E4D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1B0718">
        <w:t xml:space="preserve">Ante </w:t>
      </w:r>
      <w:proofErr w:type="spellStart"/>
      <w:r w:rsidR="001B0718">
        <w:t>Kurtović</w:t>
      </w:r>
      <w:proofErr w:type="spellEnd"/>
      <w:r w:rsidR="002E21D5">
        <w:t xml:space="preserve">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B0718"/>
    <w:rsid w:val="001F7EB7"/>
    <w:rsid w:val="00202B08"/>
    <w:rsid w:val="00210717"/>
    <w:rsid w:val="00210CDE"/>
    <w:rsid w:val="002348F0"/>
    <w:rsid w:val="00283117"/>
    <w:rsid w:val="002A66C8"/>
    <w:rsid w:val="002D112E"/>
    <w:rsid w:val="002E21D5"/>
    <w:rsid w:val="002F1812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8E70D7"/>
    <w:rsid w:val="009026AF"/>
    <w:rsid w:val="009910F2"/>
    <w:rsid w:val="009F5449"/>
    <w:rsid w:val="00A4378B"/>
    <w:rsid w:val="00A62BB1"/>
    <w:rsid w:val="00A96663"/>
    <w:rsid w:val="00AA0ED5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938C4"/>
    <w:rsid w:val="00DB0971"/>
    <w:rsid w:val="00E0101B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St-98/2018-8</izvorni_sadrzaj>
    <derivirana_varijabla naziv="DomainObject.PredzadnjaOdlukaIzPredmeta.Oznaka_1">St-98/2018-8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F8522-C499-40EB-AA56-B676FC750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1605</properties:Characters>
  <properties:Lines>51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2018-11-12T12:53:00Z</dcterms:created>
  <dc:creator>Ardena Bajlo</dc:creator>
  <cp:lastModifiedBy>Ante Rubelj</cp:lastModifiedBy>
  <cp:lastPrinted>2018-11-14T13:00:00Z</cp:lastPrinted>
  <dcterms:modified xmlns:xsi="http://www.w3.org/2001/XMLSchema-instance" xsi:type="dcterms:W3CDTF">2018-11-14T13:01:00Z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(1St-98-18- prethodni postupak 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