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d892" w14:paraId="fc9d892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8A235F">
        <w:t>33</w:t>
      </w:r>
      <w:r w:rsidR="005619DB">
        <w:t>8</w:t>
      </w:r>
      <w:r w:rsidR="009C1482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5619DB">
        <w:t>OO Čmarec j.d.o.o., za usluge u likvidaciji, Belovar Zlatarski, Belovar Zlatarski 4, OIB: 08599049529</w:t>
      </w:r>
      <w:r w:rsidR="009C1482">
        <w:t>,</w:t>
      </w:r>
      <w:r w:rsidR="003E16C8">
        <w:t xml:space="preserve"> </w:t>
      </w:r>
      <w:r w:rsidR="009C1482">
        <w:t>2</w:t>
      </w:r>
      <w:r w:rsidR="004303EC">
        <w:t>4</w:t>
      </w:r>
      <w:r w:rsidR="009C1482">
        <w:t>. kolovoza</w:t>
      </w:r>
      <w:r w:rsidR="00B276A8">
        <w:t xml:space="preserve"> 2018.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5619DB">
        <w:t>OO Čmarec j.d.o.o., za usluge u likvidaciji, Belovar Zlatarski, Belovar Zlatarski 4, OIB: 08599049529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9C1482">
        <w:t>2</w:t>
      </w:r>
      <w:r w:rsidR="004303EC">
        <w:t>4</w:t>
      </w:r>
      <w:r w:rsidR="009C1482">
        <w:t>. kolovoza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8A235F">
        <w:t>10,</w:t>
      </w:r>
      <w:r w:rsidR="005619DB">
        <w:t>20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5619DB">
        <w:t>Zoran Miletić, Split, Nazorov prilaz 1a, OIB: 73025684607</w:t>
      </w:r>
      <w:r w:rsidR="008A235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5619DB">
        <w:t>OO Čmarec j.d.o.o., za usluge u likvidaciji, Belovar Zlatarski, Belovar Zlatarski 4, OIB: 08599049529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9C1482">
        <w:rPr>
          <w:rFonts w:eastAsia="Calibri"/>
          <w:lang w:eastAsia="en-US"/>
        </w:rPr>
        <w:t>2</w:t>
      </w:r>
      <w:r w:rsidR="004303EC">
        <w:rPr>
          <w:rFonts w:eastAsia="Calibri"/>
          <w:lang w:eastAsia="en-US"/>
        </w:rPr>
        <w:t>4</w:t>
      </w:r>
      <w:r w:rsidR="009C1482">
        <w:rPr>
          <w:rFonts w:eastAsia="Calibri"/>
          <w:lang w:eastAsia="en-US"/>
        </w:rPr>
        <w:t xml:space="preserve">. kolovoza </w:t>
      </w:r>
      <w:r w:rsidR="00B276A8">
        <w:rPr>
          <w:rFonts w:eastAsia="Calibri"/>
          <w:lang w:eastAsia="en-US"/>
        </w:rPr>
        <w:t>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5619DB">
        <w:t>OO Čmarec j.d.o.o., za usluge u likvidaciji, Belovar Zlatarski, Belovar Zlatarski 4, OIB: 08599049529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5619DB">
        <w:t>OO Čmarec j.d.o.o., za usluge u likvidaciji, Belovar Zlatarski, Belovar Zlatarski 4, OIB: 08599049529</w:t>
      </w:r>
      <w:r w:rsidR="00305723" w:rsidRPr="00305723">
        <w:t>,</w:t>
      </w:r>
      <w:r w:rsidR="00631A90">
        <w:t xml:space="preserve"> dana </w:t>
      </w:r>
      <w:r w:rsidR="008A235F">
        <w:t>5</w:t>
      </w:r>
      <w:r w:rsidR="004303EC">
        <w:t>. veljače</w:t>
      </w:r>
      <w:r w:rsidR="009C1482">
        <w:t xml:space="preserve"> 2018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lastRenderedPageBreak/>
        <w:t>Ovosudnim rješenjem poslovni broj St-</w:t>
      </w:r>
      <w:r w:rsidR="008A235F">
        <w:t>33</w:t>
      </w:r>
      <w:r w:rsidR="005619DB">
        <w:t>8</w:t>
      </w:r>
      <w:r w:rsidR="009C1482">
        <w:t>/18</w:t>
      </w:r>
      <w:r>
        <w:t xml:space="preserve"> od </w:t>
      </w:r>
      <w:r w:rsidR="003146EB">
        <w:t>2</w:t>
      </w:r>
      <w:r w:rsidR="004303EC">
        <w:t>3</w:t>
      </w:r>
      <w:r w:rsidR="009C1482">
        <w:t>. veljače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F2607C">
      <w:pPr>
        <w:ind w:firstLine="708"/>
        <w:jc w:val="both"/>
      </w:pPr>
      <w:r>
        <w:t xml:space="preserve">Iz podneska FINA-e od </w:t>
      </w:r>
      <w:r w:rsidR="008A235F">
        <w:t>2</w:t>
      </w:r>
      <w:r w:rsidR="004303EC">
        <w:t>.</w:t>
      </w:r>
      <w:r w:rsidR="003146EB">
        <w:t xml:space="preserve"> ožujka</w:t>
      </w:r>
      <w:r w:rsidR="009C1482">
        <w:t xml:space="preserve"> 2018</w:t>
      </w:r>
      <w:r>
        <w:t xml:space="preserve">. proizlazi da dužnik na dan </w:t>
      </w:r>
      <w:r w:rsidR="005619DB">
        <w:t>20. veljače</w:t>
      </w:r>
      <w:r w:rsidR="003146EB">
        <w:t xml:space="preserve"> 2018</w:t>
      </w:r>
      <w:r>
        <w:t xml:space="preserve">. ima neizvršene osnove za plaćanje u  neprekinutom razdoblju od </w:t>
      </w:r>
      <w:r w:rsidR="009C1482">
        <w:t>120</w:t>
      </w:r>
      <w:r>
        <w:t xml:space="preserve"> dana u ukupnom iznosu od </w:t>
      </w:r>
      <w:r w:rsidR="005619DB">
        <w:t>20.190,60</w:t>
      </w:r>
      <w:r w:rsidR="004303EC">
        <w:t xml:space="preserve"> </w:t>
      </w:r>
      <w:r>
        <w:t xml:space="preserve">kn (list </w:t>
      </w:r>
      <w:r w:rsidR="008A235F">
        <w:t>7</w:t>
      </w:r>
      <w:r>
        <w:t xml:space="preserve"> spisa).</w:t>
      </w:r>
    </w:p>
    <w:p w:rsidRDefault="00346FC3" w:rsidP="00346FC3" w:rsidR="00346FC3">
      <w:pPr>
        <w:ind w:firstLine="708"/>
        <w:jc w:val="both"/>
      </w:pPr>
    </w:p>
    <w:p w:rsidRDefault="009C1482" w:rsidP="009C1482" w:rsidR="009C1482">
      <w:pPr>
        <w:ind w:firstLine="708"/>
        <w:jc w:val="both"/>
      </w:pPr>
      <w:r>
        <w:t xml:space="preserve">Iz sustava e-Blokade proizlazi da je ukupan nenaplaćeni iznos obveza na dan </w:t>
      </w:r>
      <w:r w:rsidR="005F0AC9">
        <w:t>2</w:t>
      </w:r>
      <w:r w:rsidR="004303EC">
        <w:t>4</w:t>
      </w:r>
      <w:r w:rsidR="005F0AC9">
        <w:t>. kolovoza</w:t>
      </w:r>
      <w:r>
        <w:t xml:space="preserve"> 2018. po svim neizvršenim osnovama za plaćanje na računu dužnika </w:t>
      </w:r>
      <w:r w:rsidR="005619DB">
        <w:t>20.364,13</w:t>
      </w:r>
      <w:r>
        <w:t xml:space="preserve"> kn, a početak blokade računa traje od </w:t>
      </w:r>
      <w:r w:rsidR="005619DB">
        <w:t>5. listopada</w:t>
      </w:r>
      <w:r w:rsidR="003146EB">
        <w:t xml:space="preserve"> 2017</w:t>
      </w:r>
      <w:r>
        <w:t>.</w:t>
      </w:r>
    </w:p>
    <w:p w:rsidRDefault="009C1482" w:rsidP="00346FC3" w:rsidR="009C1482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5619DB">
        <w:t>16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5619DB">
        <w:t>Policijske uprave krapinsko-zagorske</w:t>
      </w:r>
      <w:r>
        <w:t xml:space="preserve"> od </w:t>
      </w:r>
      <w:r w:rsidR="005619DB">
        <w:t>24</w:t>
      </w:r>
      <w:r w:rsidR="0086575B">
        <w:t>. travnja</w:t>
      </w:r>
      <w:r w:rsidR="00C812F4">
        <w:t xml:space="preserve"> 2018</w:t>
      </w:r>
      <w:r>
        <w:t xml:space="preserve">. proizlazi da dužnik </w:t>
      </w:r>
      <w:r w:rsidR="003146EB">
        <w:t xml:space="preserve">nije </w:t>
      </w:r>
      <w:r w:rsidR="00346FC3">
        <w:t xml:space="preserve">evidentiran kao </w:t>
      </w:r>
      <w:r>
        <w:t>vlasnik</w:t>
      </w:r>
      <w:r w:rsidR="001B2F0A">
        <w:t xml:space="preserve"> </w:t>
      </w:r>
      <w:r w:rsidR="005F0AC9">
        <w:t>vozila</w:t>
      </w:r>
      <w:r w:rsidR="001B2F0A">
        <w:t xml:space="preserve"> </w:t>
      </w:r>
      <w:r>
        <w:t xml:space="preserve">(list </w:t>
      </w:r>
      <w:r w:rsidR="005619DB">
        <w:t>19</w:t>
      </w:r>
      <w:r>
        <w:t xml:space="preserve"> spisa).</w:t>
      </w:r>
    </w:p>
    <w:p w:rsidRDefault="008A235F" w:rsidP="00040BD4" w:rsidR="008A235F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5619DB">
        <w:t>OO Čmarec j.d.o.o., za usluge u likvidaciji, Belovar Zlatarski, Belovar Zlatarski 4, OIB: 08599049529</w:t>
      </w:r>
      <w:r w:rsidR="005F0AC9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 xml:space="preserve">u smislu čl. 6. st. 2. alineja 1. Stečajnog zakona (Narodne novine broj 71/15, </w:t>
      </w:r>
      <w:r w:rsidR="004303EC">
        <w:t xml:space="preserve">104/17, </w:t>
      </w:r>
      <w:r w:rsidR="00BC0D75">
        <w:t>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8A235F">
        <w:t>33</w:t>
      </w:r>
      <w:r w:rsidR="005619DB">
        <w:t>8</w:t>
      </w:r>
      <w:r w:rsidR="00B1036B">
        <w:t>/18</w:t>
      </w:r>
      <w:r>
        <w:t xml:space="preserve"> od </w:t>
      </w:r>
      <w:r w:rsidR="008A235F">
        <w:t>2</w:t>
      </w:r>
      <w:r w:rsidR="005619DB">
        <w:t>9</w:t>
      </w:r>
      <w:r w:rsidR="003146EB">
        <w:t xml:space="preserve">. </w:t>
      </w:r>
      <w:r w:rsidR="00B1036B">
        <w:t>svibnja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146EB">
        <w:t>10.000,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8A235F">
        <w:t>2</w:t>
      </w:r>
      <w:r w:rsidR="005619DB">
        <w:t>9</w:t>
      </w:r>
      <w:r w:rsidR="00B1036B">
        <w:t>. svibnja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1036B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4303EC">
        <w:t>24</w:t>
      </w:r>
      <w:r w:rsidR="005F0AC9">
        <w:t>. kolovoza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C6225" w:rsidP="00410421" w:rsidR="00FC6225"/>
    <w:p w:rsidRDefault="00FC6225" w:rsidP="00410421" w:rsidR="00FC6225"/>
    <w:p w:rsidRDefault="00FC6225" w:rsidP="00410421" w:rsidR="00FC6225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118" w:rsidR="00B33118">
      <w:r>
        <w:separator/>
      </w:r>
    </w:p>
  </w:endnote>
  <w:endnote w:id="0" w:type="continuationSeparator">
    <w:p w:rsidRDefault="00B33118" w:rsidR="00B33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118" w:rsidR="00B33118">
      <w:r>
        <w:separator/>
      </w:r>
    </w:p>
  </w:footnote>
  <w:footnote w:id="0" w:type="continuationSeparator">
    <w:p w:rsidRDefault="00B33118" w:rsidR="00B331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62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619DB">
      <w:t>338</w:t>
    </w:r>
    <w:r w:rsidR="009C148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46EB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303EC"/>
    <w:rsid w:val="0044721B"/>
    <w:rsid w:val="00464811"/>
    <w:rsid w:val="004A1BE7"/>
    <w:rsid w:val="004F47B9"/>
    <w:rsid w:val="00502549"/>
    <w:rsid w:val="00505C81"/>
    <w:rsid w:val="00523E58"/>
    <w:rsid w:val="00554276"/>
    <w:rsid w:val="005619DB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786C"/>
    <w:rsid w:val="006D4A3A"/>
    <w:rsid w:val="006F2C83"/>
    <w:rsid w:val="007170B8"/>
    <w:rsid w:val="00717D4A"/>
    <w:rsid w:val="007861DF"/>
    <w:rsid w:val="0079595D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6575B"/>
    <w:rsid w:val="008A235F"/>
    <w:rsid w:val="008B73DD"/>
    <w:rsid w:val="008E2F7A"/>
    <w:rsid w:val="008E42C6"/>
    <w:rsid w:val="00912B69"/>
    <w:rsid w:val="00923F36"/>
    <w:rsid w:val="0092768B"/>
    <w:rsid w:val="00932E10"/>
    <w:rsid w:val="00964750"/>
    <w:rsid w:val="0097440A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3311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812F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A7396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C6225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2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2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2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2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2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2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2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2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2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St-338/2018</izvorni_sadrzaj>
    <derivirana_varijabla naziv="DomainObject.Predmet.OznakaBroj_1">St-338/2018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OO Čmarec j.d.o.o. za usluge u likvidaciji zastupanog po punomoćniku Silvestar Čmarec</izvorni_sadrzaj>
    <derivirana_varijabla naziv="DomainObject.Predmet.ProtustrankaFormated_1">  OO Čmarec j.d.o.o. za usluge u likvidaciji zastupanog po punomoćniku Silvestar Čmarec</derivirana_varijabla>
  </DomainObject.Predmet.ProtustrankaFormated>
  <DomainObject.Predmet.ProtustrankaFormatedOIB>
    <izvorni_sadrzaj>  OO Čmarec j.d.o.o. za usluge u likvidaciji, OIB 08599049529 zastupanog po punomoćniku Silvestar Čmarec</izvorni_sadrzaj>
    <derivirana_varijabla naziv="DomainObject.Predmet.ProtustrankaFormatedOIB_1">  OO Čmarec j.d.o.o. za usluge u likvidaciji, OIB 08599049529 zastupanog po punomoćniku Silvestar Čmarec</derivirana_varijabla>
  </DomainObject.Predmet.ProtustrankaFormatedOIB>
  <DomainObject.Predmet.ProtustrankaFormatedWithAdress>
    <izvorni_sadrzaj> OO Čmarec j.d.o.o. za usluge u likvidaciji, Belovar Zlatarski 4, 49221 Belovar Zlatarski zastupanog po punomoćniku Silvestar Čmarec</izvorni_sadrzaj>
    <derivirana_varijabla naziv="DomainObject.Predmet.ProtustrankaFormatedWithAdress_1"> OO Čmarec j.d.o.o. za usluge u likvidaciji, Belovar Zlatarski 4, 49221 Belovar Zlatarski zastupanog po punomoćniku Silvestar Čmarec</derivirana_varijabla>
  </DomainObject.Predmet.ProtustrankaFormatedWithAdress>
  <DomainObject.Predmet.ProtustrankaFormatedWithAdressOIB>
    <izvorni_sadrzaj> OO Čmarec j.d.o.o. za usluge u likvidaciji, OIB 08599049529, Belovar Zlatarski 4, 49221 Belovar Zlatarski zastupanog po punomoćniku Silvestar Čmarec</izvorni_sadrzaj>
    <derivirana_varijabla naziv="DomainObject.Predmet.ProtustrankaFormatedWithAdressOIB_1"> OO Čmarec j.d.o.o. za usluge u likvidaciji, OIB 08599049529, Belovar Zlatarski 4, 49221 Belovar Zlatarski zastupanog po punomoćniku Silvestar Čmarec</derivirana_varijabla>
  </DomainObject.Predmet.ProtustrankaFormatedWithAdressOIB>
  <DomainObject.Predmet.ProtustrankaWithAdress>
    <izvorni_sadrzaj>OO Čmarec j.d.o.o. za usluge u likvidaciji Belovar Zlatarski 4, 49221 Belovar Zlatarski</izvorni_sadrzaj>
    <derivirana_varijabla naziv="DomainObject.Predmet.ProtustrankaWithAdress_1">OO Čmarec j.d.o.o. za usluge u likvidaciji Belovar Zlatarski 4, 49221 Belovar Zlatarski</derivirana_varijabla>
  </DomainObject.Predmet.ProtustrankaWithAdress>
  <DomainObject.Predmet.ProtustrankaWithAdressOIB>
    <izvorni_sadrzaj>OO Čmarec j.d.o.o. za usluge u likvidaciji, OIB 08599049529, Belovar Zlatarski 4, 49221 Belovar Zlatarski</izvorni_sadrzaj>
    <derivirana_varijabla naziv="DomainObject.Predmet.ProtustrankaWithAdressOIB_1">OO Čmarec j.d.o.o. za usluge u likvidaciji, OIB 08599049529, Belovar Zlatarski 4, 49221 Belovar Zlatarski</derivirana_varijabla>
  </DomainObject.Predmet.ProtustrankaWithAdressOIB>
  <DomainObject.Predmet.ProtustrankaNazivFormated>
    <izvorni_sadrzaj>OO Čmarec j.d.o.o. za usluge u likvidaciji</izvorni_sadrzaj>
    <derivirana_varijabla naziv="DomainObject.Predmet.ProtustrankaNazivFormated_1">OO Čmarec j.d.o.o. za usluge u likvidaciji</derivirana_varijabla>
  </DomainObject.Predmet.ProtustrankaNazivFormated>
  <DomainObject.Predmet.ProtustrankaNazivFormatedOIB>
    <izvorni_sadrzaj>OO Čmarec j.d.o.o. za usluge u likvidaciji, OIB 08599049529</izvorni_sadrzaj>
    <derivirana_varijabla naziv="DomainObject.Predmet.ProtustrankaNazivFormatedOIB_1">OO Čmarec j.d.o.o. za usluge u likvidaciji, OIB 08599049529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Silvestar Čmarec</izvorni_sadrzaj>
    <derivirana_varijabla naziv="DomainObject.Predmet.StrankaFormated_1">  FINA Regionalni centar Zagreb; Silvestar Čmarec</derivirana_varijabla>
  </DomainObject.Predmet.StrankaFormated>
  <DomainObject.Predmet.StrankaFormatedOIB>
    <izvorni_sadrzaj>  FINA Regionalni centar Zagreb, OIB 85821130368; Silvestar Čmarec, OIB 40478367295</izvorni_sadrzaj>
    <derivirana_varijabla naziv="DomainObject.Predmet.StrankaFormatedOIB_1">  FINA Regionalni centar Zagreb, OIB 85821130368; Silvestar Čmarec, OIB 40478367295</derivirana_varijabla>
  </DomainObject.Predmet.StrankaFormatedOIB>
  <DomainObject.Predmet.StrankaFormatedWithAdress>
    <izvorni_sadrzaj> FINA Regionalni centar Zagreb, Trg svibanjskih žrtava 1995. br. 1, 10000 Zagreb; Silvestar Čmarec, Belovar Zlatarski 4, 49221 Belovar Zlatarski</izvorni_sadrzaj>
    <derivirana_varijabla naziv="DomainObject.Predmet.StrankaFormatedWithAdress_1"> FINA Regionalni centar Zagreb, Trg svibanjskih žrtava 1995. br. 1, 10000 Zagreb; Silvestar Čmarec, Belovar Zlatarski 4, 49221 Belovar Zlatarski</derivirana_varijabla>
  </DomainObject.Predmet.StrankaFormatedWithAdress>
  <DomainObject.Predmet.StrankaFormatedWithAdressOIB>
    <izvorni_sadrzaj> FINA Regionalni centar Zagreb, OIB 85821130368, Trg svibanjskih žrtava 1995. br. 1, 10000 Zagreb; Silvestar Čmarec, OIB 40478367295, Belovar Zlatarski 4, 49221 Belovar Zlatarski</izvorni_sadrzaj>
    <derivirana_varijabla naziv="DomainObject.Predmet.StrankaFormatedWithAdressOIB_1"> FINA Regionalni centar Zagreb, OIB 85821130368, Trg svibanjskih žrtava 1995. br. 1, 10000 Zagreb; Silvestar Čmarec, OIB 40478367295, Belovar Zlatarski 4, 49221 Belovar Zlatarski</derivirana_varijabla>
  </DomainObject.Predmet.StrankaFormatedWithAdressOIB>
  <DomainObject.Predmet.StrankaWithAdress>
    <izvorni_sadrzaj>FINA Regionalni centar Zagreb Trg svibanjskih žrtava 1995. br. 1,10000 Zagreb,Silvestar Čmarec Belovar Zlatarski 4,49221 Belovar Zlatarski</izvorni_sadrzaj>
    <derivirana_varijabla naziv="DomainObject.Predmet.StrankaWithAdress_1">FINA Regionalni centar Zagreb Trg svibanjskih žrtava 1995. br. 1,10000 Zagreb,Silvestar Čmarec Belovar Zlatarski 4,49221 Belovar Zlatarski</derivirana_varijabla>
  </DomainObject.Predmet.StrankaWithAdress>
  <DomainObject.Predmet.StrankaWithAdressOIB>
    <izvorni_sadrzaj>FINA Regionalni centar Zagreb, OIB 85821130368, Trg svibanjskih žrtava 1995. br. 1,10000 Zagreb,Silvestar Čmarec, OIB 40478367295, Belovar Zlatarski 4,49221 Belovar Zlatarski</izvorni_sadrzaj>
    <derivirana_varijabla naziv="DomainObject.Predmet.StrankaWithAdressOIB_1">FINA Regionalni centar Zagreb, OIB 85821130368, Trg svibanjskih žrtava 1995. br. 1,10000 Zagreb,Silvestar Čmarec, OIB 40478367295, Belovar Zlatarski 4,49221 Belovar Zlatarski</derivirana_varijabla>
  </DomainObject.Predmet.StrankaWithAdressOIB>
  <DomainObject.Predmet.StrankaNazivFormated>
    <izvorni_sadrzaj>FINA Regionalni centar Zagreb,Silvestar Čmarec</izvorni_sadrzaj>
    <derivirana_varijabla naziv="DomainObject.Predmet.StrankaNazivFormated_1">FINA Regionalni centar Zagreb,Silvestar Čmarec</derivirana_varijabla>
  </DomainObject.Predmet.StrankaNazivFormated>
  <DomainObject.Predmet.StrankaNazivFormatedOIB>
    <izvorni_sadrzaj>FINA Regionalni centar Zagreb, OIB 85821130368,Silvestar Čmarec, OIB 40478367295</izvorni_sadrzaj>
    <derivirana_varijabla naziv="DomainObject.Predmet.StrankaNazivFormatedOIB_1">FINA Regionalni centar Zagreb, OIB 85821130368,Silvestar Čmarec, OIB 40478367295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Silvestar Čmarec</item>
    </izvorni_sadrzaj>
    <derivirana_varijabla naziv="DomainObject.Predmet.StrankaListFormated_1">
      <item>FINA Regionalni centar Zagreb</item>
      <item>Silvestar Čmarec</item>
    </derivirana_varijabla>
  </DomainObject.Predmet.StrankaListFormated>
  <DomainObject.Predmet.StrankaListFormatedOIB>
    <izvorni_sadrzaj>
      <item>FINA Regionalni centar Zagreb, OIB 85821130368</item>
      <item>Silvestar Čmarec, OIB 40478367295</item>
    </izvorni_sadrzaj>
    <derivirana_varijabla naziv="DomainObject.Predmet.StrankaListFormatedOIB_1">
      <item>FINA Regionalni centar Zagreb, OIB 85821130368</item>
      <item>Silvestar Čmarec, OIB 40478367295</item>
    </derivirana_varijabla>
  </DomainObject.Predmet.StrankaListFormatedOIB>
  <DomainObject.Predmet.StrankaListFormatedWithAdress>
    <izvorni_sadrzaj>
      <item>FINA Regionalni centar Zagreb, Trg svibanjskih žrtava 1995. br. 1, 10000 Zagreb</item>
      <item>Silvestar Čmarec, Belovar Zlatarski 4, 49221 Belovar Zlatarski</item>
    </izvorni_sadrzaj>
    <derivirana_varijabla naziv="DomainObject.Predmet.StrankaListFormatedWithAdress_1">
      <item>FINA Regionalni centar Zagreb, Trg svibanjskih žrtava 1995. br. 1, 10000 Zagreb</item>
      <item>Silvestar Čmarec, Belovar Zlatarski 4, 49221 Belovar Zlatarski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Silvestar Čmarec, OIB 40478367295, Belovar Zlatarski 4, 49221 Belovar Zlatarski</item>
    </izvorni_sadrzaj>
    <derivirana_varijabla naziv="DomainObject.Predmet.StrankaListFormatedWithAdressOIB_1">
      <item>FINA Regionalni centar Zagreb, OIB 85821130368, Trg svibanjskih žrtava 1995. br. 1, 10000 Zagreb</item>
      <item>Silvestar Čmarec, OIB 40478367295, Belovar Zlatarski 4, 49221 Belovar Zlatarski</item>
    </derivirana_varijabla>
  </DomainObject.Predmet.StrankaListFormatedWithAdressOIB>
  <DomainObject.Predmet.StrankaListNazivFormated>
    <izvorni_sadrzaj>
      <item>FINA Regionalni centar Zagreb</item>
      <item>Silvestar Čmarec</item>
    </izvorni_sadrzaj>
    <derivirana_varijabla naziv="DomainObject.Predmet.StrankaListNazivFormated_1">
      <item>FINA Regionalni centar Zagreb</item>
      <item>Silvestar Čmarec</item>
    </derivirana_varijabla>
  </DomainObject.Predmet.StrankaListNazivFormated>
  <DomainObject.Predmet.StrankaListNazivFormatedOIB>
    <izvorni_sadrzaj>
      <item>FINA Regionalni centar Zagreb, OIB 85821130368</item>
      <item>Silvestar Čmarec, OIB 40478367295</item>
    </izvorni_sadrzaj>
    <derivirana_varijabla naziv="DomainObject.Predmet.StrankaListNazivFormatedOIB_1">
      <item>FINA Regionalni centar Zagreb, OIB 85821130368</item>
      <item>Silvestar Čmarec, OIB 40478367295</item>
    </derivirana_varijabla>
  </DomainObject.Predmet.StrankaListNazivFormatedOIB>
  <DomainObject.Predmet.ProtuStrankaListFormated>
    <izvorni_sadrzaj>
      <item>OO Čmarec j.d.o.o. za usluge u likvidaciji zastupanog po punomoćniku Silvestar Čmarec</item>
    </izvorni_sadrzaj>
    <derivirana_varijabla naziv="DomainObject.Predmet.ProtuStrankaListFormated_1">
      <item>OO Čmarec j.d.o.o. za usluge u likvidaciji zastupanog po punomoćniku Silvestar Čmarec</item>
    </derivirana_varijabla>
  </DomainObject.Predmet.ProtuStrankaListFormated>
  <DomainObject.Predmet.ProtuStrankaListFormatedOIB>
    <izvorni_sadrzaj>
      <item>OO Čmarec j.d.o.o. za usluge u likvidaciji, OIB 08599049529 zastupanog po punomoćniku Silvestar Čmarec</item>
    </izvorni_sadrzaj>
    <derivirana_varijabla naziv="DomainObject.Predmet.ProtuStrankaListFormatedOIB_1">
      <item>OO Čmarec j.d.o.o. za usluge u likvidaciji, OIB 08599049529 zastupanog po punomoćniku Silvestar Čmarec</item>
    </derivirana_varijabla>
  </DomainObject.Predmet.ProtuStrankaListFormatedOIB>
  <DomainObject.Predmet.ProtuStrankaListFormatedWithAdress>
    <izvorni_sadrzaj>
      <item>OO Čmarec j.d.o.o. za usluge u likvidaciji, Belovar Zlatarski 4, 49221 Belovar Zlatarski zastupanog po punomoćniku Silvestar Čmarec</item>
    </izvorni_sadrzaj>
    <derivirana_varijabla naziv="DomainObject.Predmet.ProtuStrankaListFormatedWithAdress_1">
      <item>OO Čmarec j.d.o.o. za usluge u likvidaciji, Belovar Zlatarski 4, 49221 Belovar Zlatarski zastupanog po punomoćniku Silvestar Čmarec</item>
    </derivirana_varijabla>
  </DomainObject.Predmet.ProtuStrankaListFormatedWithAdress>
  <DomainObject.Predmet.ProtuStrankaListFormatedWithAdressOIB>
    <izvorni_sadrzaj>
      <item>OO Čmarec j.d.o.o. za usluge u likvidaciji, OIB 08599049529, Belovar Zlatarski 4, 49221 Belovar Zlatarski zastupanog po punomoćniku Silvestar Čmarec</item>
    </izvorni_sadrzaj>
    <derivirana_varijabla naziv="DomainObject.Predmet.ProtuStrankaListFormatedWithAdressOIB_1">
      <item>OO Čmarec j.d.o.o. za usluge u likvidaciji, OIB 08599049529, Belovar Zlatarski 4, 49221 Belovar Zlatarski zastupanog po punomoćniku Silvestar Čmarec</item>
    </derivirana_varijabla>
  </DomainObject.Predmet.ProtuStrankaListFormatedWithAdressOIB>
  <DomainObject.Predmet.ProtuStrankaListNazivFormated>
    <izvorni_sadrzaj>
      <item>OO Čmarec j.d.o.o. za usluge u likvidaciji</item>
    </izvorni_sadrzaj>
    <derivirana_varijabla naziv="DomainObject.Predmet.ProtuStrankaListNazivFormated_1">
      <item>OO Čmarec j.d.o.o. za usluge u likvidaciji</item>
    </derivirana_varijabla>
  </DomainObject.Predmet.ProtuStrankaListNazivFormated>
  <DomainObject.Predmet.ProtuStrankaListNazivFormatedOIB>
    <izvorni_sadrzaj>
      <item>OO Čmarec j.d.o.o. za usluge u likvidaciji, OIB 08599049529</item>
    </izvorni_sadrzaj>
    <derivirana_varijabla naziv="DomainObject.Predmet.ProtuStrankaListNazivFormatedOIB_1">
      <item>OO Čmarec j.d.o.o. za usluge u likvidaciji, OIB 08599049529</item>
    </derivirana_varijabla>
  </DomainObject.Predmet.ProtuStrankaListNazivFormatedOIB>
  <DomainObject.Predmet.OstaliListFormated>
    <izvorni_sadrzaj>
      <item>Silvestar Čmarec punomoćnik sudionika u postupku OO Čmarec j.d.o.o. za usluge u likvidaciji</item>
    </izvorni_sadrzaj>
    <derivirana_varijabla naziv="DomainObject.Predmet.OstaliListFormated_1">
      <item>Silvestar Čmarec punomoćnik sudionika u postupku OO Čmarec j.d.o.o. za usluge u likvidaciji</item>
    </derivirana_varijabla>
  </DomainObject.Predmet.OstaliListFormated>
  <DomainObject.Predmet.OstaliListFormatedOIB>
    <izvorni_sadrzaj>
      <item>Silvestar Čmarec, OIB 40478367295 punomoćnik sudionika u postupku OO Čmarec j.d.o.o. za usluge u likvidaciji</item>
    </izvorni_sadrzaj>
    <derivirana_varijabla naziv="DomainObject.Predmet.OstaliListFormatedOIB_1">
      <item>Silvestar Čmarec, OIB 40478367295 punomoćnik sudionika u postupku OO Čmarec j.d.o.o. za usluge u likvidaciji</item>
    </derivirana_varijabla>
  </DomainObject.Predmet.OstaliListFormatedOIB>
  <DomainObject.Predmet.OstaliListFormatedWithAdress>
    <izvorni_sadrzaj>
      <item>Silvestar Čmarec, Belovar Zlatarski 4, 49221 Belovar Zlatarski punomoćnik sudionika u postupku OO Čmarec j.d.o.o. za usluge u likvidaciji</item>
    </izvorni_sadrzaj>
    <derivirana_varijabla naziv="DomainObject.Predmet.OstaliListFormatedWithAdress_1">
      <item>Silvestar Čmarec, Belovar Zlatarski 4, 49221 Belovar Zlatarski punomoćnik sudionika u postupku OO Čmarec j.d.o.o. za usluge u likvidaciji</item>
    </derivirana_varijabla>
  </DomainObject.Predmet.OstaliListFormatedWithAdress>
  <DomainObject.Predmet.OstaliListFormatedWithAdressOIB>
    <izvorni_sadrzaj>
      <item>Silvestar Čmarec, OIB 40478367295, Belovar Zlatarski 4, 49221 Belovar Zlatarski punomoćnik sudionika u postupku OO Čmarec j.d.o.o. za usluge u likvidaciji</item>
    </izvorni_sadrzaj>
    <derivirana_varijabla naziv="DomainObject.Predmet.OstaliListFormatedWithAdressOIB_1">
      <item>Silvestar Čmarec, OIB 40478367295, Belovar Zlatarski 4, 49221 Belovar Zlatarski punomoćnik sudionika u postupku OO Čmarec j.d.o.o. za usluge u likvidaciji</item>
    </derivirana_varijabla>
  </DomainObject.Predmet.OstaliListFormatedWithAdressOIB>
  <DomainObject.Predmet.OstaliListNazivFormated>
    <izvorni_sadrzaj>
      <item>Silvestar Čmarec</item>
    </izvorni_sadrzaj>
    <derivirana_varijabla naziv="DomainObject.Predmet.OstaliListNazivFormated_1">
      <item>Silvestar Čmarec</item>
    </derivirana_varijabla>
  </DomainObject.Predmet.OstaliListNazivFormated>
  <DomainObject.Predmet.OstaliListNazivFormatedOIB>
    <izvorni_sadrzaj>
      <item>Silvestar Čmarec, OIB 40478367295</item>
    </izvorni_sadrzaj>
    <derivirana_varijabla naziv="DomainObject.Predmet.OstaliListNazivFormatedOIB_1">
      <item>Silvestar Čmarec, OIB 40478367295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OO Čmarec j.d.o.o. za usluge u likvidaciji</izvorni_sadrzaj>
    <derivirana_varijabla naziv="DomainObject.Predmet.ProtustrankaIDrugi_1">OO Čmarec j.d.o.o. za usluge u likvidaciji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OO Čmarec j.d.o.o. za usluge u likvidaciji, OIB 08599049529, Belovar Zlatarski 4, 49221 Belovar Zlatarski</izvorni_sadrzaj>
    <derivirana_varijabla naziv="DomainObject.Predmet.ProtustrankaIDrugiAdressOIB_1">OO Čmarec j.d.o.o. za usluge u likvidaciji, OIB 08599049529, Belovar Zlatarski 4, 49221 Belovar Zlatarski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OO Čmarec j.d.o.o. za usluge u likvidaciji</item>
      <item>Silvestar Čmarec</item>
      <item>Silvestar Čmarec</item>
    </izvorni_sadrzaj>
    <derivirana_varijabla naziv="DomainObject.Predmet.SudioniciListNaziv_1">
      <item>FINA Regionalni centar Zagreb</item>
      <item>OO Čmarec j.d.o.o. za usluge u likvidaciji</item>
      <item>Silvestar Čmarec</item>
      <item>Silvestar Čmarec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OO Čmarec j.d.o.o. za usluge u likvidaciji, OIB 08599049529, Belovar Zlatarski 4,49221 Belovar Zlatarski</item>
      <item>Silvestar Čmarec, OIB 40478367295, Belovar Zlatarski 4,49221 Belovar Zlatarski</item>
      <item>Silvestar Čmarec, OIB 40478367295, Belovar Zlatarski 4,49221 Belovar Zlatarski</item>
    </izvorni_sadrzaj>
    <derivirana_varijabla naziv="DomainObject.Predmet.SudioniciListAdressOIB_1">
      <item>FINA Regionalni centar Zagreb, OIB 85821130368, Trg svibanjskih žrtava 1995. br. 1,10000 Zagreb</item>
      <item>OO Čmarec j.d.o.o. za usluge u likvidaciji, OIB 08599049529, Belovar Zlatarski 4,49221 Belovar Zlatarski</item>
      <item>Silvestar Čmarec, OIB 40478367295, Belovar Zlatarski 4,49221 Belovar Zlatarski</item>
      <item>Silvestar Čmarec, OIB 40478367295, Belovar Zlatarski 4,49221 Belovar Zlatarski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08599049529</item>
      <item>, OIB 40478367295</item>
      <item>, OIB 40478367295</item>
    </izvorni_sadrzaj>
    <derivirana_varijabla naziv="DomainObject.Predmet.SudioniciListNazivOIB_1">
      <item>, OIB 85821130368</item>
      <item>, OIB 08599049529</item>
      <item>, OIB 40478367295</item>
      <item>, OIB 40478367295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646</properties:Words>
  <properties:Characters>3414</properties:Characters>
  <properties:Lines>101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2018-08-24T08:13:00Z</dcterms:created>
  <dc:creator>Korisnik</dc:creator>
  <cp:lastModifiedBy>Draženka Prpić</cp:lastModifiedBy>
  <cp:lastPrinted>2018-08-24T08:15:00Z</cp:lastPrinted>
  <dcterms:modified xmlns:xsi="http://www.w3.org/2001/XMLSchema-instance" xsi:type="dcterms:W3CDTF">2018-08-24T08:15:00Z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-OO ČMAREC-St-338-18.docx)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