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ba510" w14:paraId="18ba510" w:rsidRDefault="00AC775F" w:rsidP="00AC775F" w:rsidR="00AC775F">
      <w:pPr>
        <w:jc w:val="both"/>
        <w15:collapsed w:val="false"/>
      </w:pPr>
      <w:bookmarkStart w:name="_GoBack" w:id="0"/>
      <w:bookmarkEnd w:id="0"/>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AC775F" w:rsidP="00AC775F" w:rsidR="00AC775F">
      <w:pPr>
        <w:jc w:val="both"/>
      </w:pPr>
      <w:r>
        <w:t>REPUBLIKA HRVATSKA</w:t>
      </w:r>
    </w:p>
    <w:p w:rsidRDefault="00AC775F" w:rsidP="00AC775F" w:rsidR="00AC775F">
      <w:pPr>
        <w:jc w:val="both"/>
      </w:pPr>
      <w:r>
        <w:t xml:space="preserve">TRGOVAČKI SUD U ZAGREBU                                                                </w:t>
      </w:r>
    </w:p>
    <w:p w:rsidRDefault="00AC775F" w:rsidP="00AC775F" w:rsidR="00AC775F">
      <w:pPr>
        <w:jc w:val="both"/>
      </w:pPr>
      <w:r>
        <w:t>A</w:t>
      </w:r>
      <w:r w:rsidR="00FD7EA8">
        <w:t xml:space="preserve">mruševa 2/II </w:t>
      </w:r>
      <w:r w:rsidR="00E9361B">
        <w:t>(pp 432)</w:t>
      </w:r>
      <w:r w:rsidR="00E9361B">
        <w:tab/>
      </w:r>
      <w:r w:rsidR="00E9361B">
        <w:tab/>
      </w:r>
      <w:r w:rsidR="00E9361B">
        <w:tab/>
      </w:r>
      <w:r w:rsidR="00E9361B">
        <w:tab/>
      </w:r>
      <w:r w:rsidR="00E9361B">
        <w:tab/>
      </w:r>
      <w:r w:rsidR="00E9361B">
        <w:tab/>
      </w:r>
      <w:r w:rsidR="00E9361B">
        <w:tab/>
      </w:r>
      <w:r w:rsidR="00481DA4">
        <w:t xml:space="preserve">    </w:t>
      </w:r>
      <w:r w:rsidR="00FD7EA8">
        <w:t>20. St-</w:t>
      </w:r>
      <w:r w:rsidR="00481DA4">
        <w:t>5250</w:t>
      </w:r>
      <w:r>
        <w:t>/16</w:t>
      </w:r>
      <w:r w:rsidR="00262CA3">
        <w:t>-34</w:t>
      </w:r>
    </w:p>
    <w:p w:rsidRDefault="00AC775F" w:rsidP="00AC775F" w:rsidR="00AC775F">
      <w:pPr>
        <w:jc w:val="both"/>
      </w:pPr>
    </w:p>
    <w:p w:rsidRDefault="00AC775F" w:rsidP="00AC775F" w:rsidR="00AC775F">
      <w:pPr>
        <w:jc w:val="center"/>
      </w:pPr>
      <w:r>
        <w:t>R E P U B L I K A   H R V A T S K A</w:t>
      </w:r>
    </w:p>
    <w:p w:rsidRDefault="00AC775F" w:rsidP="00AC775F" w:rsidR="00AC775F">
      <w:pPr>
        <w:jc w:val="center"/>
      </w:pPr>
    </w:p>
    <w:p w:rsidRDefault="00AC775F" w:rsidP="00AC775F" w:rsidR="00AC775F">
      <w:pPr>
        <w:jc w:val="center"/>
      </w:pPr>
      <w:r>
        <w:t>R J E Š E N</w:t>
      </w:r>
      <w:r w:rsidR="008D1A56">
        <w:t xml:space="preserve"> </w:t>
      </w:r>
      <w:r>
        <w:t>J E</w:t>
      </w:r>
    </w:p>
    <w:p w:rsidRDefault="00AC775F" w:rsidP="00AC775F" w:rsidR="00AC775F">
      <w:pPr>
        <w:jc w:val="both"/>
        <w:rPr>
          <w:b/>
        </w:rPr>
      </w:pPr>
    </w:p>
    <w:p w:rsidRDefault="00AC775F" w:rsidP="00AC775F" w:rsidR="00AC775F" w:rsidRPr="00701561">
      <w:pPr>
        <w:ind w:firstLine="720"/>
        <w:jc w:val="both"/>
      </w:pPr>
      <w:r>
        <w:t xml:space="preserve">Trgovački sud u Zagrebu, po sucu Luciji Butigan, </w:t>
      </w:r>
      <w:r w:rsidR="00481DA4">
        <w:t>nakon obustavljenog skraćenog stečajnog postupka nad dužnikom MAJA poljoprivredna zadruga za proizvodnju, trgovinu i usluge, Glina (Grad Glina), Antuna Mihanovića 2, OIB 60561274654, povodom prijedloga vjerovnika RH, Ministarstvo financija, zastupano po Županijskom državnom odvjetništvu u Sisku, za otvaranje stečajnog postupka nad dužnikom MAJA poljoprivredna zadruga za proizvodnju, trgovinu i usluge, Glina (Grad Glina), Antuna Mihanovića 2, OIB 60561274654</w:t>
      </w:r>
      <w:r w:rsidR="00C3585C">
        <w:t xml:space="preserve">,  </w:t>
      </w:r>
      <w:r w:rsidR="00C3585C" w:rsidRPr="00701561">
        <w:t xml:space="preserve">dana </w:t>
      </w:r>
      <w:r w:rsidR="00481DA4" w:rsidRPr="00C645B2">
        <w:t>11</w:t>
      </w:r>
      <w:r w:rsidRPr="00C645B2">
        <w:t xml:space="preserve">. </w:t>
      </w:r>
      <w:r w:rsidR="00481DA4" w:rsidRPr="00C645B2">
        <w:t>prosinca</w:t>
      </w:r>
      <w:r w:rsidRPr="00C645B2">
        <w:t xml:space="preserve">  2018.</w:t>
      </w:r>
      <w:r w:rsidR="00743AE9" w:rsidRPr="00C645B2">
        <w:t>g</w:t>
      </w:r>
      <w:r w:rsidR="00743AE9" w:rsidRPr="00701561">
        <w:t>.</w:t>
      </w:r>
    </w:p>
    <w:p w:rsidRDefault="00AC775F" w:rsidP="00AC775F" w:rsidR="00AC775F">
      <w:pPr>
        <w:jc w:val="center"/>
      </w:pPr>
    </w:p>
    <w:p w:rsidRDefault="00AC775F" w:rsidP="00AC775F" w:rsidR="00AC775F">
      <w:pPr>
        <w:jc w:val="center"/>
      </w:pPr>
      <w:r>
        <w:t>r i j e š i o     j e</w:t>
      </w:r>
    </w:p>
    <w:p w:rsidRDefault="00AC775F" w:rsidP="00AC775F" w:rsidR="00AC775F"/>
    <w:p w:rsidRDefault="00AC775F" w:rsidP="00AC775F" w:rsidR="00AC775F">
      <w:pPr>
        <w:ind w:firstLine="708"/>
        <w:jc w:val="both"/>
        <w:rPr>
          <w:lang w:val="pt-BR"/>
        </w:rPr>
      </w:pPr>
      <w:r>
        <w:t xml:space="preserve">I. Pozivaju se osobe koje imaju pravni interes za provedbom stečajnoga postupaka nad  dužnikom </w:t>
      </w:r>
      <w:r w:rsidR="00481DA4">
        <w:t>MAJA poljoprivredna zadruga za proizvodnju, trgovinu i usluge, Glina (Grad Glina), Antuna Mihanovića 2, OIB 60561274654</w:t>
      </w:r>
      <w:r>
        <w:t>,</w:t>
      </w:r>
      <w:r>
        <w:rPr>
          <w:lang w:val="pt-BR"/>
        </w:rPr>
        <w:t xml:space="preserve"> da u roku od 15 dana nakon ist</w:t>
      </w:r>
      <w:r w:rsidR="00CE5E58">
        <w:rPr>
          <w:lang w:val="pt-BR"/>
        </w:rPr>
        <w:t>eka 8 dana od dana objave ovog r</w:t>
      </w:r>
      <w:r>
        <w:rPr>
          <w:lang w:val="pt-BR"/>
        </w:rPr>
        <w:t xml:space="preserve">ješenja na Mrežnoj stranici e-oglasna ploča Trgovačkog suda u Zagrebu, uplate predujam za namirenje </w:t>
      </w:r>
      <w:r>
        <w:t>troškova prethodnog i otvorenog stečajnog postupka u iznosu od 20.000,00 kn na račun Trgovačkog suda u Zagrebu otvoren pri Hrvatskoj poštanskoj banci d.d. Zagreb broj IBAN HR92239000113000004</w:t>
      </w:r>
      <w:r w:rsidR="009535DF">
        <w:t>60, model 00</w:t>
      </w:r>
      <w:r w:rsidR="00D707AE">
        <w:t xml:space="preserve">, poziv na broj </w:t>
      </w:r>
      <w:r w:rsidR="00D72021">
        <w:t>525016</w:t>
      </w:r>
      <w:r>
        <w:t>.</w:t>
      </w:r>
    </w:p>
    <w:p w:rsidRDefault="00AC775F" w:rsidP="00AC775F" w:rsidR="00AC775F">
      <w:pPr>
        <w:ind w:firstLine="708"/>
        <w:jc w:val="both"/>
      </w:pPr>
      <w:r>
        <w:t>II. Ako osobe iz točke I. ovog Rješenja ne predujme traženi iznos, sud će donijeti Rješenje o otvaranju i zaključenju stečajnog postupka.</w:t>
      </w:r>
    </w:p>
    <w:p w:rsidRDefault="00AC775F" w:rsidP="00AC775F" w:rsidR="00AC775F">
      <w:pPr>
        <w:ind w:firstLine="708"/>
        <w:jc w:val="both"/>
      </w:pPr>
    </w:p>
    <w:p w:rsidRDefault="00AC775F" w:rsidP="00AC775F" w:rsidR="00AC775F">
      <w:pPr>
        <w:jc w:val="center"/>
      </w:pPr>
      <w:r>
        <w:t>Obrazloženje</w:t>
      </w:r>
    </w:p>
    <w:p w:rsidRDefault="00AC775F" w:rsidP="00AC775F" w:rsidR="00AC775F">
      <w:pPr>
        <w:jc w:val="center"/>
      </w:pPr>
    </w:p>
    <w:p w:rsidRDefault="00D819C8" w:rsidP="002107D3" w:rsidR="002107D3">
      <w:pPr>
        <w:tabs>
          <w:tab w:pos="864" w:val="left"/>
        </w:tabs>
        <w:jc w:val="both"/>
      </w:pPr>
      <w:r>
        <w:tab/>
      </w:r>
      <w:r w:rsidR="002107D3">
        <w:t>Rješenjem ovog suda br. St-2706/16 od 3. ožujka 2016. g., a koje je postalo pravomoćno dana  21. travnja 2016.,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2107D3" w:rsidP="002107D3" w:rsidR="002107D3">
      <w:pPr>
        <w:tabs>
          <w:tab w:pos="864" w:val="left"/>
        </w:tabs>
        <w:jc w:val="both"/>
      </w:pPr>
    </w:p>
    <w:p w:rsidRDefault="002107D3" w:rsidP="002107D3" w:rsidR="002107D3">
      <w:pPr>
        <w:ind w:firstLine="720"/>
        <w:jc w:val="both"/>
      </w:pPr>
      <w:r>
        <w:t>Tijekom skraćenog postupka, po pozivu suda sukladno odredbi čl. 430. SZ-a dužnikov vjerovnik je predložio otvaranje redovnog stečajnog postupka nad dužnikom, čime su se ostvarili uvjeti iz čl. 433. SZ-a.</w:t>
      </w:r>
    </w:p>
    <w:p w:rsidRDefault="002107D3" w:rsidP="002107D3" w:rsidR="002107D3">
      <w:pPr>
        <w:ind w:firstLine="720"/>
        <w:jc w:val="both"/>
      </w:pPr>
    </w:p>
    <w:p w:rsidRDefault="002107D3" w:rsidP="002107D3" w:rsidR="002107D3">
      <w:pPr>
        <w:ind w:firstLine="720"/>
        <w:jc w:val="both"/>
      </w:pPr>
      <w:r>
        <w:t xml:space="preserve">Konkretno, prijedlog za otvaranje stečajnog postupka podnio je vjerovnik RH, Ministarstvo financija, koji u svom prijedlogu za otvaranje stečajnog postupka, podnesenim temeljem čl. 109. st. 1. i 2. SZ-a, navodi da ima tražbine prema dužniku u iznosu od 187.825,52 kn, a koji dug se temelji na ovršnim i drugim ispravama, a kako je to sve navedeno u podnesenom prijedlogu predlagatelja- vjerovnika (list 7-68 spisa), te da kod </w:t>
      </w:r>
      <w:r>
        <w:lastRenderedPageBreak/>
        <w:t>dužnika postoji stečajni razlog, jer da isti, a prema podacima FINA-e,  u Očevidniku redoslijeda osnova za plaćanje ima više neizvršenih osnova za plaćanje u razdoblju dužem od 60 dana.</w:t>
      </w:r>
    </w:p>
    <w:p w:rsidRDefault="00B00319" w:rsidP="002107D3" w:rsidR="00B00319">
      <w:pPr>
        <w:tabs>
          <w:tab w:pos="864" w:val="left"/>
        </w:tabs>
        <w:jc w:val="both"/>
      </w:pPr>
    </w:p>
    <w:p w:rsidRDefault="008B5058" w:rsidP="008B5058" w:rsidR="008B5058">
      <w:pPr>
        <w:ind w:firstLine="720"/>
        <w:jc w:val="both"/>
      </w:pPr>
      <w: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8B5058" w:rsidP="008B5058" w:rsidR="008B5058">
      <w:pPr>
        <w:jc w:val="both"/>
      </w:pPr>
    </w:p>
    <w:p w:rsidRDefault="008B5058" w:rsidP="008B5058" w:rsidR="008B5058">
      <w:pPr>
        <w:ind w:firstLine="720"/>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8B5058" w:rsidP="008B5058" w:rsidR="008B5058">
      <w:pPr>
        <w:ind w:firstLine="720"/>
        <w:jc w:val="both"/>
      </w:pPr>
    </w:p>
    <w:p w:rsidRDefault="00050ADF" w:rsidP="00315A62" w:rsidR="00315A62">
      <w:pPr>
        <w:ind w:firstLine="708"/>
        <w:jc w:val="both"/>
      </w:pPr>
      <w:r>
        <w:t>Sud je R</w:t>
      </w:r>
      <w:r w:rsidR="00701561">
        <w:t>ješenjem</w:t>
      </w:r>
      <w:r w:rsidR="00715E5E">
        <w:t xml:space="preserve"> </w:t>
      </w:r>
      <w:r w:rsidR="00B00319">
        <w:t xml:space="preserve"> pod posl. br. </w:t>
      </w:r>
      <w:r w:rsidR="00715E5E">
        <w:t>St-</w:t>
      </w:r>
      <w:r w:rsidR="009331FF">
        <w:t>5250</w:t>
      </w:r>
      <w:r w:rsidR="00715E5E">
        <w:t>/16</w:t>
      </w:r>
      <w:r w:rsidR="00701561">
        <w:t xml:space="preserve"> od </w:t>
      </w:r>
      <w:r w:rsidR="009331FF">
        <w:t>18</w:t>
      </w:r>
      <w:r w:rsidR="008B5058">
        <w:t xml:space="preserve">. </w:t>
      </w:r>
      <w:r w:rsidR="009331FF">
        <w:t>siječnja</w:t>
      </w:r>
      <w:r w:rsidR="008B5058">
        <w:t xml:space="preserve"> 2018.</w:t>
      </w:r>
      <w:r w:rsidR="003B0E08">
        <w:t xml:space="preserve"> godine</w:t>
      </w:r>
      <w:r w:rsidR="008B5058">
        <w:t xml:space="preserve"> pokrenuo prethodni postupak nad dužnikom, te odredio i održao ročište radi očitovanja o prijedlogu za otvaranje stečajnog postupka, te zatim imenovao privremenog stečajnog upravitelja i odredio ročište radi rasprave o pretpostavkama z</w:t>
      </w:r>
      <w:r w:rsidR="00740D6C">
        <w:t xml:space="preserve">a otvaranje stečajnog postupka, </w:t>
      </w:r>
      <w:r w:rsidR="008B5058">
        <w:t xml:space="preserve">a na kojem ročištu je privremeni stečajni upravitelj usmeno obrazložio svoje pisano izvješće, </w:t>
      </w:r>
      <w:r w:rsidR="00315A62">
        <w:t xml:space="preserve">te posebno </w:t>
      </w:r>
      <w:r w:rsidR="00A1111F">
        <w:t>naveo</w:t>
      </w:r>
      <w:r w:rsidR="00315A62">
        <w:t xml:space="preserve"> da kod ovog dužnika i nadalje postoji stečajni razlog nesposobnost za plaćanje, te da dužnik u svom vlasništvu  nema nikakve imovine koja bi činila stečajnu masu, odnosno da dužnik i nadalje, a prema pribavljenom Uvjerenju RH, MUP, PU Sisačko-moslavačka, u svojoj evidenciji ima evidentirano u vlasništvu vozilo – teretni automobil, marke VOLKSWAGEN CADDY, godina proizvodnje 1987., međutim da je isto odjavljeno još 2006.g.,  te da se i zakonski zastupnik  očitovao da ne zna gdje je predmetno vozilo, da se djelatnost ne obavlja zadnjih 10-ak godina, odnosno da  ovaj dužnik nema imovine  kojom bi se mogli namiriti troškovi stečajnog postupka, pa </w:t>
      </w:r>
      <w:r w:rsidR="0060181D">
        <w:t>je predložio</w:t>
      </w:r>
      <w:r w:rsidR="00315A62">
        <w:t xml:space="preserve"> da se ovaj stečajni postupak otvori i istovremeno zaključi temeljem čl. 132. SZ-a, a da se prethodno pozovu zainteresirane osobe koje imaju interes da se stečaj otvori i provede, da predujme troškove  provedbe stečajnog postupka.</w:t>
      </w:r>
    </w:p>
    <w:p w:rsidRDefault="00BE2B72" w:rsidP="00315A62" w:rsidR="00BE2B72">
      <w:pPr>
        <w:ind w:firstLine="720"/>
        <w:jc w:val="both"/>
      </w:pPr>
      <w:r>
        <w:t>Predlagatelj RH, Ministarstvo financija, Porezna uprava, na izvješće privremenog stečajnog upravitelja nije imao primjedbi.</w:t>
      </w:r>
    </w:p>
    <w:p w:rsidRDefault="00BE2B72" w:rsidP="00945602" w:rsidR="00BE2B72">
      <w:pPr>
        <w:ind w:firstLine="708"/>
        <w:jc w:val="both"/>
      </w:pPr>
    </w:p>
    <w:p w:rsidRDefault="008B5058" w:rsidP="008B5058" w:rsidR="008B5058">
      <w:pPr>
        <w:ind w:firstLine="720"/>
        <w:jc w:val="both"/>
      </w:pPr>
      <w:r>
        <w:t>Izvršenim elektronskim pretraživanjem, a u odnosu na popis nekretnina ovog dužnika, utvrđeno je, da isti ne raspolaž</w:t>
      </w:r>
      <w:r w:rsidR="00407E96">
        <w:t>e nikakvim nekr</w:t>
      </w:r>
      <w:r w:rsidR="00D056DF">
        <w:t xml:space="preserve">etninama (list </w:t>
      </w:r>
      <w:r w:rsidR="00D02D26">
        <w:t>93</w:t>
      </w:r>
      <w:r>
        <w:t xml:space="preserve"> spisa). </w:t>
      </w:r>
    </w:p>
    <w:p w:rsidRDefault="008B5058" w:rsidP="008B5058" w:rsidR="008B5058">
      <w:pPr>
        <w:ind w:firstLine="720"/>
        <w:jc w:val="both"/>
      </w:pPr>
    </w:p>
    <w:p w:rsidRDefault="008B5058" w:rsidP="008B5058" w:rsidR="008B5058">
      <w:pPr>
        <w:jc w:val="both"/>
      </w:pPr>
      <w:r>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8B5058" w:rsidP="008B5058" w:rsidR="008B5058">
      <w:pPr>
        <w:jc w:val="both"/>
      </w:pPr>
    </w:p>
    <w:p w:rsidRDefault="008B5058" w:rsidP="008B5058" w:rsidR="008B5058">
      <w:pPr>
        <w:jc w:val="both"/>
      </w:pPr>
      <w:r>
        <w:tab/>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8B5058" w:rsidP="008B5058" w:rsidR="008B5058">
      <w:pPr>
        <w:jc w:val="both"/>
      </w:pPr>
    </w:p>
    <w:p w:rsidRDefault="008B5058" w:rsidP="008B5058" w:rsidR="008B5058">
      <w:pPr>
        <w:jc w:val="both"/>
      </w:pPr>
      <w:r>
        <w:tab/>
        <w:t>Imajući u vidu navode iz rješenja o pokretanju prethodnog postupka, odnosno,  upozorenja zakonskom zastupniku dužnika na pravne posljedice davanja netočnih ili nepotpunih podataka, obavijest</w:t>
      </w:r>
      <w:r w:rsidR="00ED55E8">
        <w:t>i, izvješća, izjava ili popisa</w:t>
      </w:r>
      <w:r>
        <w:t xml:space="preserve">, sud je, u smislu odredbe čl. 132. st. 1. SZ-a pozvao osobe koje imaju pravi interes za provedbom i otvaranjem stečajnog postupka nad predmetnim dužnikom, na predujmljivanje iznosa troškova prethodnog i otvorenoga stečajnog postupka (točka I. izreke) te su upozoreni na pravne posljedice ako ne postupe po ovom rješenju iz točke I. sukladno odredbi članka 132. st. 2. SZ-a (točka II. izreke). </w:t>
      </w:r>
    </w:p>
    <w:p w:rsidRDefault="008B5058" w:rsidP="008B5058" w:rsidR="008B5058">
      <w:pPr>
        <w:jc w:val="both"/>
      </w:pPr>
    </w:p>
    <w:p w:rsidRDefault="008B5058" w:rsidP="008B5058" w:rsidR="008B5058">
      <w:pPr>
        <w:ind w:firstLine="720"/>
        <w:jc w:val="both"/>
      </w:pPr>
      <w:r>
        <w:t>Slijedom svega prethodno iznesenog, doneseno je ovo rješenje.</w:t>
      </w:r>
    </w:p>
    <w:p w:rsidRDefault="00AC775F" w:rsidP="00AC775F" w:rsidR="00AC775F">
      <w:pPr>
        <w:jc w:val="both"/>
      </w:pPr>
      <w:r>
        <w:tab/>
        <w:t xml:space="preserve"> </w:t>
      </w:r>
    </w:p>
    <w:p w:rsidRDefault="007810AA" w:rsidP="00AC775F" w:rsidR="00AC775F">
      <w:pPr>
        <w:jc w:val="center"/>
      </w:pPr>
      <w:r>
        <w:t xml:space="preserve">U </w:t>
      </w:r>
      <w:r w:rsidR="00E05A31">
        <w:t>Zagrebu, 11</w:t>
      </w:r>
      <w:r w:rsidR="002811D1">
        <w:t xml:space="preserve">. </w:t>
      </w:r>
      <w:r w:rsidR="00E05A31">
        <w:t>prosinca</w:t>
      </w:r>
      <w:r w:rsidR="002811D1">
        <w:t xml:space="preserve">  2018</w:t>
      </w:r>
      <w:r w:rsidR="00ED55E8">
        <w:t>. g.</w:t>
      </w:r>
    </w:p>
    <w:p w:rsidRDefault="00AC775F" w:rsidP="0036547E" w:rsidR="00AC775F">
      <w:r>
        <w:t xml:space="preserve">                                                                                                                  </w:t>
      </w:r>
      <w:r w:rsidR="0036547E">
        <w:tab/>
      </w:r>
      <w:r w:rsidR="0036547E">
        <w:tab/>
      </w:r>
      <w:r w:rsidR="00886149">
        <w:t>SUDAC:</w:t>
      </w:r>
    </w:p>
    <w:p w:rsidRDefault="00886149" w:rsidP="00AC775F" w:rsidR="00AC775F">
      <w:pPr>
        <w:jc w:val="right"/>
      </w:pPr>
      <w:r>
        <w:t>LUCIJA BUTIGAN</w:t>
      </w:r>
      <w:r w:rsidR="00262CA3">
        <w:t>,v.r.</w:t>
      </w:r>
      <w:r>
        <w:t xml:space="preserve"> </w:t>
      </w:r>
    </w:p>
    <w:p w:rsidRDefault="00AC775F" w:rsidP="00AC775F" w:rsidR="00AC775F"/>
    <w:p w:rsidRDefault="00ED55E8" w:rsidP="00AC775F" w:rsidR="00ED55E8"/>
    <w:p w:rsidRDefault="00AC775F" w:rsidP="00AC775F" w:rsidR="00AC775F">
      <w:r>
        <w:t>Uputa o pravnom lijeku:</w:t>
      </w:r>
    </w:p>
    <w:p w:rsidRDefault="00AC775F" w:rsidP="00AC775F" w:rsidR="00AC775F">
      <w:pPr>
        <w:jc w:val="both"/>
      </w:pPr>
      <w:r>
        <w:t>Protiv ovog rješenja može se izjaviti žalba</w:t>
      </w:r>
      <w:r w:rsidR="00EC4E3D">
        <w:t>. Žalba se podnosi ovom sudu u 3</w:t>
      </w:r>
      <w:r>
        <w:t xml:space="preserve"> primjerka za Visoki tr</w:t>
      </w:r>
      <w:r w:rsidR="00CB6149">
        <w:t>govački sud RH, u roku od 8 dana</w:t>
      </w:r>
      <w:r>
        <w:t xml:space="preserve"> od dana dostave rješenja.</w:t>
      </w:r>
    </w:p>
    <w:p w:rsidRDefault="00AC775F" w:rsidP="00AC775F" w:rsidR="00AC775F">
      <w:r>
        <w:t xml:space="preserve"> </w:t>
      </w:r>
    </w:p>
    <w:p w:rsidRDefault="00262CA3" w:rsidP="00692346" w:rsidR="00262CA3">
      <w:pPr>
        <w:ind w:left="4956"/>
        <w:rPr>
          <w:color w:val="000000"/>
        </w:rPr>
      </w:pPr>
      <w:r>
        <w:rPr>
          <w:color w:val="000000"/>
        </w:rPr>
        <w:t>Za točnost otpravka-ovlašteni službenik</w:t>
      </w:r>
    </w:p>
    <w:p w:rsidRDefault="00262CA3" w:rsidP="00C662EE" w:rsidR="00262CA3" w:rsidRPr="00C662EE">
      <w:pPr>
        <w:ind w:firstLine="720" w:left="5760"/>
      </w:pPr>
      <w:r w:rsidRPr="00C662EE">
        <w:rPr>
          <w:color w:val="000000"/>
        </w:rPr>
        <w:t>Monika Grbac</w:t>
      </w:r>
    </w:p>
    <w:p w:rsidRDefault="00AC775F" w:rsidR="00AC775F">
      <w:r>
        <w:t xml:space="preserve"> </w:t>
      </w:r>
    </w:p>
    <w:sectPr w:rsidSect="00E9361B" w:rsidR="00AC775F">
      <w:headerReference w:type="default" r:id="rId9"/>
      <w:pgSz w:h="16838" w:w="11906"/>
      <w:pgMar w:gutter="0" w:footer="708" w:header="708" w:left="1417" w:bottom="1417"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29F0" w:rsidP="00B229F0" w:rsidR="00B229F0">
      <w:r>
        <w:separator/>
      </w:r>
    </w:p>
  </w:endnote>
  <w:endnote w:id="0" w:type="continuationSeparator">
    <w:p w:rsidRDefault="00B229F0" w:rsidP="00B229F0" w:rsidR="00B229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29F0" w:rsidP="00B229F0" w:rsidR="00B229F0">
      <w:r>
        <w:separator/>
      </w:r>
    </w:p>
  </w:footnote>
  <w:footnote w:id="0" w:type="continuationSeparator">
    <w:p w:rsidRDefault="00B229F0" w:rsidP="00B229F0" w:rsidR="00B229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2777905"/>
      <w:docPartObj>
        <w:docPartGallery w:val="Page Numbers (Top of Page)"/>
        <w:docPartUnique/>
      </w:docPartObj>
    </w:sdtPr>
    <w:sdtEndPr/>
    <w:sdtContent>
      <w:p w:rsidRDefault="00B229F0" w:rsidP="00B229F0" w:rsidR="00B229F0">
        <w:pPr>
          <w:pStyle w:val="Zaglavlje"/>
          <w:ind w:firstLine="4248"/>
          <w:jc w:val="center"/>
        </w:pPr>
        <w:r>
          <w:fldChar w:fldCharType="begin"/>
        </w:r>
        <w:r>
          <w:instrText>PAGE   \* MERGEFORMAT</w:instrText>
        </w:r>
        <w:r>
          <w:fldChar w:fldCharType="separate"/>
        </w:r>
        <w:r w:rsidR="00262CA3">
          <w:rPr>
            <w:noProof/>
          </w:rPr>
          <w:t>3</w:t>
        </w:r>
        <w:r>
          <w:fldChar w:fldCharType="end"/>
        </w:r>
        <w:r w:rsidR="00D707AE">
          <w:tab/>
        </w:r>
        <w:r w:rsidR="00D707AE">
          <w:tab/>
        </w:r>
        <w:r w:rsidR="00FD7EA8">
          <w:t xml:space="preserve"> 20. St-</w:t>
        </w:r>
        <w:r w:rsidR="00D72021">
          <w:t>5250</w:t>
        </w:r>
        <w:r>
          <w:t>/16</w:t>
        </w:r>
      </w:p>
    </w:sdtContent>
  </w:sdt>
  <w:p w:rsidRDefault="00B229F0" w:rsidR="00B229F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775F"/>
    <w:rsid w:val="000014EC"/>
    <w:rsid w:val="00021C16"/>
    <w:rsid w:val="000441BA"/>
    <w:rsid w:val="00050ADF"/>
    <w:rsid w:val="0006118E"/>
    <w:rsid w:val="000E4CA5"/>
    <w:rsid w:val="000F143F"/>
    <w:rsid w:val="001238F8"/>
    <w:rsid w:val="00184C8B"/>
    <w:rsid w:val="001B2A51"/>
    <w:rsid w:val="0020035F"/>
    <w:rsid w:val="00206986"/>
    <w:rsid w:val="0021012A"/>
    <w:rsid w:val="002107D3"/>
    <w:rsid w:val="002333E4"/>
    <w:rsid w:val="002416E9"/>
    <w:rsid w:val="00262CA3"/>
    <w:rsid w:val="0027755A"/>
    <w:rsid w:val="002811D1"/>
    <w:rsid w:val="002A6260"/>
    <w:rsid w:val="002B4A0D"/>
    <w:rsid w:val="002C3993"/>
    <w:rsid w:val="002E2668"/>
    <w:rsid w:val="002F3C0F"/>
    <w:rsid w:val="00315A62"/>
    <w:rsid w:val="0036547E"/>
    <w:rsid w:val="003855AC"/>
    <w:rsid w:val="003B0E08"/>
    <w:rsid w:val="003E6FF2"/>
    <w:rsid w:val="00407E96"/>
    <w:rsid w:val="00430DFC"/>
    <w:rsid w:val="00434720"/>
    <w:rsid w:val="00445953"/>
    <w:rsid w:val="00456691"/>
    <w:rsid w:val="004769FF"/>
    <w:rsid w:val="00481DA4"/>
    <w:rsid w:val="00497B80"/>
    <w:rsid w:val="00497BA4"/>
    <w:rsid w:val="004A68D1"/>
    <w:rsid w:val="004B5F1F"/>
    <w:rsid w:val="00537E48"/>
    <w:rsid w:val="0055732B"/>
    <w:rsid w:val="0060181D"/>
    <w:rsid w:val="006A5342"/>
    <w:rsid w:val="00701561"/>
    <w:rsid w:val="00707B24"/>
    <w:rsid w:val="00715E5E"/>
    <w:rsid w:val="00740D6C"/>
    <w:rsid w:val="00743AE9"/>
    <w:rsid w:val="007810AA"/>
    <w:rsid w:val="007F25F3"/>
    <w:rsid w:val="00835B31"/>
    <w:rsid w:val="008658BC"/>
    <w:rsid w:val="00886149"/>
    <w:rsid w:val="008B5058"/>
    <w:rsid w:val="008B6A4F"/>
    <w:rsid w:val="008D1A56"/>
    <w:rsid w:val="0092161E"/>
    <w:rsid w:val="009331FF"/>
    <w:rsid w:val="00945602"/>
    <w:rsid w:val="009535DF"/>
    <w:rsid w:val="00987F81"/>
    <w:rsid w:val="009D5AD6"/>
    <w:rsid w:val="00A1111F"/>
    <w:rsid w:val="00A2190E"/>
    <w:rsid w:val="00A43A92"/>
    <w:rsid w:val="00A6044E"/>
    <w:rsid w:val="00A90D68"/>
    <w:rsid w:val="00A96CDC"/>
    <w:rsid w:val="00AC775F"/>
    <w:rsid w:val="00AD5D12"/>
    <w:rsid w:val="00AF796B"/>
    <w:rsid w:val="00B00319"/>
    <w:rsid w:val="00B229F0"/>
    <w:rsid w:val="00B52B98"/>
    <w:rsid w:val="00B7099D"/>
    <w:rsid w:val="00B86C69"/>
    <w:rsid w:val="00BE2B72"/>
    <w:rsid w:val="00BE7089"/>
    <w:rsid w:val="00C03CEA"/>
    <w:rsid w:val="00C3585C"/>
    <w:rsid w:val="00C376B1"/>
    <w:rsid w:val="00C43B32"/>
    <w:rsid w:val="00C63D4F"/>
    <w:rsid w:val="00C645B2"/>
    <w:rsid w:val="00C75F8C"/>
    <w:rsid w:val="00CB6149"/>
    <w:rsid w:val="00CE5E58"/>
    <w:rsid w:val="00CE7E1C"/>
    <w:rsid w:val="00D02D26"/>
    <w:rsid w:val="00D056DF"/>
    <w:rsid w:val="00D2442F"/>
    <w:rsid w:val="00D63DEC"/>
    <w:rsid w:val="00D707AE"/>
    <w:rsid w:val="00D72021"/>
    <w:rsid w:val="00D819C8"/>
    <w:rsid w:val="00DC7CFF"/>
    <w:rsid w:val="00E05A31"/>
    <w:rsid w:val="00E9361B"/>
    <w:rsid w:val="00EC4E3D"/>
    <w:rsid w:val="00ED55E8"/>
    <w:rsid w:val="00ED689C"/>
    <w:rsid w:val="00EF5242"/>
    <w:rsid w:val="00F169F5"/>
    <w:rsid w:val="00F25C54"/>
    <w:rsid w:val="00F53493"/>
    <w:rsid w:val="00F70D3C"/>
    <w:rsid w:val="00F878D8"/>
    <w:rsid w:val="00FD7E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C775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true"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775F"/>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true"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true"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262CA3"/>
    <w:rPr>
      <w:color w:val="808080"/>
      <w:bdr w:space="0" w:sz="0" w:color="auto" w:val="none"/>
      <w:shd w:fill="auto" w:color="auto" w:val="clear"/>
    </w:rPr>
  </w:style>
  <w:style w:customStyle="true" w:styleId="eSPISCCParagraphDefaultFont" w:type="character">
    <w:name w:val="eSPIS_CC_Paragraph Default Font"/>
    <w:basedOn w:val="Zadanifontodlomka"/>
    <w:rsid w:val="00262CA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62CA3"/>
    <w:rPr>
      <w:noProof/>
      <w:bdr w:space="0" w:sz="0" w:color="auto" w:val="none"/>
      <w:shd w:fill="FFFFCC" w:color="auto" w:val="clear"/>
      <w:lang w:val="hr-HR"/>
    </w:rPr>
  </w:style>
  <w:style w:customStyle="true" w:styleId="PozadinaSvijetloCrvena" w:type="character">
    <w:name w:val="Pozadina_SvijetloCrvena"/>
    <w:basedOn w:val="eSPISCCParagraphDefaultFont"/>
    <w:rsid w:val="00262CA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62CA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C775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1"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ascii="Tahoma" w:cs="Tahoma" w:hAnsi="Tahoma"/>
      <w:sz w:val="16"/>
      <w:szCs w:val="16"/>
    </w:rPr>
  </w:style>
  <w:style w:customStyle="1" w:styleId="TekstbaloniaChar" w:type="character">
    <w:name w:val="Tekst balončića Char"/>
    <w:basedOn w:val="Zadanifontodlomka"/>
    <w:link w:val="Tekstbalonia"/>
    <w:uiPriority w:val="99"/>
    <w:semiHidden/>
    <w:rsid w:val="00AC775F"/>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1"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1"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262CA3"/>
    <w:rPr>
      <w:color w:val="808080"/>
      <w:bdr w:color="auto" w:space="0" w:sz="0" w:val="none"/>
      <w:shd w:color="auto" w:fill="auto" w:val="clear"/>
    </w:rPr>
  </w:style>
  <w:style w:customStyle="1" w:styleId="eSPISCCParagraphDefaultFont" w:type="character">
    <w:name w:val="eSPIS_CC_Paragraph Default Font"/>
    <w:basedOn w:val="Zadanifontodlomka"/>
    <w:rsid w:val="00262CA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62CA3"/>
    <w:rPr>
      <w:noProof/>
      <w:bdr w:color="auto" w:space="0" w:sz="0" w:val="none"/>
      <w:shd w:color="auto" w:fill="FFFFCC" w:val="clear"/>
      <w:lang w:val="hr-HR"/>
    </w:rPr>
  </w:style>
  <w:style w:customStyle="1" w:styleId="PozadinaSvijetloCrvena" w:type="character">
    <w:name w:val="Pozadina_SvijetloCrvena"/>
    <w:basedOn w:val="eSPISCCParagraphDefaultFont"/>
    <w:rsid w:val="00262CA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62CA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0706490">
      <w:bodyDiv w:val="true"/>
      <w:marLeft w:val="0"/>
      <w:marRight w:val="0"/>
      <w:marTop w:val="0"/>
      <w:marBottom w:val="0"/>
      <w:divBdr>
        <w:top w:space="0" w:sz="0" w:color="auto" w:val="none"/>
        <w:left w:space="0" w:sz="0" w:color="auto" w:val="none"/>
        <w:bottom w:space="0" w:sz="0" w:color="auto" w:val="none"/>
        <w:right w:space="0" w:sz="0" w:color="auto" w:val="none"/>
      </w:divBdr>
    </w:div>
    <w:div w:id="217672674">
      <w:bodyDiv w:val="true"/>
      <w:marLeft w:val="0"/>
      <w:marRight w:val="0"/>
      <w:marTop w:val="0"/>
      <w:marBottom w:val="0"/>
      <w:divBdr>
        <w:top w:space="0" w:sz="0" w:color="auto" w:val="none"/>
        <w:left w:space="0" w:sz="0" w:color="auto" w:val="none"/>
        <w:bottom w:space="0" w:sz="0" w:color="auto" w:val="none"/>
        <w:right w:space="0" w:sz="0" w:color="auto" w:val="none"/>
      </w:divBdr>
    </w:div>
    <w:div w:id="360056715">
      <w:bodyDiv w:val="true"/>
      <w:marLeft w:val="0"/>
      <w:marRight w:val="0"/>
      <w:marTop w:val="0"/>
      <w:marBottom w:val="0"/>
      <w:divBdr>
        <w:top w:space="0" w:sz="0" w:color="auto" w:val="none"/>
        <w:left w:space="0" w:sz="0" w:color="auto" w:val="none"/>
        <w:bottom w:space="0" w:sz="0" w:color="auto" w:val="none"/>
        <w:right w:space="0" w:sz="0" w:color="auto" w:val="none"/>
      </w:divBdr>
    </w:div>
    <w:div w:id="381640622">
      <w:bodyDiv w:val="true"/>
      <w:marLeft w:val="0"/>
      <w:marRight w:val="0"/>
      <w:marTop w:val="0"/>
      <w:marBottom w:val="0"/>
      <w:divBdr>
        <w:top w:space="0" w:sz="0" w:color="auto" w:val="none"/>
        <w:left w:space="0" w:sz="0" w:color="auto" w:val="none"/>
        <w:bottom w:space="0" w:sz="0" w:color="auto" w:val="none"/>
        <w:right w:space="0" w:sz="0" w:color="auto" w:val="none"/>
      </w:divBdr>
    </w:div>
    <w:div w:id="647980179">
      <w:bodyDiv w:val="true"/>
      <w:marLeft w:val="0"/>
      <w:marRight w:val="0"/>
      <w:marTop w:val="0"/>
      <w:marBottom w:val="0"/>
      <w:divBdr>
        <w:top w:space="0" w:sz="0" w:color="auto" w:val="none"/>
        <w:left w:space="0" w:sz="0" w:color="auto" w:val="none"/>
        <w:bottom w:space="0" w:sz="0" w:color="auto" w:val="none"/>
        <w:right w:space="0" w:sz="0" w:color="auto" w:val="none"/>
      </w:divBdr>
    </w:div>
    <w:div w:id="781220838">
      <w:bodyDiv w:val="true"/>
      <w:marLeft w:val="0"/>
      <w:marRight w:val="0"/>
      <w:marTop w:val="0"/>
      <w:marBottom w:val="0"/>
      <w:divBdr>
        <w:top w:space="0" w:sz="0" w:color="auto" w:val="none"/>
        <w:left w:space="0" w:sz="0" w:color="auto" w:val="none"/>
        <w:bottom w:space="0" w:sz="0" w:color="auto" w:val="none"/>
        <w:right w:space="0" w:sz="0" w:color="auto" w:val="none"/>
      </w:divBdr>
    </w:div>
    <w:div w:id="821234775">
      <w:bodyDiv w:val="true"/>
      <w:marLeft w:val="0"/>
      <w:marRight w:val="0"/>
      <w:marTop w:val="0"/>
      <w:marBottom w:val="0"/>
      <w:divBdr>
        <w:top w:space="0" w:sz="0" w:color="auto" w:val="none"/>
        <w:left w:space="0" w:sz="0" w:color="auto" w:val="none"/>
        <w:bottom w:space="0" w:sz="0" w:color="auto" w:val="none"/>
        <w:right w:space="0" w:sz="0" w:color="auto" w:val="none"/>
      </w:divBdr>
    </w:div>
    <w:div w:id="1095901515">
      <w:bodyDiv w:val="true"/>
      <w:marLeft w:val="0"/>
      <w:marRight w:val="0"/>
      <w:marTop w:val="0"/>
      <w:marBottom w:val="0"/>
      <w:divBdr>
        <w:top w:space="0" w:sz="0" w:color="auto" w:val="none"/>
        <w:left w:space="0" w:sz="0" w:color="auto" w:val="none"/>
        <w:bottom w:space="0" w:sz="0" w:color="auto" w:val="none"/>
        <w:right w:space="0" w:sz="0" w:color="auto" w:val="none"/>
      </w:divBdr>
    </w:div>
    <w:div w:id="1361664007">
      <w:bodyDiv w:val="true"/>
      <w:marLeft w:val="0"/>
      <w:marRight w:val="0"/>
      <w:marTop w:val="0"/>
      <w:marBottom w:val="0"/>
      <w:divBdr>
        <w:top w:space="0" w:sz="0" w:color="auto" w:val="none"/>
        <w:left w:space="0" w:sz="0" w:color="auto" w:val="none"/>
        <w:bottom w:space="0" w:sz="0" w:color="auto" w:val="none"/>
        <w:right w:space="0" w:sz="0" w:color="auto" w:val="none"/>
      </w:divBdr>
    </w:div>
    <w:div w:id="1395816251">
      <w:bodyDiv w:val="true"/>
      <w:marLeft w:val="0"/>
      <w:marRight w:val="0"/>
      <w:marTop w:val="0"/>
      <w:marBottom w:val="0"/>
      <w:divBdr>
        <w:top w:space="0" w:sz="0" w:color="auto" w:val="none"/>
        <w:left w:space="0" w:sz="0" w:color="auto" w:val="none"/>
        <w:bottom w:space="0" w:sz="0" w:color="auto" w:val="none"/>
        <w:right w:space="0" w:sz="0" w:color="auto" w:val="none"/>
      </w:divBdr>
    </w:div>
    <w:div w:id="1481726103">
      <w:bodyDiv w:val="true"/>
      <w:marLeft w:val="0"/>
      <w:marRight w:val="0"/>
      <w:marTop w:val="0"/>
      <w:marBottom w:val="0"/>
      <w:divBdr>
        <w:top w:space="0" w:sz="0" w:color="auto" w:val="none"/>
        <w:left w:space="0" w:sz="0" w:color="auto" w:val="none"/>
        <w:bottom w:space="0" w:sz="0" w:color="auto" w:val="none"/>
        <w:right w:space="0" w:sz="0" w:color="auto" w:val="none"/>
      </w:divBdr>
    </w:div>
    <w:div w:id="1792553372">
      <w:bodyDiv w:val="true"/>
      <w:marLeft w:val="0"/>
      <w:marRight w:val="0"/>
      <w:marTop w:val="0"/>
      <w:marBottom w:val="0"/>
      <w:divBdr>
        <w:top w:space="0" w:sz="0" w:color="auto" w:val="none"/>
        <w:left w:space="0" w:sz="0" w:color="auto" w:val="none"/>
        <w:bottom w:space="0" w:sz="0" w:color="auto" w:val="none"/>
        <w:right w:space="0" w:sz="0" w:color="auto" w:val="none"/>
      </w:divBdr>
    </w:div>
    <w:div w:id="1963533609">
      <w:bodyDiv w:val="true"/>
      <w:marLeft w:val="0"/>
      <w:marRight w:val="0"/>
      <w:marTop w:val="0"/>
      <w:marBottom w:val="0"/>
      <w:divBdr>
        <w:top w:space="0" w:sz="0" w:color="auto" w:val="none"/>
        <w:left w:space="0" w:sz="0" w:color="auto" w:val="none"/>
        <w:bottom w:space="0" w:sz="0" w:color="auto" w:val="none"/>
        <w:right w:space="0" w:sz="0" w:color="auto" w:val="none"/>
      </w:divBdr>
    </w:div>
    <w:div w:id="20714645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2018.</izvorni_sadrzaj>
    <derivirana_varijabla naziv="DomainObject.DatumDonosenjaOdluke_1">11.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132</izvorni_sadrzaj>
    <derivirana_varijabla naziv="DomainObject.Primjedba_1">poziv 132</derivirana_varijabla>
  </DomainObject.Primjedba>
  <DomainObject.Oznaka>
    <izvorni_sadrzaj>St-5250/2016-34</izvorni_sadrzaj>
    <derivirana_varijabla naziv="DomainObject.Oznaka_1">St-5250/2016-34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5250</izvorni_sadrzaj>
    <derivirana_varijabla naziv="DomainObject.Predmet.Broj_1">5250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2016.</izvorni_sadrzaj>
    <derivirana_varijabla naziv="DomainObject.Predmet.DatumOsnivanja_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St-5250/2016</izvorni_sadrzaj>
    <derivirana_varijabla naziv="DomainObject.Predmet.OznakaBroj_1">St-5250/2016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MAJA poljoprivredna zadruga za proizvodnju, trgovinu i usluge zastupanog po punomoćniku Stanko Dragić</izvorni_sadrzaj>
    <derivirana_varijabla naziv="DomainObject.Predmet.ProtustrankaFormated_1">  MAJA poljoprivredna zadruga za proizvodnju, trgovinu i usluge zastupanog po punomoćniku Stanko Dragić</derivirana_varijabla>
  </DomainObject.Predmet.ProtustrankaFormated>
  <DomainObject.Predmet.ProtustrankaFormatedOIB>
    <izvorni_sadrzaj>  MAJA poljoprivredna zadruga za proizvodnju, trgovinu i usluge, OIB 60561274654 zastupanog po punomoćniku Stanko Dragić</izvorni_sadrzaj>
    <derivirana_varijabla naziv="DomainObject.Predmet.ProtustrankaFormatedOIB_1">  MAJA poljoprivredna zadruga za proizvodnju, trgovinu i usluge, OIB 60561274654 zastupanog po punomoćniku Stanko Dragić</derivirana_varijabla>
  </DomainObject.Predmet.ProtustrankaFormatedOIB>
  <DomainObject.Predmet.ProtustrankaFormatedWithAdress>
    <izvorni_sadrzaj> MAJA poljoprivredna zadruga za proizvodnju, trgovinu i usluge, Antuna Mihanovića 2, 44400 Glina zastupanog po punomoćniku Stanko Dragić</izvorni_sadrzaj>
    <derivirana_varijabla naziv="DomainObject.Predmet.ProtustrankaFormatedWithAdress_1"> MAJA poljoprivredna zadruga za proizvodnju, trgovinu i usluge, Antuna Mihanovića 2, 44400 Glina zastupanog po punomoćniku Stanko Dragić</derivirana_varijabla>
  </DomainObject.Predmet.ProtustrankaFormatedWithAdress>
  <DomainObject.Predmet.ProtustrankaFormatedWithAdressOIB>
    <izvorni_sadrzaj> MAJA poljoprivredna zadruga za proizvodnju, trgovinu i usluge, OIB 60561274654, Antuna Mihanovića 2, 44400 Glina zastupanog po punomoćniku Stanko Dragić</izvorni_sadrzaj>
    <derivirana_varijabla naziv="DomainObject.Predmet.ProtustrankaFormatedWithAdressOIB_1"> MAJA poljoprivredna zadruga za proizvodnju, trgovinu i usluge, OIB 60561274654, Antuna Mihanovića 2, 44400 Glina zastupanog po punomoćniku Stanko Dragić</derivirana_varijabla>
  </DomainObject.Predmet.ProtustrankaFormatedWithAdressOIB>
  <DomainObject.Predmet.ProtustrankaWithAdress>
    <izvorni_sadrzaj>MAJA poljoprivredna zadruga za proizvodnju, trgovinu i usluge Antuna Mihanovića 2, 44400 Glina</izvorni_sadrzaj>
    <derivirana_varijabla naziv="DomainObject.Predmet.ProtustrankaWithAdress_1">MAJA poljoprivredna zadruga za proizvodnju, trgovinu i usluge Antuna Mihanovića 2, 44400 Glina</derivirana_varijabla>
  </DomainObject.Predmet.ProtustrankaWithAdress>
  <DomainObject.Predmet.ProtustrankaWithAdressOIB>
    <izvorni_sadrzaj>MAJA poljoprivredna zadruga za proizvodnju, trgovinu i usluge, OIB 60561274654, Antuna Mihanovića 2, 44400 Glina</izvorni_sadrzaj>
    <derivirana_varijabla naziv="DomainObject.Predmet.ProtustrankaWithAdressOIB_1">MAJA poljoprivredna zadruga za proizvodnju, trgovinu i usluge, OIB 60561274654, Antuna Mihanovića 2, 44400 Glina</derivirana_varijabla>
  </DomainObject.Predmet.ProtustrankaWithAdressOIB>
  <DomainObject.Predmet.ProtustrankaNazivFormated>
    <izvorni_sadrzaj>MAJA poljoprivredna zadruga za proizvodnju, trgovinu i usluge</izvorni_sadrzaj>
    <derivirana_varijabla naziv="DomainObject.Predmet.ProtustrankaNazivFormated_1">MAJA poljoprivredna zadruga za proizvodnju, trgovinu i usluge</derivirana_varijabla>
  </DomainObject.Predmet.ProtustrankaNazivFormated>
  <DomainObject.Predmet.ProtustrankaNazivFormatedOIB>
    <izvorni_sadrzaj>MAJA poljoprivredna zadruga za proizvodnju, trgovinu i usluge, OIB 60561274654</izvorni_sadrzaj>
    <derivirana_varijabla naziv="DomainObject.Predmet.ProtustrankaNazivFormatedOIB_1">MAJA poljoprivredna zadruga za proizvodnju, trgovinu i usluge, OIB 60561274654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Stanko Dragić</izvorni_sadrzaj>
    <derivirana_varijabla naziv="DomainObject.Predmet.StrankaFormated_1">  FINA Regionalni centar Zagreb; Stanko Dragić</derivirana_varijabla>
  </DomainObject.Predmet.StrankaFormated>
  <DomainObject.Predmet.StrankaFormatedOIB>
    <izvorni_sadrzaj>  FINA Regionalni centar Zagreb, OIB 85821130368; Stanko Dragić, OIB 28793790972</izvorni_sadrzaj>
    <derivirana_varijabla naziv="DomainObject.Predmet.StrankaFormatedOIB_1">  FINA Regionalni centar Zagreb, OIB 85821130368; Stanko Dragić, OIB 28793790972</derivirana_varijabla>
  </DomainObject.Predmet.StrankaFormatedOIB>
  <DomainObject.Predmet.StrankaFormatedWithAdress>
    <izvorni_sadrzaj> FINA Regionalni centar Zagreb, Trg svibanjskih žrtava 1995. 1, 10000 Zagreb; Stanko Dragić, Ivana Gorana Kovačića 3, 47000 Karlovac</izvorni_sadrzaj>
    <derivirana_varijabla naziv="DomainObject.Predmet.StrankaFormatedWithAdress_1"> FINA Regionalni centar Zagreb, Trg svibanjskih žrtava 1995. 1, 10000 Zagreb; Stanko Dragić, Ivana Gorana Kovačića 3, 47000 Karlovac</derivirana_varijabla>
  </DomainObject.Predmet.StrankaFormatedWithAdress>
  <DomainObject.Predmet.StrankaFormatedWithAdressOIB>
    <izvorni_sadrzaj> FINA Regionalni centar Zagreb, OIB 85821130368, Trg svibanjskih žrtava 1995. 1, 10000 Zagreb; Stanko Dragić, OIB 28793790972, Ivana Gorana Kovačića 3, 47000 Karlovac</izvorni_sadrzaj>
    <derivirana_varijabla naziv="DomainObject.Predmet.StrankaFormatedWithAdressOIB_1"> FINA Regionalni centar Zagreb, OIB 85821130368, Trg svibanjskih žrtava 1995. 1, 10000 Zagreb; Stanko Dragić, OIB 28793790972, Ivana Gorana Kovačića 3, 47000 Karlovac</derivirana_varijabla>
  </DomainObject.Predmet.StrankaFormatedWithAdressOIB>
  <DomainObject.Predmet.StrankaWithAdress>
    <izvorni_sadrzaj>FINA Regionalni centar Zagreb Trg svibanjskih žrtava 1995. 1,10000 Zagreb,Stanko Dragić Ivana Gorana Kovačića 3,47000 Karlovac</izvorni_sadrzaj>
    <derivirana_varijabla naziv="DomainObject.Predmet.StrankaWithAdress_1">FINA Regionalni centar Zagreb Trg svibanjskih žrtava 1995. 1,10000 Zagreb,Stanko Dragić Ivana Gorana Kovačića 3,47000 Karlovac</derivirana_varijabla>
  </DomainObject.Predmet.StrankaWithAdress>
  <DomainObject.Predmet.StrankaWithAdressOIB>
    <izvorni_sadrzaj>FINA Regionalni centar Zagreb, OIB 85821130368, Trg svibanjskih žrtava 1995. 1,10000 Zagreb,Stanko Dragić, OIB 28793790972, Ivana Gorana Kovačića 3,47000 Karlovac</izvorni_sadrzaj>
    <derivirana_varijabla naziv="DomainObject.Predmet.StrankaWithAdressOIB_1">FINA Regionalni centar Zagreb, OIB 85821130368, Trg svibanjskih žrtava 1995. 1,10000 Zagreb,Stanko Dragić, OIB 28793790972, Ivana Gorana Kovačića 3,47000 Karlovac</derivirana_varijabla>
  </DomainObject.Predmet.StrankaWithAdressOIB>
  <DomainObject.Predmet.StrankaNazivFormated>
    <izvorni_sadrzaj>FINA Regionalni centar Zagreb,Stanko Dragić</izvorni_sadrzaj>
    <derivirana_varijabla naziv="DomainObject.Predmet.StrankaNazivFormated_1">FINA Regionalni centar Zagreb,Stanko Dragić</derivirana_varijabla>
  </DomainObject.Predmet.StrankaNazivFormated>
  <DomainObject.Predmet.StrankaNazivFormatedOIB>
    <izvorni_sadrzaj>FINA Regionalni centar Zagreb, OIB 85821130368,Stanko Dragić, OIB 28793790972</izvorni_sadrzaj>
    <derivirana_varijabla naziv="DomainObject.Predmet.StrankaNazivFormatedOIB_1">FINA Regionalni centar Zagreb, OIB 85821130368,Stanko Dragić, OIB 28793790972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Stanko Dragić</item>
    </izvorni_sadrzaj>
    <derivirana_varijabla naziv="DomainObject.Predmet.StrankaListFormated_1">
      <item>FINA Regionalni centar Zagreb</item>
      <item>Stanko Dragić</item>
    </derivirana_varijabla>
  </DomainObject.Predmet.StrankaListFormated>
  <DomainObject.Predmet.StrankaListFormatedOIB>
    <izvorni_sadrzaj>
      <item>FINA Regionalni centar Zagreb, OIB 85821130368</item>
      <item>Stanko Dragić, OIB 28793790972</item>
    </izvorni_sadrzaj>
    <derivirana_varijabla naziv="DomainObject.Predmet.StrankaListFormatedOIB_1">
      <item>FINA Regionalni centar Zagreb, OIB 85821130368</item>
      <item>Stanko Dragić, OIB 28793790972</item>
    </derivirana_varijabla>
  </DomainObject.Predmet.StrankaListFormatedOIB>
  <DomainObject.Predmet.StrankaListFormatedWithAdress>
    <izvorni_sadrzaj>
      <item>FINA Regionalni centar Zagreb, Trg svibanjskih žrtava 1995. 1, 10000 Zagreb</item>
      <item>Stanko Dragić, Ivana Gorana Kovačića 3, 47000 Karlovac</item>
    </izvorni_sadrzaj>
    <derivirana_varijabla naziv="DomainObject.Predmet.StrankaListFormatedWithAdress_1">
      <item>FINA Regionalni centar Zagreb, Trg svibanjskih žrtava 1995. 1, 10000 Zagreb</item>
      <item>Stanko Dragić, Ivana Gorana Kovačića 3, 47000 Karlovac</item>
    </derivirana_varijabla>
  </DomainObject.Predmet.StrankaListFormatedWithAdress>
  <DomainObject.Predmet.StrankaListFormatedWithAdressOIB>
    <izvorni_sadrzaj>
      <item>FINA Regionalni centar Zagreb, OIB 85821130368, Trg svibanjskih žrtava 1995. 1, 10000 Zagreb</item>
      <item>Stanko Dragić, OIB 28793790972, Ivana Gorana Kovačića 3, 47000 Karlovac</item>
    </izvorni_sadrzaj>
    <derivirana_varijabla naziv="DomainObject.Predmet.StrankaListFormatedWithAdressOIB_1">
      <item>FINA Regionalni centar Zagreb, OIB 85821130368, Trg svibanjskih žrtava 1995. 1, 10000 Zagreb</item>
      <item>Stanko Dragić, OIB 28793790972, Ivana Gorana Kovačića 3, 47000 Karlovac</item>
    </derivirana_varijabla>
  </DomainObject.Predmet.StrankaListFormatedWithAdressOIB>
  <DomainObject.Predmet.StrankaListNazivFormated>
    <izvorni_sadrzaj>
      <item>FINA Regionalni centar Zagreb</item>
      <item>Stanko Dragić</item>
    </izvorni_sadrzaj>
    <derivirana_varijabla naziv="DomainObject.Predmet.StrankaListNazivFormated_1">
      <item>FINA Regionalni centar Zagreb</item>
      <item>Stanko Dragić</item>
    </derivirana_varijabla>
  </DomainObject.Predmet.StrankaListNazivFormated>
  <DomainObject.Predmet.StrankaListNazivFormatedOIB>
    <izvorni_sadrzaj>
      <item>FINA Regionalni centar Zagreb, OIB 85821130368</item>
      <item>Stanko Dragić, OIB 28793790972</item>
    </izvorni_sadrzaj>
    <derivirana_varijabla naziv="DomainObject.Predmet.StrankaListNazivFormatedOIB_1">
      <item>FINA Regionalni centar Zagreb, OIB 85821130368</item>
      <item>Stanko Dragić, OIB 28793790972</item>
    </derivirana_varijabla>
  </DomainObject.Predmet.StrankaListNazivFormatedOIB>
  <DomainObject.Predmet.ProtuStrankaListFormated>
    <izvorni_sadrzaj>
      <item>MAJA poljoprivredna zadruga za proizvodnju, trgovinu i usluge zastupanog po punomoćniku Stanko Dragić</item>
    </izvorni_sadrzaj>
    <derivirana_varijabla naziv="DomainObject.Predmet.ProtuStrankaListFormated_1">
      <item>MAJA poljoprivredna zadruga za proizvodnju, trgovinu i usluge zastupanog po punomoćniku Stanko Dragić</item>
    </derivirana_varijabla>
  </DomainObject.Predmet.ProtuStrankaListFormated>
  <DomainObject.Predmet.ProtuStrankaListFormatedOIB>
    <izvorni_sadrzaj>
      <item>MAJA poljoprivredna zadruga za proizvodnju, trgovinu i usluge, OIB 60561274654 zastupanog po punomoćniku Stanko Dragić</item>
    </izvorni_sadrzaj>
    <derivirana_varijabla naziv="DomainObject.Predmet.ProtuStrankaListFormatedOIB_1">
      <item>MAJA poljoprivredna zadruga za proizvodnju, trgovinu i usluge, OIB 60561274654 zastupanog po punomoćniku Stanko Dragić</item>
    </derivirana_varijabla>
  </DomainObject.Predmet.ProtuStrankaListFormatedOIB>
  <DomainObject.Predmet.ProtuStrankaListFormatedWithAdress>
    <izvorni_sadrzaj>
      <item>MAJA poljoprivredna zadruga za proizvodnju, trgovinu i usluge, Antuna Mihanovića 2, 44400 Glina zastupanog po punomoćniku Stanko Dragić</item>
    </izvorni_sadrzaj>
    <derivirana_varijabla naziv="DomainObject.Predmet.ProtuStrankaListFormatedWithAdress_1">
      <item>MAJA poljoprivredna zadruga za proizvodnju, trgovinu i usluge, Antuna Mihanovića 2, 44400 Glina zastupanog po punomoćniku Stanko Dragić</item>
    </derivirana_varijabla>
  </DomainObject.Predmet.ProtuStrankaListFormatedWithAdress>
  <DomainObject.Predmet.ProtuStrankaListFormatedWithAdressOIB>
    <izvorni_sadrzaj>
      <item>MAJA poljoprivredna zadruga za proizvodnju, trgovinu i usluge, OIB 60561274654, Antuna Mihanovića 2, 44400 Glina zastupanog po punomoćniku Stanko Dragić</item>
    </izvorni_sadrzaj>
    <derivirana_varijabla naziv="DomainObject.Predmet.ProtuStrankaListFormatedWithAdressOIB_1">
      <item>MAJA poljoprivredna zadruga za proizvodnju, trgovinu i usluge, OIB 60561274654, Antuna Mihanovića 2, 44400 Glina zastupanog po punomoćniku Stanko Dragić</item>
    </derivirana_varijabla>
  </DomainObject.Predmet.ProtuStrankaListFormatedWithAdressOIB>
  <DomainObject.Predmet.ProtuStrankaListNazivFormated>
    <izvorni_sadrzaj>
      <item>MAJA poljoprivredna zadruga za proizvodnju, trgovinu i usluge</item>
    </izvorni_sadrzaj>
    <derivirana_varijabla naziv="DomainObject.Predmet.ProtuStrankaListNazivFormated_1">
      <item>MAJA poljoprivredna zadruga za proizvodnju, trgovinu i usluge</item>
    </derivirana_varijabla>
  </DomainObject.Predmet.ProtuStrankaListNazivFormated>
  <DomainObject.Predmet.ProtuStrankaListNazivFormatedOIB>
    <izvorni_sadrzaj>
      <item>MAJA poljoprivredna zadruga za proizvodnju, trgovinu i usluge, OIB 60561274654</item>
    </izvorni_sadrzaj>
    <derivirana_varijabla naziv="DomainObject.Predmet.ProtuStrankaListNazivFormatedOIB_1">
      <item>MAJA poljoprivredna zadruga za proizvodnju, trgovinu i usluge, OIB 60561274654</item>
    </derivirana_varijabla>
  </DomainObject.Predmet.ProtuStrankaListNazivFormatedOIB>
  <DomainObject.Predmet.OstaliListFormated>
    <izvorni_sadrzaj>
      <item>Stanko Dragić punomoćnik sudionika u postupku MAJA poljoprivredna zadruga za proizvodnju, trgovinu i usluge</item>
    </izvorni_sadrzaj>
    <derivirana_varijabla naziv="DomainObject.Predmet.OstaliListFormated_1">
      <item>Stanko Dragić punomoćnik sudionika u postupku MAJA poljoprivredna zadruga za proizvodnju, trgovinu i usluge</item>
    </derivirana_varijabla>
  </DomainObject.Predmet.OstaliListFormated>
  <DomainObject.Predmet.OstaliListFormatedOIB>
    <izvorni_sadrzaj>
      <item>Stanko Dragić, OIB 28793790972 punomoćnik sudionika u postupku MAJA poljoprivredna zadruga za proizvodnju, trgovinu i usluge</item>
    </izvorni_sadrzaj>
    <derivirana_varijabla naziv="DomainObject.Predmet.OstaliListFormatedOIB_1">
      <item>Stanko Dragić, OIB 28793790972 punomoćnik sudionika u postupku MAJA poljoprivredna zadruga za proizvodnju, trgovinu i usluge</item>
    </derivirana_varijabla>
  </DomainObject.Predmet.OstaliListFormatedOIB>
  <DomainObject.Predmet.OstaliListFormatedWithAdress>
    <izvorni_sadrzaj>
      <item>Stanko Dragić, Ivana Gorana Kovačića 3, 47000 Karlovac punomoćnik sudionika u postupku MAJA poljoprivredna zadruga za proizvodnju, trgovinu i usluge</item>
    </izvorni_sadrzaj>
    <derivirana_varijabla naziv="DomainObject.Predmet.OstaliListFormatedWithAdress_1">
      <item>Stanko Dragić, Ivana Gorana Kovačića 3, 47000 Karlovac punomoćnik sudionika u postupku MAJA poljoprivredna zadruga za proizvodnju, trgovinu i usluge</item>
    </derivirana_varijabla>
  </DomainObject.Predmet.OstaliListFormatedWithAdress>
  <DomainObject.Predmet.OstaliListFormatedWithAdressOIB>
    <izvorni_sadrzaj>
      <item>Stanko Dragić, OIB 28793790972, Ivana Gorana Kovačića 3, 47000 Karlovac punomoćnik sudionika u postupku MAJA poljoprivredna zadruga za proizvodnju, trgovinu i usluge</item>
    </izvorni_sadrzaj>
    <derivirana_varijabla naziv="DomainObject.Predmet.OstaliListFormatedWithAdressOIB_1">
      <item>Stanko Dragić, OIB 28793790972, Ivana Gorana Kovačića 3, 47000 Karlovac punomoćnik sudionika u postupku MAJA poljoprivredna zadruga za proizvodnju, trgovinu i usluge</item>
    </derivirana_varijabla>
  </DomainObject.Predmet.OstaliListFormatedWithAdressOIB>
  <DomainObject.Predmet.OstaliListNazivFormated>
    <izvorni_sadrzaj>
      <item>Stanko Dragić</item>
    </izvorni_sadrzaj>
    <derivirana_varijabla naziv="DomainObject.Predmet.OstaliListNazivFormated_1">
      <item>Stanko Dragić</item>
    </derivirana_varijabla>
  </DomainObject.Predmet.OstaliListNazivFormated>
  <DomainObject.Predmet.OstaliListNazivFormatedOIB>
    <izvorni_sadrzaj>
      <item>Stanko Dragić, OIB 28793790972</item>
    </izvorni_sadrzaj>
    <derivirana_varijabla naziv="DomainObject.Predmet.OstaliListNazivFormatedOIB_1">
      <item>Stanko Dragić, OIB 28793790972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2018.</izvorni_sadrzaj>
    <derivirana_varijabla naziv="DomainObject.Datum_1">11. prosinca 2018.</derivirana_varijabla>
  </DomainObject.Datum>
  <DomainObject.PoslovniBrojDokumenta>
    <izvorni_sadrzaj>St-5250/2016-34</izvorni_sadrzaj>
    <derivirana_varijabla naziv="DomainObject.PoslovniBrojDokumenta_1">St-5250/2016-34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MAJA poljoprivredna zadruga za proizvodnju, trgovinu i usluge</izvorni_sadrzaj>
    <derivirana_varijabla naziv="DomainObject.Predmet.ProtustrankaIDrugi_1">MAJA poljoprivredna zadruga za proizvodnju, trgovinu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MAJA poljoprivredna zadruga za proizvodnju, trgovinu i usluge, OIB 60561274654, Antuna Mihanovića 2, 44400 Glina</izvorni_sadrzaj>
    <derivirana_varijabla naziv="DomainObject.Predmet.ProtustrankaIDrugiAdressOIB_1">MAJA poljoprivredna zadruga za proizvodnju, trgovinu i usluge, OIB 60561274654, Antuna Mihanovića 2,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MAJA poljoprivredna zadruga za proizvodnju, trgovinu i usluge</item>
      <item>FINA Regionalni centar Zagreb</item>
      <item>Stanko Dragić</item>
      <item>Stanko Dragić</item>
    </izvorni_sadrzaj>
    <derivirana_varijabla naziv="DomainObject.Predmet.SudioniciListNaziv_1">
      <item>MAJA poljoprivredna zadruga za proizvodnju, trgovinu i usluge</item>
      <item>FINA Regionalni centar Zagreb</item>
      <item>Stanko Dragić</item>
      <item>Stanko Dragić</item>
    </derivirana_varijabla>
  </DomainObject.Predmet.SudioniciListNaziv>
  <DomainObject.Predmet.SudioniciListAdressOIB>
    <izvorni_sadrzaj>
      <item>MAJA poljoprivredna zadruga za proizvodnju, trgovinu i usluge, OIB 60561274654, Antuna Mihanovića 2,44400 Glina</item>
      <item>FINA Regionalni centar Zagreb, OIB 85821130368, Trg svibanjskih žrtava 1995. 1,10000 Zagreb</item>
      <item>Stanko Dragić, OIB 28793790972, Ivana Gorana Kovačića 3,47000 Karlovac</item>
      <item>Stanko Dragić, OIB 28793790972, Ivana Gorana Kovačića 3,47000 Karlovac</item>
    </izvorni_sadrzaj>
    <derivirana_varijabla naziv="DomainObject.Predmet.SudioniciListAdressOIB_1">
      <item>MAJA poljoprivredna zadruga za proizvodnju, trgovinu i usluge, OIB 60561274654, Antuna Mihanovića 2,44400 Glina</item>
      <item>FINA Regionalni centar Zagreb, OIB 85821130368, Trg svibanjskih žrtava 1995. 1,10000 Zagreb</item>
      <item>Stanko Dragić, OIB 28793790972, Ivana Gorana Kovačića 3,47000 Karlovac</item>
      <item>Stanko Dragić, OIB 28793790972, Ivana Gorana Kovačića 3,47000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60561274654</item>
      <item>, OIB 85821130368</item>
      <item>, OIB 28793790972</item>
      <item>, OIB 28793790972</item>
    </izvorni_sadrzaj>
    <derivirana_varijabla naziv="DomainObject.Predmet.SudioniciListNazivOIB_1">
      <item>, OIB 60561274654</item>
      <item>, OIB 85821130368</item>
      <item>, OIB 28793790972</item>
      <item>, OIB 28793790972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Vlaška 95, 10000 Zagreb</item>
    </izvorni_sadrzaj>
    <derivirana_varijabla naziv="DomainObject.Predmet.StecajniUpraviteljiListAddressOIB_1">
      <item>Štefan Rola, OIB 26698048809, Vlaška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prosinca 2018.</izvorni_sadrzaj>
    <derivirana_varijabla naziv="DomainObject.Predmet.DatumZadnjeOdrzaneSudskeRadnje_1">11. prosinca 2018.</derivirana_varijabla>
  </DomainObject.Predmet.DatumZadnjeOdrzaneSudskeRadnje>
  <DomainObject.PredzadnjaOdlukaIzPredmeta.DatumDonosenjaOdluke>
    <izvorni_sadrzaj>18. srpnja 2018.</izvorni_sadrzaj>
    <derivirana_varijabla naziv="DomainObject.PredzadnjaOdlukaIzPredmeta.DatumDonosenjaOdluke_1">18. srpnja 2018.</derivirana_varijabla>
  </DomainObject.PredzadnjaOdlukaIzPredmeta.DatumDonosenjaOdluke>
  <DomainObject.PredzadnjaOdlukaIzPredmeta.Oznaka>
    <izvorni_sadrzaj>St-5250/2016-25</izvorni_sadrzaj>
    <derivirana_varijabla naziv="DomainObject.PredzadnjaOdlukaIzPredmeta.Oznaka_1">St-5250/2016-25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1098</properties:Words>
  <properties:Characters>6247</properties:Characters>
  <properties:Lines>124</properties:Lines>
  <properties:Paragraphs>29</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2018-12-11T08:47:00Z</dcterms:created>
  <dc:creator>Monika Grbac</dc:creator>
  <cp:lastModifiedBy>Monika Grbac</cp:lastModifiedBy>
  <cp:lastPrinted>2018-12-11T12:24:00Z</cp:lastPrinted>
  <dcterms:modified xmlns:xsi="http://www.w3.org/2001/XMLSchema-instance" xsi:type="dcterms:W3CDTF">2018-12-11T12:25:00Z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St-5250/2016-34 / Odluka - Rješenje (st-5250-16- MAJA ZADRUGA.docx)</vt:lpwstr>
  </prop:property>
  <prop:property name="CC_coloring" pid="4" fmtid="{D5CDD505-2E9C-101B-9397-08002B2CF9AE}">
    <vt:bool>false</vt:bool>
  </prop:property>
  <prop:property name="BrojStranica" pid="5" fmtid="{D5CDD505-2E9C-101B-9397-08002B2CF9AE}">
    <vt:i4>3</vt:i4>
  </prop:property>
</prop:Properties>
</file>