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af9f" w14:paraId="336af9f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5301FC">
        <w:rPr>
          <w:rFonts w:eastAsia="Times New Roman" w:hAnsi="Times New Roman" w:ascii="Times New Roman"/>
          <w:sz w:val="24"/>
          <w:szCs w:val="24"/>
          <w:lang w:eastAsia="hr-HR"/>
        </w:rPr>
        <w:t>JURKOVIĆ UGOSTITELJSTVO j.d.o.o., Zagreb, Modruška ulica 1, OIB: 94658779977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754A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5301FC">
        <w:rPr>
          <w:rFonts w:eastAsia="Times New Roman" w:hAnsi="Times New Roman" w:ascii="Times New Roman"/>
          <w:sz w:val="24"/>
          <w:szCs w:val="24"/>
          <w:lang w:eastAsia="hr-HR"/>
        </w:rPr>
        <w:t>JURKOVIĆ UGOSTITELJSTVO j.d.o.o., Zagreb, Modruška ulica 1, OIB: 94658779977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5301FC">
        <w:rPr>
          <w:rFonts w:eastAsia="Times New Roman" w:hAnsi="Times New Roman" w:ascii="Times New Roman"/>
          <w:sz w:val="24"/>
          <w:szCs w:val="24"/>
          <w:lang w:eastAsia="hr-HR"/>
        </w:rPr>
        <w:t>JURKOVIĆ UGOSTITELJSTVO j.d.o.o., Zagreb, Modruška ulica 1, OIB: 94658779977,</w:t>
      </w:r>
      <w:r w:rsidR="005301FC">
        <w:rPr>
          <w:rFonts w:hAnsi="Times New Roman" w:ascii="Times New Roman"/>
          <w:sz w:val="24"/>
          <w:szCs w:val="24"/>
        </w:rPr>
        <w:t xml:space="preserve"> DANIELI JURKOVIĆ, Zagreb, Modruška ulica 1, OIB: 26582075161,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5301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5301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555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7252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5301FC" w:rsidR="00AD75EF" w:rsidRPr="005301FC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8754A9" w:rsidRPr="005301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5301FC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5301FC">
        <w:rPr>
          <w:rFonts w:eastAsia="Times New Roman" w:hAnsi="Times New Roman" w:ascii="Times New Roman"/>
          <w:sz w:val="24"/>
          <w:szCs w:val="24"/>
          <w:lang w:eastAsia="hr-HR"/>
        </w:rPr>
        <w:t>JURKOVIĆ UGOSTITELJSTVO j.d.o.o., Zagreb, Modruška ulica 1, OIB: 94658779977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754A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658" w:rsidP="00AD75EF" w:rsidR="008E6658">
      <w:pPr>
        <w:spacing w:lineRule="auto" w:line="240" w:after="0"/>
      </w:pPr>
      <w:r>
        <w:separator/>
      </w:r>
    </w:p>
  </w:endnote>
  <w:endnote w:id="0" w:type="continuationSeparator">
    <w:p w:rsidRDefault="008E6658" w:rsidP="00AD75EF" w:rsidR="008E66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658" w:rsidP="00AD75EF" w:rsidR="008E6658">
      <w:pPr>
        <w:spacing w:lineRule="auto" w:line="240" w:after="0"/>
      </w:pPr>
      <w:r>
        <w:separator/>
      </w:r>
    </w:p>
  </w:footnote>
  <w:footnote w:id="0" w:type="continuationSeparator">
    <w:p w:rsidRDefault="008E6658" w:rsidP="00AD75EF" w:rsidR="008E66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EE6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5301FC">
      <w:t>3955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C655E"/>
    <w:rsid w:val="00122885"/>
    <w:rsid w:val="0015225A"/>
    <w:rsid w:val="002F3142"/>
    <w:rsid w:val="00360EE6"/>
    <w:rsid w:val="003A6FBE"/>
    <w:rsid w:val="0040288E"/>
    <w:rsid w:val="004555A8"/>
    <w:rsid w:val="005301FC"/>
    <w:rsid w:val="007252FD"/>
    <w:rsid w:val="008754A9"/>
    <w:rsid w:val="008E6658"/>
    <w:rsid w:val="008F0E72"/>
    <w:rsid w:val="009117B8"/>
    <w:rsid w:val="00AD75EF"/>
    <w:rsid w:val="00B03498"/>
    <w:rsid w:val="00D06BAA"/>
    <w:rsid w:val="00DB72FD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360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E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E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E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E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360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E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E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E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E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3955</izvorni_sadrzaj>
    <derivirana_varijabla naziv="DomainObject.Predmet.Broj_1">3955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St-3955/2016</izvorni_sadrzaj>
    <derivirana_varijabla naziv="DomainObject.Predmet.OznakaBroj_1">St-3955/2016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JURKOVIĆ UGOSTITELJSTVO j.d.o.o. zastupanog po punomoćniku Daniela Jurković</izvorni_sadrzaj>
    <derivirana_varijabla naziv="DomainObject.Predmet.ProtustrankaFormated_1">  JURKOVIĆ UGOSTITELJSTVO j.d.o.o. zastupanog po punomoćniku Daniela Jurković</derivirana_varijabla>
  </DomainObject.Predmet.ProtustrankaFormated>
  <DomainObject.Predmet.ProtustrankaFormatedOIB>
    <izvorni_sadrzaj>  JURKOVIĆ UGOSTITELJSTVO j.d.o.o., OIB 94658779977 zastupanog po punomoćniku Daniela Jurković</izvorni_sadrzaj>
    <derivirana_varijabla naziv="DomainObject.Predmet.ProtustrankaFormatedOIB_1">  JURKOVIĆ UGOSTITELJSTVO j.d.o.o., OIB 94658779977 zastupanog po punomoćniku Daniela Jurković</derivirana_varijabla>
  </DomainObject.Predmet.ProtustrankaFormatedOIB>
  <DomainObject.Predmet.ProtustrankaFormatedWithAdress>
    <izvorni_sadrzaj> JURKOVIĆ UGOSTITELJSTVO j.d.o.o., Modruška ulica 1, 10000 Zagreb zastupanog po punomoćniku Daniela Jurković</izvorni_sadrzaj>
    <derivirana_varijabla naziv="DomainObject.Predmet.ProtustrankaFormatedWithAdress_1"> JURKOVIĆ UGOSTITELJSTVO j.d.o.o., Modruška ulica 1, 10000 Zagreb zastupanog po punomoćniku Daniela Jurković</derivirana_varijabla>
  </DomainObject.Predmet.ProtustrankaFormatedWithAdress>
  <DomainObject.Predmet.ProtustrankaFormatedWithAdressOIB>
    <izvorni_sadrzaj> JURKOVIĆ UGOSTITELJSTVO j.d.o.o., OIB 94658779977, Modruška ulica 1, 10000 Zagreb zastupanog po punomoćniku Daniela Jurković</izvorni_sadrzaj>
    <derivirana_varijabla naziv="DomainObject.Predmet.ProtustrankaFormatedWithAdressOIB_1"> JURKOVIĆ UGOSTITELJSTVO j.d.o.o., OIB 94658779977, Modruška ulica 1, 10000 Zagreb zastupanog po punomoćniku Daniela Jurković</derivirana_varijabla>
  </DomainObject.Predmet.ProtustrankaFormatedWithAdressOIB>
  <DomainObject.Predmet.ProtustrankaWithAdress>
    <izvorni_sadrzaj>JURKOVIĆ UGOSTITELJSTVO j.d.o.o. Modruška ulica 1, 10000 Zagreb</izvorni_sadrzaj>
    <derivirana_varijabla naziv="DomainObject.Predmet.ProtustrankaWithAdress_1">JURKOVIĆ UGOSTITELJSTVO j.d.o.o. Modruška ulica 1, 10000 Zagreb</derivirana_varijabla>
  </DomainObject.Predmet.ProtustrankaWithAdress>
  <DomainObject.Predmet.ProtustrankaWithAdressOIB>
    <izvorni_sadrzaj>JURKOVIĆ UGOSTITELJSTVO j.d.o.o., OIB 94658779977, Modruška ulica 1, 10000 Zagreb</izvorni_sadrzaj>
    <derivirana_varijabla naziv="DomainObject.Predmet.ProtustrankaWithAdressOIB_1">JURKOVIĆ UGOSTITELJSTVO j.d.o.o., OIB 94658779977, Modruška ulica 1, 10000 Zagreb</derivirana_varijabla>
  </DomainObject.Predmet.ProtustrankaWithAdressOIB>
  <DomainObject.Predmet.ProtustrankaNazivFormated>
    <izvorni_sadrzaj>JURKOVIĆ UGOSTITELJSTVO j.d.o.o.</izvorni_sadrzaj>
    <derivirana_varijabla naziv="DomainObject.Predmet.ProtustrankaNazivFormated_1">JURKOVIĆ UGOSTITELJSTVO j.d.o.o.</derivirana_varijabla>
  </DomainObject.Predmet.ProtustrankaNazivFormated>
  <DomainObject.Predmet.ProtustrankaNazivFormatedOIB>
    <izvorni_sadrzaj>JURKOVIĆ UGOSTITELJSTVO j.d.o.o., OIB 94658779977</izvorni_sadrzaj>
    <derivirana_varijabla naziv="DomainObject.Predmet.ProtustrankaNazivFormatedOIB_1">JURKOVIĆ UGOSTITELJSTVO j.d.o.o., OIB 94658779977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JURKOVIĆ UGOSTITELJSTVO j.d.o.o. zastupanog po punomoćniku Daniela Jurković</item>
    </izvorni_sadrzaj>
    <derivirana_varijabla naziv="DomainObject.Predmet.ProtuStrankaListFormated_1">
      <item>JURKOVIĆ UGOSTITELJSTVO j.d.o.o. zastupanog po punomoćniku Daniela Jurković</item>
    </derivirana_varijabla>
  </DomainObject.Predmet.ProtuStrankaListFormated>
  <DomainObject.Predmet.ProtuStrankaListFormatedOIB>
    <izvorni_sadrzaj>
      <item>JURKOVIĆ UGOSTITELJSTVO j.d.o.o., OIB 94658779977 zastupanog po punomoćniku Daniela Jurković</item>
    </izvorni_sadrzaj>
    <derivirana_varijabla naziv="DomainObject.Predmet.ProtuStrankaListFormatedOIB_1">
      <item>JURKOVIĆ UGOSTITELJSTVO j.d.o.o., OIB 94658779977 zastupanog po punomoćniku Daniela Jurković</item>
    </derivirana_varijabla>
  </DomainObject.Predmet.ProtuStrankaListFormatedOIB>
  <DomainObject.Predmet.ProtuStrankaListFormatedWithAdress>
    <izvorni_sadrzaj>
      <item>JURKOVIĆ UGOSTITELJSTVO j.d.o.o., Modruška ulica 1, 10000 Zagreb zastupanog po punomoćniku Daniela Jurković</item>
    </izvorni_sadrzaj>
    <derivirana_varijabla naziv="DomainObject.Predmet.ProtuStrankaListFormatedWithAdress_1">
      <item>JURKOVIĆ UGOSTITELJSTVO j.d.o.o., Modruška ulica 1, 10000 Zagreb zastupanog po punomoćniku Daniela Jurković</item>
    </derivirana_varijabla>
  </DomainObject.Predmet.ProtuStrankaListFormatedWithAdress>
  <DomainObject.Predmet.ProtuStrankaListFormatedWithAdressOIB>
    <izvorni_sadrzaj>
      <item>JURKOVIĆ UGOSTITELJSTVO j.d.o.o., OIB 94658779977, Modruška ulica 1, 10000 Zagreb zastupanog po punomoćniku Daniela Jurković</item>
    </izvorni_sadrzaj>
    <derivirana_varijabla naziv="DomainObject.Predmet.ProtuStrankaListFormatedWithAdressOIB_1">
      <item>JURKOVIĆ UGOSTITELJSTVO j.d.o.o., OIB 94658779977, Modruška ulica 1, 10000 Zagreb zastupanog po punomoćniku Daniela Jurković</item>
    </derivirana_varijabla>
  </DomainObject.Predmet.ProtuStrankaListFormatedWithAdressOIB>
  <DomainObject.Predmet.ProtuStrankaListNazivFormated>
    <izvorni_sadrzaj>
      <item>JURKOVIĆ UGOSTITELJSTVO j.d.o.o.</item>
    </izvorni_sadrzaj>
    <derivirana_varijabla naziv="DomainObject.Predmet.ProtuStrankaListNazivFormated_1">
      <item>JURKOVIĆ UGOSTITELJSTVO j.d.o.o.</item>
    </derivirana_varijabla>
  </DomainObject.Predmet.ProtuStrankaListNazivFormated>
  <DomainObject.Predmet.ProtuStrankaListNazivFormatedOIB>
    <izvorni_sadrzaj>
      <item>JURKOVIĆ UGOSTITELJSTVO j.d.o.o., OIB 94658779977</item>
    </izvorni_sadrzaj>
    <derivirana_varijabla naziv="DomainObject.Predmet.ProtuStrankaListNazivFormatedOIB_1">
      <item>JURKOVIĆ UGOSTITELJSTVO j.d.o.o., OIB 94658779977</item>
    </derivirana_varijabla>
  </DomainObject.Predmet.ProtuStrankaListNazivFormatedOIB>
  <DomainObject.Predmet.OstaliListFormated>
    <izvorni_sadrzaj>
      <item>Daniela Jurković punomoćnik sudionika u postupku JURKOVIĆ UGOSTITELJSTVO j.d.o.o.</item>
    </izvorni_sadrzaj>
    <derivirana_varijabla naziv="DomainObject.Predmet.OstaliListFormated_1">
      <item>Daniela Jurković punomoćnik sudionika u postupku JURKOVIĆ UGOSTITELJSTVO j.d.o.o.</item>
    </derivirana_varijabla>
  </DomainObject.Predmet.OstaliListFormated>
  <DomainObject.Predmet.OstaliListFormatedOIB>
    <izvorni_sadrzaj>
      <item>Daniela Jurković, OIB 26582075161 punomoćnik sudionika u postupku JURKOVIĆ UGOSTITELJSTVO j.d.o.o.</item>
    </izvorni_sadrzaj>
    <derivirana_varijabla naziv="DomainObject.Predmet.OstaliListFormatedOIB_1">
      <item>Daniela Jurković, OIB 26582075161 punomoćnik sudionika u postupku JURKOVIĆ UGOSTITELJSTVO j.d.o.o.</item>
    </derivirana_varijabla>
  </DomainObject.Predmet.OstaliListFormatedOIB>
  <DomainObject.Predmet.OstaliListFormatedWithAdress>
    <izvorni_sadrzaj>
      <item>Daniela Jurković, Modruška 1, 10000 Zagreb punomoćnik sudionika u postupku JURKOVIĆ UGOSTITELJSTVO j.d.o.o.</item>
    </izvorni_sadrzaj>
    <derivirana_varijabla naziv="DomainObject.Predmet.OstaliListFormatedWithAdress_1">
      <item>Daniela Jurković, Modruška 1, 10000 Zagreb punomoćnik sudionika u postupku JURKOVIĆ UGOSTITELJSTVO j.d.o.o.</item>
    </derivirana_varijabla>
  </DomainObject.Predmet.OstaliListFormatedWithAdress>
  <DomainObject.Predmet.OstaliListFormatedWithAdressOIB>
    <izvorni_sadrzaj>
      <item>Daniela Jurković, OIB 26582075161, Modruška 1, 10000 Zagreb punomoćnik sudionika u postupku JURKOVIĆ UGOSTITELJSTVO j.d.o.o.</item>
    </izvorni_sadrzaj>
    <derivirana_varijabla naziv="DomainObject.Predmet.OstaliListFormatedWithAdressOIB_1">
      <item>Daniela Jurković, OIB 26582075161, Modruška 1, 10000 Zagreb punomoćnik sudionika u postupku JURKOVIĆ UGOSTITELJSTVO j.d.o.o.</item>
    </derivirana_varijabla>
  </DomainObject.Predmet.OstaliListFormatedWithAdressOIB>
  <DomainObject.Predmet.OstaliListNazivFormated>
    <izvorni_sadrzaj>
      <item>Daniela Jurković</item>
    </izvorni_sadrzaj>
    <derivirana_varijabla naziv="DomainObject.Predmet.OstaliListNazivFormated_1">
      <item>Daniela Jurković</item>
    </derivirana_varijabla>
  </DomainObject.Predmet.OstaliListNazivFormated>
  <DomainObject.Predmet.OstaliListNazivFormatedOIB>
    <izvorni_sadrzaj>
      <item>Daniela Jurković, OIB 26582075161</item>
    </izvorni_sadrzaj>
    <derivirana_varijabla naziv="DomainObject.Predmet.OstaliListNazivFormatedOIB_1">
      <item>Daniela Jurković, OIB 26582075161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JURKOVIĆ UGOSTITELJSTVO j.d.o.o.</izvorni_sadrzaj>
    <derivirana_varijabla naziv="DomainObject.Predmet.ProtustrankaIDrugi_1">JURKOVIĆ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JURKOVIĆ UGOSTITELJSTVO j.d.o.o., OIB 94658779977, Modruška ulica 1, 10000 Zagreb</izvorni_sadrzaj>
    <derivirana_varijabla naziv="DomainObject.Predmet.ProtustrankaIDrugiAdressOIB_1">JURKOVIĆ UGOSTITELJSTVO j.d.o.o., OIB 94658779977, Modruška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JURKOVIĆ UGOSTITELJSTVO j.d.o.o.</item>
      <item>Daniela Jurković</item>
    </izvorni_sadrzaj>
    <derivirana_varijabla naziv="DomainObject.Predmet.SudioniciListNaziv_1">
      <item>FINA Regionalni centar Zagreb</item>
      <item>JURKOVIĆ UGOSTITELJSTVO j.d.o.o.</item>
      <item>Daniela Jurković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izvorni_sadrzaj>
    <derivirana_varijabla naziv="DomainObject.Predmet.SudioniciListAdressOIB_1"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94658779977</item>
      <item>, OIB 26582075161</item>
    </izvorni_sadrzaj>
    <derivirana_varijabla naziv="DomainObject.Predmet.SudioniciListNazivOIB_1">
      <item>, OIB 85821130368</item>
      <item>, OIB 94658779977</item>
      <item>, OIB 26582075161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4A77-E8DD-4138-BD73-F6F4BE8A4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4624</properties:Characters>
  <properties:Lines>143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2017-01-24T13:02:00Z</dcterms:created>
  <dc:creator>Draženka Prpić</dc:creator>
  <cp:lastModifiedBy>Draženka Prpić</cp:lastModifiedBy>
  <cp:lastPrinted>2017-01-24T13:03:00Z</cp:lastPrinted>
  <dcterms:modified xmlns:xsi="http://www.w3.org/2001/XMLSchema-instance" xsi:type="dcterms:W3CDTF">2017-01-24T13:03:00Z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