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slovni broj: 5 St-</w:t>
            </w:r>
            <w:r w:rsidR="008C7DAB">
              <w:rPr>
                <w:sz w:val="24"/>
              </w:rPr>
              <w:t>1111/2017-18</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a4ee941" w14:paraId="a4ee941" w:rsidRDefault="00C51954" w:rsidP="00F37BB1" w:rsidR="00C51954">
      <w:pPr>
        <w:jc w:val="center"/>
        <w15:collapsed w:val="false"/>
        <w:rPr>
          <w:rFonts w:eastAsiaTheme="minorHAnsi"/>
          <w:spacing w:val="60"/>
          <w:lang w:eastAsia="en-US" w:val="en-US"/>
        </w:rPr>
      </w:pPr>
    </w:p>
    <w:p w:rsidRDefault="002B73D9" w:rsidP="00F37BB1" w:rsidR="002B73D9">
      <w:pPr>
        <w:jc w:val="center"/>
        <w:rPr>
          <w:rFonts w:eastAsiaTheme="minorHAnsi"/>
          <w:spacing w:val="60"/>
          <w:lang w:eastAsia="en-US" w:val="en-US"/>
        </w:rPr>
      </w:pPr>
    </w:p>
    <w:p w:rsidRDefault="00700E9F" w:rsidP="00F37BB1" w:rsidR="00700E9F">
      <w:pPr>
        <w:jc w:val="center"/>
        <w:rPr>
          <w:rFonts w:eastAsiaTheme="minorHAnsi"/>
          <w:spacing w:val="60"/>
          <w:lang w:eastAsia="en-US" w:val="en-US"/>
        </w:rPr>
      </w:pPr>
    </w:p>
    <w:p w:rsidRDefault="00660D5B" w:rsidP="00F37BB1" w:rsidR="00660D5B">
      <w:pPr>
        <w:jc w:val="center"/>
        <w:rPr>
          <w:rFonts w:eastAsiaTheme="minorHAnsi"/>
          <w:spacing w:val="60"/>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rsidRPr="008C7DAB">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prijedloga </w:t>
      </w:r>
      <w:r w:rsidR="00772E5A" w:rsidRPr="00772E5A">
        <w:rPr>
          <w:lang w:val="hr-HR"/>
        </w:rPr>
        <w:t xml:space="preserve">predlagatelja Financijske agencije, OIB: 85821130368, Regionalni centar Split, Podružnica Split, </w:t>
      </w:r>
      <w:r w:rsidR="00772E5A" w:rsidRPr="008C7DAB">
        <w:rPr>
          <w:lang w:val="hr-HR"/>
        </w:rPr>
        <w:t xml:space="preserve">Mažuranićevo šetalište 24b, </w:t>
      </w:r>
      <w:r w:rsidR="00FC48E6" w:rsidRPr="008C7DAB">
        <w:rPr>
          <w:lang w:val="hr-HR"/>
        </w:rPr>
        <w:t xml:space="preserve">za otvaranje stečajnog postupka nad dužnikom </w:t>
      </w:r>
      <w:r w:rsidR="008C7DAB" w:rsidRPr="008C7DAB">
        <w:rPr>
          <w:lang w:val="hr-HR"/>
        </w:rPr>
        <w:t>RIČIČANKA j.d.o.o., OIB: 64215955691, Imotski, Trg Franje Tuđmana 2</w:t>
      </w:r>
      <w:r w:rsidR="00796882" w:rsidRPr="008C7DAB">
        <w:rPr>
          <w:lang w:val="hr-HR"/>
        </w:rPr>
        <w:t>,</w:t>
      </w:r>
      <w:r w:rsidR="00F5115D" w:rsidRPr="008C7DAB">
        <w:rPr>
          <w:lang w:val="hr-HR"/>
        </w:rPr>
        <w:t xml:space="preserve"> </w:t>
      </w:r>
      <w:r w:rsidR="008C7DAB" w:rsidRPr="008C7DAB">
        <w:rPr>
          <w:lang w:val="hr-HR"/>
        </w:rPr>
        <w:t>20. veljače</w:t>
      </w:r>
      <w:r w:rsidR="00796882" w:rsidRPr="008C7DAB">
        <w:rPr>
          <w:lang w:val="hr-HR"/>
        </w:rPr>
        <w:t xml:space="preserve"> </w:t>
      </w:r>
      <w:r w:rsidR="00F37BB1" w:rsidRPr="008C7DAB">
        <w:rPr>
          <w:lang w:val="hr-HR"/>
        </w:rPr>
        <w:t>2019</w:t>
      </w:r>
      <w:r w:rsidR="00B0732F" w:rsidRPr="008C7DAB">
        <w:rPr>
          <w:lang w:val="hr-HR"/>
        </w:rPr>
        <w:t>.</w:t>
      </w:r>
      <w:r w:rsidR="00772E5A" w:rsidRPr="008C7DAB">
        <w:rPr>
          <w:lang w:val="hr-HR"/>
        </w:rPr>
        <w:t xml:space="preserve"> </w:t>
      </w:r>
      <w:r w:rsidR="00D609C6" w:rsidRPr="008C7DAB">
        <w:rPr>
          <w:lang w:val="hr-HR"/>
        </w:rPr>
        <w:t xml:space="preserve"> </w:t>
      </w:r>
      <w:r w:rsidR="0026496A" w:rsidRPr="008C7DAB">
        <w:rPr>
          <w:lang w:val="hr-HR"/>
        </w:rPr>
        <w:t xml:space="preserve"> </w:t>
      </w:r>
    </w:p>
    <w:p w:rsidRDefault="00F37BB1" w:rsidP="00F37BB1" w:rsidR="00F37BB1" w:rsidRPr="008C7DAB">
      <w:pPr>
        <w:pStyle w:val="Tijeloteksta"/>
        <w:ind w:firstLine="709"/>
        <w:rPr>
          <w:lang w:val="hr-HR"/>
        </w:rPr>
      </w:pPr>
    </w:p>
    <w:p w:rsidRDefault="007657AB" w:rsidP="00F37BB1" w:rsidR="007657AB" w:rsidRPr="008C7DAB">
      <w:pPr>
        <w:jc w:val="center"/>
      </w:pPr>
      <w:r w:rsidRPr="008C7DAB">
        <w:t xml:space="preserve">r i j e š i o </w:t>
      </w:r>
      <w:r w:rsidR="009526C9" w:rsidRPr="008C7DAB">
        <w:t xml:space="preserve"> </w:t>
      </w:r>
      <w:r w:rsidRPr="008C7DAB">
        <w:t xml:space="preserve"> j e </w:t>
      </w:r>
    </w:p>
    <w:p w:rsidRDefault="00F37BB1" w:rsidP="00F37BB1" w:rsidR="00F37BB1" w:rsidRPr="00DE2B55">
      <w:pPr>
        <w:jc w:val="center"/>
      </w:pPr>
    </w:p>
    <w:p w:rsidRDefault="00AF5E64" w:rsidP="007472F0" w:rsidR="00236A0B">
      <w:pPr>
        <w:pStyle w:val="Odlomakpopisa"/>
        <w:numPr>
          <w:ilvl w:val="0"/>
          <w:numId w:val="1"/>
        </w:numPr>
        <w:ind w:left="709"/>
        <w:jc w:val="both"/>
      </w:pPr>
      <w:r>
        <w:t xml:space="preserve">Pozivaju se vjerovnici dužnika i sve druge osobe koje imaju pravni interes za redovnim provođenjem stečajnog </w:t>
      </w:r>
      <w:r w:rsidRPr="00C96C15">
        <w:t xml:space="preserve">postupka nad </w:t>
      </w:r>
      <w:r w:rsidR="003F0D41">
        <w:t xml:space="preserve">dužnikom </w:t>
      </w:r>
      <w:r w:rsidR="008C7DAB">
        <w:rPr>
          <w:szCs w:val="20"/>
        </w:rPr>
        <w:t>RIČIČANKA j.d.o.o., OIB: 64215955691, Imotski, Trg Franje Tuđmana 2</w:t>
      </w:r>
      <w:r w:rsidR="00F3102B">
        <w:rPr>
          <w:szCs w:val="20"/>
        </w:rPr>
        <w:t>,</w:t>
      </w:r>
      <w:r w:rsidR="00F5115D" w:rsidRPr="00F5115D">
        <w:t xml:space="preserve"> </w:t>
      </w:r>
      <w:r w:rsidR="00772E5A">
        <w:t>da u roku od 15 dana,</w:t>
      </w:r>
      <w:r w:rsidRPr="00C96C15">
        <w:t xml:space="preserve"> </w:t>
      </w:r>
      <w:r w:rsidR="00035B8E">
        <w:t xml:space="preserve">a koji rok počinje teći istekom </w:t>
      </w:r>
      <w:r w:rsidRPr="00303BD9">
        <w:t xml:space="preserve">osmog dana od </w:t>
      </w:r>
      <w:r w:rsidR="00035B8E">
        <w:t xml:space="preserve">dana </w:t>
      </w:r>
      <w:r w:rsidRPr="00303BD9">
        <w:t xml:space="preserve">objave ovog </w:t>
      </w:r>
      <w:r w:rsidR="00035B8E">
        <w:t>rješenja</w:t>
      </w:r>
      <w:r w:rsidRPr="00303BD9">
        <w:t xml:space="preserve"> na mrežnoj </w:t>
      </w:r>
      <w:r>
        <w:t xml:space="preserve">stranici e-Oglasna ploča sudova, solidarno </w:t>
      </w:r>
      <w:r w:rsidR="00035B8E">
        <w:t>uplate predujam</w:t>
      </w:r>
      <w:r w:rsidR="00236A0B">
        <w:t xml:space="preserve"> </w:t>
      </w:r>
      <w:r w:rsidR="00236A0B" w:rsidRPr="008C7DAB">
        <w:t xml:space="preserve">od </w:t>
      </w:r>
      <w:r w:rsidR="008C7DAB">
        <w:t>9</w:t>
      </w:r>
      <w:r w:rsidRPr="008C7DAB">
        <w:t>.</w:t>
      </w:r>
      <w:r w:rsidR="00236A0B" w:rsidRPr="008C7DAB">
        <w:t>000,00 kn</w:t>
      </w:r>
      <w:r w:rsidRPr="008C7DAB">
        <w:t xml:space="preserve"> </w:t>
      </w:r>
      <w:r w:rsidRPr="00163464">
        <w:t>za</w:t>
      </w:r>
      <w:r>
        <w:t xml:space="preserve"> </w:t>
      </w:r>
      <w:r w:rsidR="00035B8E">
        <w:t>namirenje</w:t>
      </w:r>
      <w:r>
        <w:t xml:space="preserve"> troškova </w:t>
      </w:r>
      <w:r w:rsidRPr="003F6A75">
        <w:t xml:space="preserve">prethodnog </w:t>
      </w:r>
      <w:r w:rsidRPr="00554528">
        <w:t>i otvorenog stečajnog</w:t>
      </w:r>
      <w:r>
        <w:t xml:space="preserve"> postupka na depozitni ra</w:t>
      </w:r>
      <w:r w:rsidR="00772E5A">
        <w:t>čun Trgovačkog suda u Splitu broj</w:t>
      </w:r>
      <w:r>
        <w:t xml:space="preserve"> HR1623900011300000664, </w:t>
      </w:r>
      <w:r w:rsidR="00035B8E">
        <w:t>otvoren</w:t>
      </w:r>
      <w:r>
        <w:t xml:space="preserve"> kod Hrvatske poštanske banke d.d. </w:t>
      </w:r>
      <w:r w:rsidRPr="00554528">
        <w:t>Zagreb</w:t>
      </w:r>
      <w:r w:rsidR="00F5115D">
        <w:t xml:space="preserve">, </w:t>
      </w:r>
      <w:r w:rsidR="00236A0B" w:rsidRPr="00236A0B">
        <w:t xml:space="preserve">model HR 00, uz naznaku svrhe uplate (predujam </w:t>
      </w:r>
      <w:r w:rsidR="00236A0B">
        <w:t>za namirenje</w:t>
      </w:r>
      <w:r w:rsidR="00236A0B" w:rsidRPr="00236A0B">
        <w:t xml:space="preserve"> troškova stečajnog postupka) i poziva na broj odobrenja (</w:t>
      </w:r>
      <w:r w:rsidR="008C7DAB">
        <w:t>1111</w:t>
      </w:r>
      <w:r w:rsidR="000C2B89">
        <w:t>-</w:t>
      </w:r>
      <w:r w:rsidR="008C7DAB">
        <w:t>2017</w:t>
      </w:r>
      <w:r w:rsidR="00236A0B" w:rsidRPr="00236A0B">
        <w:t>).</w:t>
      </w:r>
      <w:r w:rsidR="00D609C6">
        <w:t xml:space="preserve"> </w:t>
      </w:r>
      <w:r w:rsidR="000C2B89">
        <w:t xml:space="preserve"> </w:t>
      </w:r>
    </w:p>
    <w:p w:rsidRDefault="00AF5E64" w:rsidP="00236A0B" w:rsidR="00AF5E64">
      <w:pPr>
        <w:pStyle w:val="Odlomakpopisa"/>
        <w:ind w:left="709"/>
        <w:jc w:val="both"/>
      </w:pPr>
    </w:p>
    <w:p w:rsidRDefault="00AF5E64" w:rsidP="00F37BB1" w:rsidR="00AF5E64">
      <w:pPr>
        <w:pStyle w:val="Odlomakpopisa"/>
        <w:numPr>
          <w:ilvl w:val="0"/>
          <w:numId w:val="1"/>
        </w:numPr>
        <w:ind w:left="709"/>
        <w:jc w:val="both"/>
      </w:pPr>
      <w:r>
        <w:t>Ukoliko u ostavljenom roku ne bude uplaćen zatraženi pre</w:t>
      </w:r>
      <w:r w:rsidR="00772E5A">
        <w:t xml:space="preserve">dujam iz točke I. </w:t>
      </w:r>
      <w:r w:rsidR="00236A0B">
        <w:t xml:space="preserve">izreke </w:t>
      </w:r>
      <w:r w:rsidR="00772E5A">
        <w:t>ovog rješenja</w:t>
      </w:r>
      <w:r>
        <w:t xml:space="preserve"> sud će donijeti rješenje o otvaranju i zaključenju stečajnog postupka nad dužnikom.</w:t>
      </w:r>
    </w:p>
    <w:p w:rsidRDefault="00F37BB1" w:rsidP="00F37BB1" w:rsidR="00F37BB1" w:rsidRPr="00FD17E3">
      <w:pPr>
        <w:pStyle w:val="Odlomakpopisa"/>
        <w:ind w:left="709"/>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8C7DAB" w:rsidP="008C7DAB" w:rsidR="008C7DAB" w:rsidRPr="008C7DAB">
      <w:pPr>
        <w:ind w:firstLine="708"/>
        <w:jc w:val="both"/>
        <w:rPr>
          <w:szCs w:val="20"/>
        </w:rPr>
      </w:pPr>
      <w:r w:rsidRPr="008C7DAB">
        <w:rPr>
          <w:lang w:eastAsia="en-US"/>
        </w:rPr>
        <w:t xml:space="preserve">Financijska agencija, Regionalni centar Split, Podružnica Split, podnijela je ovom sudu 1. prosinca 2017., na temelju članka 110. stavka 1. Stečajnog zakona („Narodne novine“ broj 71/15., 104/17.; dalje: SZ), prijedlog za otvaranje stečajnog postupka nad dužnikom </w:t>
      </w:r>
      <w:r w:rsidRPr="008C7DAB">
        <w:rPr>
          <w:szCs w:val="20"/>
        </w:rPr>
        <w:t xml:space="preserve">RIČIČANKA j.d.o.o., OIB: 64215955691, Imotski, Trg Franje Tuđmana 2.  </w:t>
      </w:r>
    </w:p>
    <w:p w:rsidRDefault="008C7DAB" w:rsidP="008C7DAB" w:rsidR="008C7DAB" w:rsidRPr="008C7DAB">
      <w:pPr>
        <w:ind w:firstLine="708"/>
        <w:jc w:val="both"/>
        <w:rPr>
          <w:szCs w:val="20"/>
        </w:rPr>
      </w:pPr>
    </w:p>
    <w:p w:rsidRDefault="008C7DAB" w:rsidP="008C7DAB" w:rsidR="008C7DAB" w:rsidRPr="008C7DAB">
      <w:pPr>
        <w:ind w:firstLine="708"/>
        <w:jc w:val="both"/>
        <w:rPr>
          <w:lang w:eastAsia="en-US"/>
        </w:rPr>
      </w:pPr>
      <w:r w:rsidRPr="008C7DAB">
        <w:rPr>
          <w:lang w:eastAsia="en-US"/>
        </w:rPr>
        <w:t xml:space="preserve">U prijedlogu se navodi kako dužnik na dan 27. studenog 2017. u Očevidniku redoslijeda osnova za plaćanje ima evidentirane neizvršene osnove za plaćanje </w:t>
      </w:r>
      <w:r w:rsidRPr="008C7DAB">
        <w:rPr>
          <w:rFonts w:cstheme="minorBidi" w:eastAsiaTheme="minorHAnsi"/>
          <w:lang w:eastAsia="en-US"/>
        </w:rPr>
        <w:t>u neprekinutom razdoblju od 587 dana</w:t>
      </w:r>
      <w:r w:rsidRPr="008C7DAB">
        <w:rPr>
          <w:lang w:eastAsia="en-US"/>
        </w:rPr>
        <w:t xml:space="preserve">, u ukupnom iznosu od 100.853,31 kn, kao i da prema podacima koji su dostavljeni od Hrvatskog zavoda za mirovinsko osiguranje dužnik ima jednog zaposlenika.  </w:t>
      </w:r>
      <w:r>
        <w:rPr>
          <w:lang w:eastAsia="en-US"/>
        </w:rPr>
        <w:t xml:space="preserve"> </w:t>
      </w:r>
    </w:p>
    <w:p w:rsidRDefault="000C2B89" w:rsidP="000C2B89" w:rsidR="00205C98" w:rsidRPr="000C2B89">
      <w:pPr>
        <w:ind w:firstLine="703"/>
        <w:jc w:val="both"/>
        <w:rPr>
          <w:color w:val="000000"/>
        </w:rPr>
      </w:pPr>
      <w:r w:rsidRPr="000C2B89">
        <w:rPr>
          <w:color w:val="000000"/>
        </w:rPr>
        <w:lastRenderedPageBreak/>
        <w:t>Rješenjem poslovni broj St-</w:t>
      </w:r>
      <w:r w:rsidR="008C7DAB">
        <w:rPr>
          <w:color w:val="000000"/>
        </w:rPr>
        <w:t>1111/2017</w:t>
      </w:r>
      <w:r w:rsidRPr="000C2B89">
        <w:rPr>
          <w:color w:val="000000"/>
        </w:rPr>
        <w:t xml:space="preserve"> od </w:t>
      </w:r>
      <w:r w:rsidR="008C7DAB">
        <w:rPr>
          <w:color w:val="000000"/>
        </w:rPr>
        <w:t>21. siječnja 2019.</w:t>
      </w:r>
      <w:r w:rsidRPr="000C2B89">
        <w:rPr>
          <w:color w:val="000000"/>
        </w:rPr>
        <w:t xml:space="preserve"> 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sidR="008C7DAB">
        <w:rPr>
          <w:rFonts w:cstheme="minorBidi" w:eastAsiaTheme="minorHAnsi"/>
          <w:lang w:eastAsia="en-US"/>
        </w:rPr>
        <w:t>19. veljače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sidR="008C7DAB" w:rsidRPr="00726D8D">
        <w:rPr>
          <w:szCs w:val="20"/>
        </w:rPr>
        <w:t>Filip</w:t>
      </w:r>
      <w:r w:rsidR="008C7DAB">
        <w:rPr>
          <w:szCs w:val="20"/>
        </w:rPr>
        <w:t>u</w:t>
      </w:r>
      <w:r w:rsidR="008C7DAB" w:rsidRPr="00726D8D">
        <w:rPr>
          <w:szCs w:val="20"/>
        </w:rPr>
        <w:t xml:space="preserve"> Dujmović</w:t>
      </w:r>
      <w:r w:rsidR="008C7DAB">
        <w:rPr>
          <w:szCs w:val="20"/>
        </w:rPr>
        <w:t>u</w:t>
      </w:r>
      <w:r w:rsidR="008C7DAB" w:rsidRPr="00726D8D">
        <w:rPr>
          <w:szCs w:val="20"/>
        </w:rPr>
        <w:t xml:space="preserve">, OIB: 04387289237, </w:t>
      </w:r>
      <w:r w:rsidR="008C7DAB">
        <w:rPr>
          <w:szCs w:val="20"/>
        </w:rPr>
        <w:t>I</w:t>
      </w:r>
      <w:r w:rsidR="008C7DAB" w:rsidRPr="00726D8D">
        <w:rPr>
          <w:szCs w:val="20"/>
        </w:rPr>
        <w:t>motski, Fra. Stjepana Vrljića 2</w:t>
      </w:r>
      <w:r w:rsidR="00D609C6" w:rsidRPr="00E8732D">
        <w:rPr>
          <w:szCs w:val="20"/>
        </w:rPr>
        <w:t xml:space="preserve">, </w:t>
      </w:r>
      <w:r w:rsidR="00386DF8">
        <w:rPr>
          <w:szCs w:val="20"/>
        </w:rPr>
        <w:t xml:space="preserve">da sudu dostavi pisano izvješće o financijsko-gospodarskom stanju dužnika te popis imovine i obveza dužnika. </w:t>
      </w:r>
    </w:p>
    <w:p w:rsidRDefault="002B73D9" w:rsidP="003F6A75" w:rsidR="002B73D9">
      <w:pPr>
        <w:ind w:firstLine="708"/>
        <w:jc w:val="both"/>
        <w:rPr>
          <w:szCs w:val="20"/>
        </w:rPr>
      </w:pPr>
    </w:p>
    <w:p w:rsidRDefault="007472F0" w:rsidP="007472F0" w:rsidR="00D609C6">
      <w:pPr>
        <w:ind w:firstLine="708"/>
        <w:jc w:val="both"/>
        <w:rPr>
          <w:szCs w:val="20"/>
        </w:rPr>
      </w:pPr>
      <w:r>
        <w:rPr>
          <w:rFonts w:cstheme="minorBidi" w:eastAsiaTheme="minorHAnsi"/>
          <w:lang w:eastAsia="en-US"/>
        </w:rPr>
        <w:t xml:space="preserve">Zastupnik po zakonu dužnika nije udovoljio nalogu suda da dostavi </w:t>
      </w:r>
      <w:r w:rsidR="00386DF8">
        <w:rPr>
          <w:rFonts w:cstheme="minorBidi" w:eastAsiaTheme="minorHAnsi"/>
          <w:lang w:eastAsia="en-US"/>
        </w:rPr>
        <w:t xml:space="preserve">pisano izvješće o </w:t>
      </w:r>
      <w:r w:rsidR="00386DF8">
        <w:rPr>
          <w:szCs w:val="20"/>
        </w:rPr>
        <w:t>financijsko-gospodarskom stanju dužnika te</w:t>
      </w:r>
      <w:r>
        <w:rPr>
          <w:szCs w:val="20"/>
        </w:rPr>
        <w:t xml:space="preserve"> popis imovine i obveza dužnika, </w:t>
      </w:r>
      <w:r w:rsidR="00D609C6">
        <w:rPr>
          <w:szCs w:val="20"/>
        </w:rPr>
        <w:t xml:space="preserve">niti </w:t>
      </w:r>
      <w:r>
        <w:rPr>
          <w:szCs w:val="20"/>
        </w:rPr>
        <w:t xml:space="preserve">je pristupio na </w:t>
      </w:r>
      <w:r w:rsidRPr="007472F0">
        <w:rPr>
          <w:szCs w:val="20"/>
        </w:rPr>
        <w:t>ročište radi očitovanja o prijedlogu i rasprave o pretpostavkama za otvaranje stečajnog postupka</w:t>
      </w:r>
      <w:r>
        <w:rPr>
          <w:szCs w:val="20"/>
        </w:rPr>
        <w:t>.</w:t>
      </w:r>
      <w:r w:rsidRPr="007472F0">
        <w:rPr>
          <w:szCs w:val="20"/>
        </w:rPr>
        <w:t xml:space="preserve">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8C7DAB">
        <w:rPr>
          <w:rFonts w:cstheme="minorBidi" w:eastAsiaTheme="minorHAnsi"/>
          <w:lang w:eastAsia="en-US"/>
        </w:rPr>
        <w:t>15. veljače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8C7DAB">
        <w:rPr>
          <w:rFonts w:cstheme="minorBidi" w:eastAsiaTheme="minorHAnsi"/>
          <w:lang w:eastAsia="en-US"/>
        </w:rPr>
        <w:t>1031</w:t>
      </w:r>
      <w:r>
        <w:rPr>
          <w:rFonts w:cstheme="minorBidi" w:eastAsiaTheme="minorHAnsi"/>
          <w:lang w:eastAsia="en-US"/>
        </w:rPr>
        <w:t xml:space="preserve"> dan,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8C7DAB">
        <w:rPr>
          <w:rFonts w:cstheme="minorBidi" w:eastAsiaTheme="minorHAnsi"/>
          <w:lang w:eastAsia="en-US"/>
        </w:rPr>
        <w:t>15. veljače 2019.</w:t>
      </w:r>
      <w:r w:rsidRPr="00B97963">
        <w:rPr>
          <w:rFonts w:cstheme="minorBidi" w:eastAsiaTheme="minorHAnsi"/>
          <w:lang w:eastAsia="en-US"/>
        </w:rPr>
        <w:t xml:space="preserve"> iznose </w:t>
      </w:r>
      <w:r w:rsidR="008C7DAB">
        <w:rPr>
          <w:rFonts w:cstheme="minorBidi" w:eastAsiaTheme="minorHAnsi"/>
          <w:lang w:eastAsia="en-US"/>
        </w:rPr>
        <w:t>241.729,59</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A16A03" w:rsidP="00A16A03" w:rsidR="00A16A03">
      <w:pPr>
        <w:ind w:firstLine="720"/>
        <w:jc w:val="both"/>
      </w:pPr>
      <w:r>
        <w:t>Slijedom navedenog, tijekom prethodnog postupka</w:t>
      </w:r>
      <w:r w:rsidRPr="00D36343">
        <w:t xml:space="preserve"> utvrđeno je da je kod dužnika ispunjen stečajni razlog nesposobnosti za plaćanje.</w:t>
      </w:r>
      <w:r>
        <w:t xml:space="preserve"> Naime, s obzirom na to da </w:t>
      </w:r>
      <w:r w:rsidRPr="00D36343">
        <w:t>dužnik u Očevidniku redoslijeda osnova za plaćanje ima evidentirane neizvršne osnove za plaćanje u neprekinutom r</w:t>
      </w:r>
      <w:r>
        <w:t>azdoblju dužem od 60 dana, to se samim time smatra da kod</w:t>
      </w:r>
      <w:r w:rsidRPr="00D36343">
        <w:t xml:space="preserve"> istog postoji stečajni razlog nesposobnost</w:t>
      </w:r>
      <w:r>
        <w:t>i za plaćanje u smislu članka 6. stavka 1. i stavka 2. podstava</w:t>
      </w:r>
      <w:r w:rsidRPr="00D36343">
        <w:t>k</w:t>
      </w:r>
      <w:r>
        <w:t>a 1.</w:t>
      </w:r>
      <w:r w:rsidRPr="00D36343">
        <w:t xml:space="preserve"> SZ-a.</w:t>
      </w:r>
      <w:r>
        <w:t xml:space="preserve"> </w:t>
      </w:r>
    </w:p>
    <w:p w:rsidRDefault="00A16A03" w:rsidP="00A16A03" w:rsidR="00A16A03" w:rsidRPr="00A16A03">
      <w:pPr>
        <w:ind w:firstLine="708"/>
        <w:jc w:val="both"/>
        <w:rPr>
          <w:rFonts w:eastAsia="Calibri"/>
          <w:szCs w:val="22"/>
          <w:lang w:eastAsia="en-US"/>
        </w:rPr>
      </w:pPr>
    </w:p>
    <w:p w:rsidRDefault="00A16A03" w:rsidP="00554E44" w:rsidR="00554E44" w:rsidRPr="00700E9F">
      <w:pPr>
        <w:ind w:firstLine="708"/>
        <w:jc w:val="both"/>
        <w:rPr>
          <w:rFonts w:eastAsia="Calibri"/>
          <w:szCs w:val="22"/>
          <w:lang w:eastAsia="en-US"/>
        </w:rPr>
      </w:pPr>
      <w:r w:rsidRPr="00A16A03">
        <w:rPr>
          <w:rFonts w:eastAsia="Calibri"/>
          <w:szCs w:val="22"/>
          <w:lang w:eastAsia="en-US"/>
        </w:rPr>
        <w:t xml:space="preserve">Međutim, osim postojanja stečajnog razloga kod dužnika, iz rezultata prethodnog postupka također proizlazi i da dužnik nema imovine koju bi ušla u stečajnu masu i iz koje bi se mogli namiriti troškovi stečajnog postupka. 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nije se očitovala</w:t>
      </w:r>
      <w:r w:rsidRPr="00A16A03">
        <w:rPr>
          <w:rFonts w:eastAsia="Calibri"/>
          <w:szCs w:val="22"/>
          <w:lang w:eastAsia="en-US"/>
        </w:rPr>
        <w:t xml:space="preserve"> o postojanju imovine kod dužnika, a </w:t>
      </w:r>
      <w:r>
        <w:rPr>
          <w:rFonts w:eastAsia="Calibri"/>
          <w:szCs w:val="22"/>
          <w:lang w:eastAsia="en-US"/>
        </w:rPr>
        <w:t>niti je</w:t>
      </w:r>
      <w:r w:rsidRPr="00A16A03">
        <w:rPr>
          <w:rFonts w:eastAsia="Calibri"/>
          <w:szCs w:val="22"/>
          <w:lang w:eastAsia="en-US"/>
        </w:rPr>
        <w:t xml:space="preserve"> </w:t>
      </w:r>
      <w:r>
        <w:rPr>
          <w:rFonts w:eastAsia="Calibri"/>
          <w:szCs w:val="22"/>
          <w:lang w:eastAsia="en-US"/>
        </w:rPr>
        <w:t>sudu dostavila</w:t>
      </w:r>
      <w:r w:rsidRPr="00A16A03">
        <w:rPr>
          <w:rFonts w:eastAsia="Calibri"/>
          <w:szCs w:val="22"/>
          <w:lang w:eastAsia="en-US"/>
        </w:rPr>
        <w:t xml:space="preserve"> popis imovine i obveza dužnika. Na traženje ovog suda za dostavom pod</w:t>
      </w:r>
      <w:r>
        <w:rPr>
          <w:rFonts w:eastAsia="Calibri"/>
          <w:szCs w:val="22"/>
          <w:lang w:eastAsia="en-US"/>
        </w:rPr>
        <w:t>ataka o imovini dužnika,</w:t>
      </w:r>
      <w:r w:rsidRPr="00A16A03">
        <w:rPr>
          <w:rFonts w:eastAsia="Calibri"/>
          <w:szCs w:val="22"/>
          <w:lang w:eastAsia="en-US"/>
        </w:rPr>
        <w:t xml:space="preserve"> Općinski sud u </w:t>
      </w:r>
      <w:r w:rsidR="00700E9F">
        <w:rPr>
          <w:rFonts w:eastAsia="Calibri"/>
          <w:szCs w:val="22"/>
          <w:lang w:eastAsia="en-US"/>
        </w:rPr>
        <w:t>Makarskoj</w:t>
      </w:r>
      <w:r w:rsidRPr="00A16A03">
        <w:rPr>
          <w:rFonts w:eastAsia="Calibri"/>
          <w:szCs w:val="22"/>
          <w:lang w:eastAsia="en-US"/>
        </w:rPr>
        <w:t xml:space="preserve">, Zemljišnoknjižni odjel </w:t>
      </w:r>
      <w:r w:rsidR="00700E9F">
        <w:rPr>
          <w:rFonts w:eastAsia="Calibri"/>
          <w:szCs w:val="22"/>
          <w:lang w:eastAsia="en-US"/>
        </w:rPr>
        <w:t>Imotski</w:t>
      </w:r>
      <w:r>
        <w:rPr>
          <w:rFonts w:eastAsia="Calibri"/>
          <w:szCs w:val="22"/>
          <w:lang w:eastAsia="en-US"/>
        </w:rPr>
        <w:t>,</w:t>
      </w:r>
      <w:r w:rsidRPr="00A16A03">
        <w:rPr>
          <w:rFonts w:eastAsia="Calibri"/>
          <w:szCs w:val="22"/>
          <w:lang w:eastAsia="en-US"/>
        </w:rPr>
        <w:t xml:space="preserve"> dostavio je ovom sudu potvrdu </w:t>
      </w:r>
      <w:r>
        <w:rPr>
          <w:rFonts w:eastAsia="Calibri"/>
          <w:szCs w:val="22"/>
          <w:lang w:eastAsia="en-US"/>
        </w:rPr>
        <w:t xml:space="preserve">od </w:t>
      </w:r>
      <w:r w:rsidR="00700E9F">
        <w:rPr>
          <w:rFonts w:eastAsia="Calibri"/>
          <w:szCs w:val="22"/>
          <w:lang w:eastAsia="en-US"/>
        </w:rPr>
        <w:t>12. veljače 2019</w:t>
      </w:r>
      <w:r>
        <w:rPr>
          <w:rFonts w:eastAsia="Calibri"/>
          <w:szCs w:val="22"/>
          <w:lang w:eastAsia="en-US"/>
        </w:rPr>
        <w:t>.</w:t>
      </w:r>
      <w:r w:rsidRPr="00A16A03">
        <w:rPr>
          <w:rFonts w:eastAsia="Calibri"/>
          <w:szCs w:val="22"/>
          <w:lang w:eastAsia="en-US"/>
        </w:rPr>
        <w:t xml:space="preserve"> kojom se potvrđuje da dužnik nije upisan kao vlasnik nekretnina</w:t>
      </w:r>
      <w:r>
        <w:rPr>
          <w:rFonts w:eastAsia="Calibri"/>
          <w:szCs w:val="22"/>
          <w:lang w:eastAsia="en-US"/>
        </w:rPr>
        <w:t xml:space="preserve"> na području nadležnosti tog zemljišnoknjižnog odjela</w:t>
      </w:r>
      <w:r w:rsidR="00554E44">
        <w:rPr>
          <w:rFonts w:eastAsia="Calibri"/>
          <w:szCs w:val="22"/>
          <w:lang w:eastAsia="en-US"/>
        </w:rPr>
        <w:t xml:space="preserve"> </w:t>
      </w:r>
      <w:r w:rsidR="00554E44" w:rsidRPr="00A16A03">
        <w:rPr>
          <w:rFonts w:eastAsia="Calibri"/>
          <w:szCs w:val="22"/>
          <w:lang w:eastAsia="en-US"/>
        </w:rPr>
        <w:t xml:space="preserve">(list </w:t>
      </w:r>
      <w:r w:rsidR="00700E9F">
        <w:rPr>
          <w:rFonts w:eastAsia="Calibri"/>
          <w:szCs w:val="22"/>
          <w:lang w:eastAsia="en-US"/>
        </w:rPr>
        <w:t>20</w:t>
      </w:r>
      <w:r w:rsidR="00554E44" w:rsidRPr="00A16A03">
        <w:rPr>
          <w:rFonts w:eastAsia="Calibri"/>
          <w:szCs w:val="22"/>
          <w:lang w:eastAsia="en-US"/>
        </w:rPr>
        <w:t xml:space="preserve"> spisa)</w:t>
      </w:r>
      <w:r>
        <w:rPr>
          <w:rFonts w:eastAsia="Calibri"/>
          <w:szCs w:val="22"/>
          <w:lang w:eastAsia="en-US"/>
        </w:rPr>
        <w:t>. I</w:t>
      </w:r>
      <w:r w:rsidRPr="00A16A03">
        <w:rPr>
          <w:rFonts w:eastAsia="Calibri"/>
          <w:szCs w:val="22"/>
          <w:lang w:eastAsia="en-US"/>
        </w:rPr>
        <w:t>sto tako,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700E9F">
        <w:rPr>
          <w:rFonts w:eastAsia="Calibri"/>
          <w:szCs w:val="22"/>
          <w:lang w:eastAsia="en-US"/>
        </w:rPr>
        <w:t>29. siječnja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700E9F">
        <w:rPr>
          <w:rFonts w:eastAsia="Calibri"/>
          <w:szCs w:val="22"/>
          <w:lang w:eastAsia="en-US"/>
        </w:rPr>
        <w:t>19</w:t>
      </w:r>
      <w:r w:rsidR="00554E44" w:rsidRPr="00A16A03">
        <w:rPr>
          <w:rFonts w:eastAsia="Calibri"/>
          <w:szCs w:val="22"/>
          <w:lang w:eastAsia="en-US"/>
        </w:rPr>
        <w:t xml:space="preserve"> spisa)</w:t>
      </w:r>
      <w:r w:rsidRPr="00A16A03">
        <w:rPr>
          <w:rFonts w:eastAsia="Calibri"/>
          <w:szCs w:val="22"/>
          <w:lang w:eastAsia="en-US"/>
        </w:rPr>
        <w:t xml:space="preserve">. </w:t>
      </w:r>
      <w:r w:rsidR="00554E44" w:rsidRPr="00700E9F">
        <w:rPr>
          <w:rFonts w:eastAsia="Calibri"/>
          <w:szCs w:val="22"/>
          <w:lang w:eastAsia="en-US"/>
        </w:rPr>
        <w:t xml:space="preserve">Nadalje, iz posljednjih javno objavljenih financijskih izvještaja dužnika za </w:t>
      </w:r>
      <w:r w:rsidR="00700E9F">
        <w:rPr>
          <w:rFonts w:eastAsia="Calibri"/>
          <w:szCs w:val="22"/>
          <w:lang w:eastAsia="en-US"/>
        </w:rPr>
        <w:t>2017</w:t>
      </w:r>
      <w:r w:rsidR="00554E44" w:rsidRPr="00700E9F">
        <w:rPr>
          <w:rFonts w:eastAsia="Calibri"/>
          <w:szCs w:val="22"/>
          <w:lang w:eastAsia="en-US"/>
        </w:rPr>
        <w:t xml:space="preserve">. godinu (list </w:t>
      </w:r>
      <w:r w:rsidR="00700E9F">
        <w:rPr>
          <w:rFonts w:eastAsia="Calibri"/>
          <w:szCs w:val="22"/>
          <w:lang w:eastAsia="en-US"/>
        </w:rPr>
        <w:t>28-29</w:t>
      </w:r>
      <w:r w:rsidR="00554E44" w:rsidRPr="00700E9F">
        <w:rPr>
          <w:rFonts w:eastAsia="Calibri"/>
          <w:szCs w:val="22"/>
          <w:lang w:eastAsia="en-US"/>
        </w:rPr>
        <w:t xml:space="preserve"> spisa) razvidno je da dužnik nema bilo kakve materijalne imovine, već da njegovu imovinu čine potraživanja odnosno financijska imovina. Pritom je za istaknuti kako nenaplaćena potraživanja odnosno novčane tražbine ne predstavljaju likvidnu imovinu dostatnu za podmirenje troškova stečajnog postupka jer se samim potraživanjima ne mogu podmiriti neizbježni troškovi koji nastaju u stečajnom postupku, a niti je bez raspoloživih novčanih sredstava moguće pokrenuti ili voditi postupke radi prisilne naplate istih. </w:t>
      </w:r>
    </w:p>
    <w:p w:rsidRDefault="00D36343" w:rsidP="00F37BB1" w:rsidR="00D36343">
      <w:pPr>
        <w:ind w:firstLine="720"/>
        <w:jc w:val="both"/>
        <w:rPr>
          <w:szCs w:val="20"/>
        </w:rPr>
      </w:pPr>
    </w:p>
    <w:p w:rsidRDefault="00DB2047" w:rsidP="00F37BB1" w:rsidR="00AF5E64">
      <w:pPr>
        <w:ind w:firstLine="720"/>
        <w:jc w:val="both"/>
        <w:rPr>
          <w:szCs w:val="20"/>
        </w:rPr>
      </w:pPr>
      <w:r>
        <w:rPr>
          <w:szCs w:val="20"/>
        </w:rPr>
        <w:t>Budući</w:t>
      </w:r>
      <w:r w:rsidR="00AF5E64" w:rsidRPr="00D214A5">
        <w:rPr>
          <w:szCs w:val="20"/>
        </w:rPr>
        <w:t xml:space="preserve"> da iz rezultata prethodnog postupka </w:t>
      </w:r>
      <w:r>
        <w:rPr>
          <w:szCs w:val="20"/>
        </w:rPr>
        <w:t>proizlazi kako</w:t>
      </w:r>
      <w:r w:rsidR="00AF5E64" w:rsidRPr="00D214A5">
        <w:rPr>
          <w:szCs w:val="20"/>
        </w:rPr>
        <w:t xml:space="preserve"> dužnik</w:t>
      </w:r>
      <w:r w:rsidR="00AF5E64">
        <w:rPr>
          <w:szCs w:val="20"/>
        </w:rPr>
        <w:t xml:space="preserve"> </w:t>
      </w:r>
      <w:r>
        <w:rPr>
          <w:szCs w:val="20"/>
        </w:rPr>
        <w:t xml:space="preserve">ne </w:t>
      </w:r>
      <w:r w:rsidR="00AF5E64" w:rsidRPr="00D214A5">
        <w:rPr>
          <w:szCs w:val="20"/>
        </w:rPr>
        <w:t xml:space="preserve">raspolaže </w:t>
      </w:r>
      <w:r>
        <w:rPr>
          <w:szCs w:val="20"/>
        </w:rPr>
        <w:t xml:space="preserve">likvidnom </w:t>
      </w:r>
      <w:r w:rsidR="00AF5E64" w:rsidRPr="00D214A5">
        <w:rPr>
          <w:szCs w:val="20"/>
        </w:rPr>
        <w:t>imovinom dostatnom za podmirenje barem troškova stečajnog postupka, to su se u konkretnom slučaju ispunili uvjeti za donošenje rješenja o otvaranju i istovremenom zaključenju stečajnog postupka nad dužnikom.</w:t>
      </w:r>
    </w:p>
    <w:p w:rsidRDefault="007A0C2D" w:rsidP="00F37BB1" w:rsidR="007A0C2D">
      <w:pPr>
        <w:ind w:firstLine="720"/>
        <w:jc w:val="both"/>
        <w:rPr>
          <w:szCs w:val="20"/>
        </w:rPr>
      </w:pPr>
    </w:p>
    <w:p w:rsidRDefault="00AF5E64" w:rsidP="00F37BB1" w:rsidR="00AF5E64">
      <w:pPr>
        <w:ind w:firstLine="720"/>
        <w:jc w:val="both"/>
        <w:rPr>
          <w:szCs w:val="20"/>
        </w:rPr>
      </w:pPr>
      <w:r w:rsidRPr="00D214A5">
        <w:rPr>
          <w:szCs w:val="20"/>
        </w:rPr>
        <w:lastRenderedPageBreak/>
        <w:t xml:space="preserve">Međutim, </w:t>
      </w:r>
      <w:r w:rsidR="000136C6">
        <w:rPr>
          <w:szCs w:val="20"/>
        </w:rPr>
        <w:t>prije donošenja navedenog</w:t>
      </w:r>
      <w:r w:rsidRPr="00D214A5">
        <w:rPr>
          <w:szCs w:val="20"/>
        </w:rPr>
        <w:t xml:space="preserve"> </w:t>
      </w:r>
      <w:r w:rsidR="000136C6">
        <w:rPr>
          <w:szCs w:val="20"/>
        </w:rPr>
        <w:t>rješenja</w:t>
      </w:r>
      <w:r w:rsidRPr="00D214A5">
        <w:rPr>
          <w:szCs w:val="20"/>
        </w:rPr>
        <w:t xml:space="preserve">, u smislu odredbi </w:t>
      </w:r>
      <w:r w:rsidRPr="00AF5E64">
        <w:t>SZ</w:t>
      </w:r>
      <w:r w:rsidR="00A01280">
        <w:t>-a</w:t>
      </w:r>
      <w:r w:rsidRPr="00D214A5">
        <w:rPr>
          <w:szCs w:val="20"/>
        </w:rPr>
        <w:t xml:space="preserve">, </w:t>
      </w:r>
      <w:r w:rsidR="00C34271">
        <w:rPr>
          <w:szCs w:val="20"/>
        </w:rPr>
        <w:t>treba</w:t>
      </w:r>
      <w:r w:rsidRPr="00D214A5">
        <w:rPr>
          <w:szCs w:val="20"/>
        </w:rPr>
        <w:t xml:space="preserve"> pozvati vjerovnike dužnika, kao i sve druge osobe</w:t>
      </w:r>
      <w:r w:rsidR="000136C6" w:rsidRPr="000136C6">
        <w:t xml:space="preserve"> </w:t>
      </w:r>
      <w:r w:rsidR="000136C6" w:rsidRPr="000136C6">
        <w:rPr>
          <w:szCs w:val="20"/>
        </w:rPr>
        <w:t>koje imaju pravni interes za provedbom stečajnog postupka</w:t>
      </w:r>
      <w:r w:rsidR="000136C6">
        <w:rPr>
          <w:szCs w:val="20"/>
        </w:rPr>
        <w:t xml:space="preserve"> nad dužnikom</w:t>
      </w:r>
      <w:r w:rsidR="00520E50">
        <w:rPr>
          <w:szCs w:val="20"/>
        </w:rPr>
        <w:t>,</w:t>
      </w:r>
      <w:r w:rsidRPr="00D214A5">
        <w:rPr>
          <w:szCs w:val="20"/>
        </w:rPr>
        <w:t xml:space="preserve"> na uplatu predujma za </w:t>
      </w:r>
      <w:r w:rsidR="000136C6">
        <w:rPr>
          <w:szCs w:val="20"/>
        </w:rPr>
        <w:t>namirenje</w:t>
      </w:r>
      <w:r w:rsidRPr="00D214A5">
        <w:rPr>
          <w:szCs w:val="20"/>
        </w:rPr>
        <w:t xml:space="preserve"> troškova, kako prethodnog, tako i otvorenog </w:t>
      </w:r>
      <w:r w:rsidR="000136C6">
        <w:rPr>
          <w:szCs w:val="20"/>
        </w:rPr>
        <w:t>stečajnog postupka</w:t>
      </w:r>
      <w:r w:rsidR="00C34271">
        <w:rPr>
          <w:szCs w:val="20"/>
        </w:rPr>
        <w:t>, jer</w:t>
      </w:r>
      <w:r w:rsidRPr="00D214A5">
        <w:rPr>
          <w:szCs w:val="20"/>
        </w:rPr>
        <w:t xml:space="preserve"> </w:t>
      </w:r>
      <w:r w:rsidR="00C34271">
        <w:rPr>
          <w:szCs w:val="20"/>
        </w:rPr>
        <w:t>u</w:t>
      </w:r>
      <w:r w:rsidRPr="00D214A5">
        <w:rPr>
          <w:szCs w:val="20"/>
        </w:rPr>
        <w:t>koliko navedeni predujam bude uplaćen tada bi se mogao provesti redovni stečajni postupak nad dužnikom.</w:t>
      </w:r>
      <w:r w:rsidR="000136C6">
        <w:rPr>
          <w:szCs w:val="20"/>
        </w:rPr>
        <w:t xml:space="preserve"> </w:t>
      </w:r>
    </w:p>
    <w:p w:rsidRDefault="003C6F91" w:rsidP="00F37BB1" w:rsidR="003C6F91">
      <w:pPr>
        <w:ind w:firstLine="720"/>
        <w:jc w:val="both"/>
        <w:rPr>
          <w:szCs w:val="20"/>
        </w:rPr>
      </w:pPr>
    </w:p>
    <w:p w:rsidRDefault="00AF5E64" w:rsidP="00F37BB1" w:rsidR="00AF5E64">
      <w:pPr>
        <w:pStyle w:val="Bezproreda"/>
        <w:ind w:firstLine="709"/>
        <w:jc w:val="both"/>
        <w:rPr>
          <w:rFonts w:cs="Times New Roman" w:hAnsi="Times New Roman" w:ascii="Times New Roman"/>
          <w:sz w:val="24"/>
          <w:szCs w:val="24"/>
        </w:rPr>
      </w:pPr>
      <w:r>
        <w:rPr>
          <w:rFonts w:cs="Times New Roman" w:hAnsi="Times New Roman" w:ascii="Times New Roman"/>
          <w:sz w:val="24"/>
          <w:szCs w:val="24"/>
        </w:rPr>
        <w:t xml:space="preserve">Naime, </w:t>
      </w:r>
      <w:r w:rsidR="00C34271">
        <w:rPr>
          <w:rFonts w:cs="Times New Roman" w:hAnsi="Times New Roman" w:ascii="Times New Roman"/>
          <w:sz w:val="24"/>
          <w:szCs w:val="24"/>
        </w:rPr>
        <w:t>člankom</w:t>
      </w:r>
      <w:r>
        <w:rPr>
          <w:rFonts w:cs="Times New Roman" w:hAnsi="Times New Roman" w:ascii="Times New Roman"/>
          <w:sz w:val="24"/>
          <w:szCs w:val="24"/>
        </w:rPr>
        <w:t xml:space="preserve"> </w:t>
      </w:r>
      <w:r w:rsidRPr="00D214A5">
        <w:rPr>
          <w:rFonts w:cs="Times New Roman" w:hAnsi="Times New Roman" w:ascii="Times New Roman"/>
          <w:sz w:val="24"/>
          <w:szCs w:val="24"/>
        </w:rPr>
        <w:t xml:space="preserve">132. </w:t>
      </w:r>
      <w:r w:rsidR="00C34271">
        <w:rPr>
          <w:rFonts w:cs="Times New Roman" w:hAnsi="Times New Roman" w:ascii="Times New Roman"/>
          <w:sz w:val="24"/>
          <w:szCs w:val="24"/>
        </w:rPr>
        <w:t xml:space="preserve">stavkom 1. </w:t>
      </w:r>
      <w:r w:rsidRPr="00D214A5">
        <w:rPr>
          <w:rFonts w:cs="Times New Roman" w:hAnsi="Times New Roman" w:ascii="Times New Roman"/>
          <w:sz w:val="24"/>
          <w:szCs w:val="24"/>
        </w:rPr>
        <w:t>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w:t>
      </w:r>
      <w:r w:rsidR="007C2575">
        <w:rPr>
          <w:rFonts w:cs="Times New Roman" w:hAnsi="Times New Roman" w:ascii="Times New Roman"/>
          <w:sz w:val="24"/>
          <w:szCs w:val="24"/>
        </w:rPr>
        <w:t xml:space="preserve"> o</w:t>
      </w:r>
      <w:r w:rsidRPr="00D214A5">
        <w:rPr>
          <w:rFonts w:cs="Times New Roman" w:hAnsi="Times New Roman" w:ascii="Times New Roman"/>
          <w:sz w:val="24"/>
          <w:szCs w:val="24"/>
        </w:rPr>
        <w:t xml:space="preserve"> otvaranju i zaključenju stečajnog postupka</w:t>
      </w:r>
      <w:r w:rsidR="00C34271">
        <w:rPr>
          <w:rFonts w:cs="Times New Roman" w:hAnsi="Times New Roman" w:ascii="Times New Roman"/>
          <w:sz w:val="24"/>
          <w:szCs w:val="24"/>
        </w:rPr>
        <w:t xml:space="preserve"> (članak 132. stavak 2. SZ-a)</w:t>
      </w:r>
      <w:r w:rsidRPr="00D214A5">
        <w:rPr>
          <w:rFonts w:cs="Times New Roman" w:hAnsi="Times New Roman" w:ascii="Times New Roman"/>
          <w:sz w:val="24"/>
          <w:szCs w:val="24"/>
        </w:rPr>
        <w:t>.</w:t>
      </w:r>
    </w:p>
    <w:p w:rsidRDefault="003F6A75" w:rsidP="00F37BB1" w:rsidR="003F6A75" w:rsidRPr="00D214A5">
      <w:pPr>
        <w:pStyle w:val="Bezproreda"/>
        <w:ind w:firstLine="709"/>
        <w:jc w:val="both"/>
        <w:rPr>
          <w:rFonts w:cs="Times New Roman" w:hAnsi="Times New Roman" w:ascii="Times New Roman"/>
          <w:sz w:val="24"/>
          <w:szCs w:val="24"/>
        </w:rPr>
      </w:pPr>
    </w:p>
    <w:p w:rsidRDefault="0032098E" w:rsidP="0032098E" w:rsidR="0032098E">
      <w:pPr>
        <w:ind w:firstLine="708"/>
        <w:jc w:val="both"/>
        <w:rPr>
          <w:rFonts w:eastAsia="Calibri"/>
          <w:szCs w:val="22"/>
          <w:lang w:eastAsia="en-US"/>
        </w:rPr>
      </w:pPr>
      <w:r w:rsidRPr="0032098E">
        <w:rPr>
          <w:rFonts w:eastAsia="Calibri"/>
          <w:szCs w:val="22"/>
          <w:lang w:eastAsia="en-US"/>
        </w:rPr>
        <w:t xml:space="preserve">U odnosu na visinu zatraženog predujma ističe se da je sud prilikom određivanja iznosa tog predujma imao </w:t>
      </w:r>
      <w:r>
        <w:rPr>
          <w:rFonts w:eastAsia="Calibri"/>
          <w:szCs w:val="22"/>
          <w:lang w:eastAsia="en-US"/>
        </w:rPr>
        <w:t xml:space="preserve">na umu </w:t>
      </w:r>
      <w:r w:rsidRPr="0032098E">
        <w:rPr>
          <w:rFonts w:eastAsia="Calibri"/>
          <w:szCs w:val="22"/>
          <w:lang w:eastAsia="en-US"/>
        </w:rPr>
        <w:t>predvidive troškove koji bi mogli nastati u stečajnom</w:t>
      </w:r>
      <w:r>
        <w:rPr>
          <w:rFonts w:eastAsia="Calibri"/>
          <w:szCs w:val="22"/>
          <w:lang w:eastAsia="en-US"/>
        </w:rPr>
        <w:t xml:space="preserve"> postupku</w:t>
      </w:r>
      <w:r w:rsidRPr="0032098E">
        <w:rPr>
          <w:rFonts w:eastAsia="Calibri"/>
          <w:szCs w:val="22"/>
          <w:lang w:eastAsia="en-US"/>
        </w:rPr>
        <w:t xml:space="preserve">. Ti troškovi se odnose na troškove nagrade i naknade troškova stečajnog upravitelja u </w:t>
      </w:r>
      <w:r>
        <w:rPr>
          <w:rFonts w:eastAsia="Calibri"/>
          <w:szCs w:val="22"/>
          <w:lang w:eastAsia="en-US"/>
        </w:rPr>
        <w:t>ukupnom iznosu od 5</w:t>
      </w:r>
      <w:r w:rsidRPr="0032098E">
        <w:rPr>
          <w:rFonts w:eastAsia="Calibri"/>
          <w:szCs w:val="22"/>
          <w:lang w:eastAsia="en-US"/>
        </w:rPr>
        <w:t>.000,00 kn,</w:t>
      </w:r>
      <w:r w:rsidR="00FC61CA">
        <w:rPr>
          <w:rFonts w:eastAsia="Calibri"/>
          <w:szCs w:val="22"/>
          <w:lang w:eastAsia="en-US"/>
        </w:rPr>
        <w:t xml:space="preserve"> te</w:t>
      </w:r>
      <w:r w:rsidRPr="0032098E">
        <w:rPr>
          <w:rFonts w:eastAsia="Calibri"/>
          <w:szCs w:val="22"/>
          <w:lang w:eastAsia="en-US"/>
        </w:rPr>
        <w:t xml:space="preserve"> troškove knjigovodstvenih usluga</w:t>
      </w:r>
      <w:r>
        <w:rPr>
          <w:rFonts w:eastAsia="Calibri"/>
          <w:szCs w:val="22"/>
          <w:lang w:eastAsia="en-US"/>
        </w:rPr>
        <w:t>,</w:t>
      </w:r>
      <w:r w:rsidRPr="0032098E">
        <w:rPr>
          <w:rFonts w:eastAsia="Calibri"/>
          <w:szCs w:val="22"/>
          <w:lang w:eastAsia="en-US"/>
        </w:rPr>
        <w:t xml:space="preserve"> platnog prometa, telefona, uredske troškove i troškove ostalih administrativnih poslova u iznosu od </w:t>
      </w:r>
      <w:r>
        <w:rPr>
          <w:rFonts w:eastAsia="Calibri"/>
          <w:szCs w:val="22"/>
          <w:lang w:eastAsia="en-US"/>
        </w:rPr>
        <w:t>1.0</w:t>
      </w:r>
      <w:r w:rsidRPr="0032098E">
        <w:rPr>
          <w:rFonts w:eastAsia="Calibri"/>
          <w:szCs w:val="22"/>
          <w:lang w:eastAsia="en-US"/>
        </w:rPr>
        <w:t xml:space="preserve">00,00 </w:t>
      </w:r>
      <w:r>
        <w:rPr>
          <w:rFonts w:eastAsia="Calibri"/>
          <w:szCs w:val="22"/>
          <w:lang w:eastAsia="en-US"/>
        </w:rPr>
        <w:t xml:space="preserve">kn </w:t>
      </w:r>
      <w:r w:rsidRPr="0032098E">
        <w:rPr>
          <w:rFonts w:eastAsia="Calibri"/>
          <w:szCs w:val="22"/>
          <w:lang w:eastAsia="en-US"/>
        </w:rPr>
        <w:t xml:space="preserve">mjesečno, pretpostavljeno na trajanju stečajnog postupka u </w:t>
      </w:r>
      <w:r w:rsidR="00554E44">
        <w:rPr>
          <w:rFonts w:eastAsia="Calibri"/>
          <w:szCs w:val="22"/>
          <w:lang w:eastAsia="en-US"/>
        </w:rPr>
        <w:t>vremenu</w:t>
      </w:r>
      <w:r>
        <w:rPr>
          <w:rFonts w:eastAsia="Calibri"/>
          <w:szCs w:val="22"/>
          <w:lang w:eastAsia="en-US"/>
        </w:rPr>
        <w:t xml:space="preserve"> </w:t>
      </w:r>
      <w:r w:rsidRPr="0032098E">
        <w:rPr>
          <w:rFonts w:eastAsia="Calibri"/>
          <w:szCs w:val="22"/>
          <w:lang w:eastAsia="en-US"/>
        </w:rPr>
        <w:t>od šest mjeseci</w:t>
      </w:r>
      <w:r w:rsidR="00FC61CA">
        <w:rPr>
          <w:rFonts w:eastAsia="Calibri"/>
          <w:szCs w:val="22"/>
          <w:lang w:eastAsia="en-US"/>
        </w:rPr>
        <w:t>. Pored tih troškova</w:t>
      </w:r>
      <w:r w:rsidRPr="0032098E">
        <w:rPr>
          <w:rFonts w:eastAsia="Calibri"/>
          <w:szCs w:val="22"/>
          <w:lang w:eastAsia="en-US"/>
        </w:rPr>
        <w:t xml:space="preserve"> svakako valja imati na umu i </w:t>
      </w:r>
      <w:r>
        <w:rPr>
          <w:rFonts w:eastAsia="Calibri"/>
          <w:szCs w:val="22"/>
          <w:lang w:eastAsia="en-US"/>
        </w:rPr>
        <w:t>trošak</w:t>
      </w:r>
      <w:r w:rsidRPr="0032098E">
        <w:rPr>
          <w:rFonts w:eastAsia="Calibri"/>
          <w:szCs w:val="22"/>
          <w:lang w:eastAsia="en-US"/>
        </w:rPr>
        <w:t xml:space="preserve"> zatvaranja starog i otvaranja novog računa stečajnog dužnika</w:t>
      </w:r>
      <w:r>
        <w:rPr>
          <w:rFonts w:eastAsia="Calibri"/>
          <w:szCs w:val="22"/>
          <w:lang w:eastAsia="en-US"/>
        </w:rPr>
        <w:t xml:space="preserve"> u iznosu od 200,00 kn, trošak </w:t>
      </w:r>
      <w:r w:rsidRPr="0032098E">
        <w:rPr>
          <w:rFonts w:eastAsia="Calibri"/>
          <w:szCs w:val="22"/>
          <w:lang w:eastAsia="en-US"/>
        </w:rPr>
        <w:t>izrade novog pečata dužnika</w:t>
      </w:r>
      <w:r>
        <w:rPr>
          <w:rFonts w:eastAsia="Calibri"/>
          <w:szCs w:val="22"/>
          <w:lang w:eastAsia="en-US"/>
        </w:rPr>
        <w:t xml:space="preserve"> u iznosu od 100.00 kn</w:t>
      </w:r>
      <w:r w:rsidRPr="0032098E">
        <w:rPr>
          <w:rFonts w:eastAsia="Calibri"/>
          <w:szCs w:val="22"/>
          <w:lang w:eastAsia="en-US"/>
        </w:rPr>
        <w:t xml:space="preserve">, </w:t>
      </w:r>
      <w:r>
        <w:rPr>
          <w:rFonts w:eastAsia="Calibri"/>
          <w:szCs w:val="22"/>
          <w:lang w:eastAsia="en-US"/>
        </w:rPr>
        <w:t>te trošak</w:t>
      </w:r>
      <w:r w:rsidRPr="0032098E">
        <w:rPr>
          <w:rFonts w:eastAsia="Calibri"/>
          <w:szCs w:val="22"/>
          <w:lang w:eastAsia="en-US"/>
        </w:rPr>
        <w:t xml:space="preserve"> arhiv</w:t>
      </w:r>
      <w:r>
        <w:rPr>
          <w:rFonts w:eastAsia="Calibri"/>
          <w:szCs w:val="22"/>
          <w:lang w:eastAsia="en-US"/>
        </w:rPr>
        <w:t>iranja</w:t>
      </w:r>
      <w:r w:rsidRPr="0032098E">
        <w:rPr>
          <w:rFonts w:eastAsia="Calibri"/>
          <w:szCs w:val="22"/>
          <w:lang w:eastAsia="en-US"/>
        </w:rPr>
        <w:t xml:space="preserve"> građe dužnika</w:t>
      </w:r>
      <w:r>
        <w:rPr>
          <w:rFonts w:eastAsia="Calibri"/>
          <w:szCs w:val="22"/>
          <w:lang w:eastAsia="en-US"/>
        </w:rPr>
        <w:t xml:space="preserve"> u iznosu od 2.700,00 kn.</w:t>
      </w:r>
    </w:p>
    <w:p w:rsidRDefault="0032098E" w:rsidP="0032098E" w:rsidR="0032098E" w:rsidRPr="0032098E">
      <w:pPr>
        <w:jc w:val="both"/>
        <w:rPr>
          <w:rFonts w:eastAsia="Calibri"/>
          <w:szCs w:val="22"/>
          <w:lang w:eastAsia="en-US"/>
        </w:rPr>
      </w:pPr>
    </w:p>
    <w:p w:rsidRDefault="0032098E" w:rsidP="0032098E" w:rsidR="0049265E">
      <w:pPr>
        <w:ind w:firstLine="708"/>
        <w:jc w:val="both"/>
        <w:rPr>
          <w:rFonts w:eastAsia="Calibri"/>
          <w:szCs w:val="22"/>
          <w:lang w:eastAsia="en-US"/>
        </w:rPr>
      </w:pPr>
      <w:r w:rsidRPr="0032098E">
        <w:rPr>
          <w:rFonts w:eastAsia="Calibri"/>
          <w:szCs w:val="22"/>
          <w:lang w:eastAsia="en-US"/>
        </w:rPr>
        <w:t xml:space="preserve">S obzirom na navedeno, ovaj sud smatra kako iznos predujma od </w:t>
      </w:r>
      <w:r>
        <w:rPr>
          <w:rFonts w:eastAsia="Calibri"/>
          <w:szCs w:val="22"/>
          <w:lang w:eastAsia="en-US"/>
        </w:rPr>
        <w:t>14</w:t>
      </w:r>
      <w:r w:rsidRPr="0032098E">
        <w:rPr>
          <w:rFonts w:eastAsia="Calibri"/>
          <w:szCs w:val="22"/>
          <w:lang w:eastAsia="en-US"/>
        </w:rPr>
        <w:t xml:space="preserve">.000,00 kn za pokriće troškova stečajnog postupka predstavlja očekivani iznos troškova koji bi mogli nastati u slučaju redovitog provođenja stečajnog postupka nad dužnikom, a koji se iz imovine dužnika ne bi mogli podmiriti. </w:t>
      </w:r>
    </w:p>
    <w:p w:rsidRDefault="0049265E" w:rsidP="0032098E" w:rsidR="0049265E">
      <w:pPr>
        <w:ind w:firstLine="708"/>
        <w:jc w:val="both"/>
        <w:rPr>
          <w:rFonts w:eastAsia="Calibri"/>
          <w:szCs w:val="22"/>
          <w:lang w:eastAsia="en-US"/>
        </w:rPr>
      </w:pPr>
    </w:p>
    <w:p w:rsidRDefault="0049265E" w:rsidP="0049265E" w:rsidR="0049265E" w:rsidRPr="0013390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iz obavijesti Financijske agencije o osiguranju sredstava za namirenje troškova stečajnog postupka od </w:t>
      </w:r>
      <w:r w:rsidR="00700E9F">
        <w:rPr>
          <w:rFonts w:cs="Times New Roman" w:hAnsi="Times New Roman" w:ascii="Times New Roman"/>
          <w:sz w:val="24"/>
          <w:szCs w:val="24"/>
        </w:rPr>
        <w:t>15. veljače 2019.</w:t>
      </w:r>
      <w:r>
        <w:rPr>
          <w:rFonts w:cs="Times New Roman" w:hAnsi="Times New Roman" w:ascii="Times New Roman"/>
          <w:sz w:val="24"/>
          <w:szCs w:val="24"/>
        </w:rPr>
        <w:t xml:space="preserve"> (list </w:t>
      </w:r>
      <w:r w:rsidR="00700E9F">
        <w:rPr>
          <w:rFonts w:cs="Times New Roman" w:hAnsi="Times New Roman" w:ascii="Times New Roman"/>
          <w:sz w:val="24"/>
          <w:szCs w:val="24"/>
        </w:rPr>
        <w:t>25</w:t>
      </w:r>
      <w:r>
        <w:rPr>
          <w:rFonts w:cs="Times New Roman" w:hAnsi="Times New Roman" w:ascii="Times New Roman"/>
          <w:sz w:val="24"/>
          <w:szCs w:val="24"/>
        </w:rPr>
        <w:t xml:space="preserve"> spisa) proizlazi da, na temelju članka 112. stavka 5. SZ-a, dužnik na ime </w:t>
      </w:r>
      <w:r w:rsidRPr="002D3032">
        <w:rPr>
          <w:rFonts w:cs="Times New Roman" w:hAnsi="Times New Roman" w:ascii="Times New Roman"/>
          <w:sz w:val="24"/>
          <w:szCs w:val="24"/>
        </w:rPr>
        <w:t>predujm</w:t>
      </w:r>
      <w:r>
        <w:rPr>
          <w:rFonts w:cs="Times New Roman" w:hAnsi="Times New Roman" w:ascii="Times New Roman"/>
          <w:sz w:val="24"/>
          <w:szCs w:val="24"/>
        </w:rPr>
        <w:t>a</w:t>
      </w:r>
      <w:r w:rsidRPr="002D3032">
        <w:rPr>
          <w:rFonts w:cs="Times New Roman" w:hAnsi="Times New Roman" w:ascii="Times New Roman"/>
          <w:sz w:val="24"/>
          <w:szCs w:val="24"/>
        </w:rPr>
        <w:t xml:space="preserve"> za namirenje troškova stečajnoga postupka</w:t>
      </w:r>
      <w:r>
        <w:rPr>
          <w:rFonts w:cs="Times New Roman" w:hAnsi="Times New Roman" w:ascii="Times New Roman"/>
          <w:sz w:val="24"/>
          <w:szCs w:val="24"/>
        </w:rPr>
        <w:t xml:space="preserve"> ima zaplijenjena </w:t>
      </w:r>
      <w:r w:rsidRPr="002D3032">
        <w:rPr>
          <w:rFonts w:cs="Times New Roman" w:hAnsi="Times New Roman" w:ascii="Times New Roman"/>
          <w:sz w:val="24"/>
          <w:szCs w:val="24"/>
        </w:rPr>
        <w:t xml:space="preserve">novčana sredstva </w:t>
      </w:r>
      <w:r>
        <w:rPr>
          <w:rFonts w:cs="Times New Roman" w:hAnsi="Times New Roman" w:ascii="Times New Roman"/>
          <w:sz w:val="24"/>
          <w:szCs w:val="24"/>
        </w:rPr>
        <w:t xml:space="preserve">u iznosu od </w:t>
      </w:r>
      <w:r w:rsidR="00700E9F">
        <w:rPr>
          <w:rFonts w:cs="Times New Roman" w:hAnsi="Times New Roman" w:ascii="Times New Roman"/>
          <w:sz w:val="24"/>
          <w:szCs w:val="24"/>
        </w:rPr>
        <w:t>5.000,00</w:t>
      </w:r>
      <w:r>
        <w:rPr>
          <w:rFonts w:cs="Times New Roman" w:hAnsi="Times New Roman" w:ascii="Times New Roman"/>
          <w:sz w:val="24"/>
          <w:szCs w:val="24"/>
        </w:rPr>
        <w:t xml:space="preserve"> kn, to je iznos procijenjenog predujma od 14.000,00 kn valjalo umanjiti za zaplijenjeni iznos i </w:t>
      </w:r>
      <w:r w:rsidRPr="002D3032">
        <w:rPr>
          <w:rFonts w:cs="Times New Roman" w:hAnsi="Times New Roman" w:ascii="Times New Roman"/>
          <w:sz w:val="24"/>
          <w:szCs w:val="24"/>
        </w:rPr>
        <w:t>osobe koje imaju pravni interes za redovnim provođenjem stečajnog postupka</w:t>
      </w:r>
      <w:r>
        <w:rPr>
          <w:rFonts w:cs="Times New Roman" w:hAnsi="Times New Roman" w:ascii="Times New Roman"/>
          <w:sz w:val="24"/>
          <w:szCs w:val="24"/>
        </w:rPr>
        <w:t xml:space="preserve"> nad dužnikom pozvati na uplatu predujma u iznosu od </w:t>
      </w:r>
      <w:r w:rsidR="00700E9F">
        <w:rPr>
          <w:rFonts w:cs="Times New Roman" w:hAnsi="Times New Roman" w:ascii="Times New Roman"/>
          <w:sz w:val="24"/>
          <w:szCs w:val="24"/>
        </w:rPr>
        <w:t>9.000,00</w:t>
      </w:r>
      <w:r>
        <w:rPr>
          <w:rFonts w:cs="Times New Roman" w:hAnsi="Times New Roman" w:ascii="Times New Roman"/>
          <w:sz w:val="24"/>
          <w:szCs w:val="24"/>
        </w:rPr>
        <w:t xml:space="preserve"> kn. </w:t>
      </w:r>
    </w:p>
    <w:p w:rsidRDefault="00F37BB1" w:rsidP="00F37BB1" w:rsidR="00F37BB1" w:rsidRPr="00133904">
      <w:pPr>
        <w:pStyle w:val="Bezproreda"/>
        <w:ind w:firstLine="709"/>
        <w:jc w:val="both"/>
        <w:rPr>
          <w:rFonts w:cs="Times New Roman" w:hAnsi="Times New Roman" w:ascii="Times New Roman"/>
          <w:sz w:val="24"/>
          <w:szCs w:val="24"/>
        </w:rPr>
      </w:pPr>
    </w:p>
    <w:p w:rsidRDefault="00AF5E64" w:rsidP="00F37BB1" w:rsidR="00AF5E64">
      <w:pPr>
        <w:ind w:firstLine="709"/>
        <w:jc w:val="both"/>
        <w:rPr>
          <w:szCs w:val="20"/>
        </w:rPr>
      </w:pPr>
      <w:r w:rsidRPr="00C16234">
        <w:rPr>
          <w:szCs w:val="20"/>
        </w:rPr>
        <w:t>Slijedom n</w:t>
      </w:r>
      <w:r>
        <w:rPr>
          <w:szCs w:val="20"/>
        </w:rPr>
        <w:t xml:space="preserve">avedenog, </w:t>
      </w:r>
      <w:r w:rsidR="00C34271">
        <w:rPr>
          <w:szCs w:val="20"/>
        </w:rPr>
        <w:t>na temelju</w:t>
      </w:r>
      <w:r>
        <w:rPr>
          <w:szCs w:val="20"/>
        </w:rPr>
        <w:t xml:space="preserve"> članka</w:t>
      </w:r>
      <w:r w:rsidR="00C34271">
        <w:rPr>
          <w:szCs w:val="20"/>
        </w:rPr>
        <w:t xml:space="preserve"> 132. stavka 1. </w:t>
      </w:r>
      <w:r w:rsidR="00670A98">
        <w:rPr>
          <w:szCs w:val="20"/>
        </w:rPr>
        <w:t xml:space="preserve">i 2. </w:t>
      </w:r>
      <w:r w:rsidR="00C34271">
        <w:rPr>
          <w:szCs w:val="20"/>
        </w:rPr>
        <w:t>SZ-a</w:t>
      </w:r>
      <w:r w:rsidRPr="00C16234">
        <w:rPr>
          <w:szCs w:val="20"/>
        </w:rPr>
        <w:t xml:space="preserve"> odlučeno je kao u izreci ovog rješenja.</w:t>
      </w:r>
      <w:r w:rsidRPr="00D214A5">
        <w:rPr>
          <w:szCs w:val="20"/>
        </w:rPr>
        <w:t xml:space="preserve">  </w:t>
      </w:r>
      <w:r w:rsidR="00C34271">
        <w:rPr>
          <w:szCs w:val="20"/>
        </w:rPr>
        <w:t xml:space="preserve">  </w:t>
      </w:r>
    </w:p>
    <w:p w:rsidRDefault="00F37BB1" w:rsidP="00F37BB1" w:rsidR="00F37BB1" w:rsidRPr="00D214A5">
      <w:pPr>
        <w:ind w:firstLine="709"/>
        <w:jc w:val="both"/>
        <w:rPr>
          <w:szCs w:val="20"/>
        </w:rPr>
      </w:pPr>
    </w:p>
    <w:p w:rsidRDefault="00AF5E64" w:rsidP="00F37BB1" w:rsidR="00AF5E64">
      <w:pPr>
        <w:jc w:val="center"/>
      </w:pPr>
      <w:r>
        <w:t xml:space="preserve">U Splitu </w:t>
      </w:r>
      <w:r w:rsidR="00700E9F">
        <w:t>20. veljače</w:t>
      </w:r>
      <w:r w:rsidR="003F6A75">
        <w:t xml:space="preserve"> 2019</w:t>
      </w:r>
      <w:r>
        <w:t>.</w:t>
      </w:r>
      <w:r w:rsidR="00C34271">
        <w:t xml:space="preserve"> </w:t>
      </w:r>
    </w:p>
    <w:p w:rsidRDefault="00C51954" w:rsidP="00FC05FA" w:rsidR="00C51954">
      <w:pPr>
        <w:spacing w:lineRule="auto" w:line="276"/>
        <w:ind w:left="6480"/>
        <w:jc w:val="center"/>
      </w:pPr>
    </w:p>
    <w:p w:rsidRDefault="002E1311" w:rsidP="002E1311" w:rsidR="002E1311" w:rsidRPr="002E1311">
      <w:pPr>
        <w:spacing w:lineRule="auto" w:line="276"/>
        <w:ind w:left="6372"/>
        <w:rPr>
          <w:lang w:eastAsia="en-US"/>
        </w:rPr>
      </w:pPr>
      <w:r w:rsidRPr="002E1311">
        <w:rPr>
          <w:lang w:eastAsia="en-US"/>
        </w:rPr>
        <w:t xml:space="preserve">   SUTKINJA</w:t>
      </w:r>
    </w:p>
    <w:p w:rsidRDefault="002E1311" w:rsidP="002A29D9" w:rsidR="002B73D9">
      <w:pPr>
        <w:spacing w:lineRule="auto" w:line="276"/>
        <w:ind w:firstLine="708" w:left="4956"/>
        <w:rPr>
          <w:lang w:eastAsia="en-US"/>
        </w:rPr>
      </w:pPr>
      <w:r w:rsidRPr="002E1311">
        <w:rPr>
          <w:lang w:eastAsia="en-US"/>
        </w:rPr>
        <w:t xml:space="preserve">       </w:t>
      </w:r>
      <w:r w:rsidR="002A29D9">
        <w:rPr>
          <w:lang w:eastAsia="en-US"/>
        </w:rPr>
        <w:t xml:space="preserve">   </w:t>
      </w:r>
      <w:r w:rsidR="00703602">
        <w:rPr>
          <w:lang w:eastAsia="en-US"/>
        </w:rPr>
        <w:t xml:space="preserve"> </w:t>
      </w:r>
      <w:r w:rsidRPr="002E1311">
        <w:rPr>
          <w:lang w:eastAsia="en-US"/>
        </w:rPr>
        <w:t>Zrinka Ćosić</w:t>
      </w:r>
      <w:r w:rsidR="00703602">
        <w:rPr>
          <w:lang w:eastAsia="en-US"/>
        </w:rPr>
        <w:t>, v.r.</w:t>
      </w:r>
    </w:p>
    <w:p w:rsidRDefault="00703602" w:rsidP="00703602" w:rsidR="00703602" w:rsidRPr="00703602">
      <w:pPr>
        <w:jc w:val="right"/>
        <w:rPr>
          <w:lang w:eastAsia="en-US"/>
        </w:rPr>
      </w:pPr>
      <w:r w:rsidRPr="00703602">
        <w:rPr>
          <w:lang w:eastAsia="en-US"/>
        </w:rPr>
        <w:t xml:space="preserve">Za točnost otpravka – ovlašteni službenik </w:t>
      </w:r>
    </w:p>
    <w:p w:rsidRDefault="00703602" w:rsidP="00703602" w:rsidR="002A29D9">
      <w:pPr>
        <w:jc w:val="both"/>
      </w:pPr>
      <w:r w:rsidRPr="00703602">
        <w:rPr>
          <w:lang w:eastAsia="en-US"/>
        </w:rPr>
        <w:t xml:space="preserve">  </w:t>
      </w:r>
      <w:r>
        <w:rPr>
          <w:lang w:eastAsia="en-US"/>
        </w:rPr>
        <w:t xml:space="preserve">                                                                                                          </w:t>
      </w:r>
      <w:r w:rsidRPr="00703602">
        <w:rPr>
          <w:lang w:eastAsia="en-US"/>
        </w:rPr>
        <w:t>Vesna Čargo</w:t>
      </w:r>
    </w:p>
    <w:p w:rsidRDefault="00B1462F" w:rsidP="00F37BB1" w:rsidR="00B1462F">
      <w:pPr>
        <w:jc w:val="both"/>
      </w:pPr>
    </w:p>
    <w:p w:rsidRDefault="00AF5E64" w:rsidP="00F37BB1" w:rsidR="00F37BB1">
      <w:pPr>
        <w:jc w:val="both"/>
      </w:pPr>
      <w:r>
        <w:t>Uputa o pravnom lijeku</w:t>
      </w:r>
      <w:r w:rsidRPr="00CA4354">
        <w:t xml:space="preserve">: </w:t>
      </w:r>
    </w:p>
    <w:p w:rsidRDefault="00AF5E64" w:rsidP="00F37BB1" w:rsidR="00AF5E64">
      <w:pPr>
        <w:jc w:val="both"/>
      </w:pPr>
      <w:r w:rsidRPr="00CA4354">
        <w:t xml:space="preserve">Protiv ovog rješenja dopuštena je žalba. Žalba se može izjaviti u roku od osam dana od dostave rješenja, a dostava ovog rješenja smatra se obavljenom istekom osmog dana od dana </w:t>
      </w:r>
      <w:r w:rsidRPr="00CA4354">
        <w:lastRenderedPageBreak/>
        <w:t>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FD2C8C" w:rsidP="00F37BB1" w:rsidR="00F37BB1" w:rsidRPr="00CA4354">
      <w:pPr>
        <w:jc w:val="both"/>
      </w:pPr>
      <w:r>
        <w:t xml:space="preserve"> </w:t>
      </w:r>
    </w:p>
    <w:p w:rsidRDefault="00AF5E64" w:rsidP="00F37BB1" w:rsidR="00AF5E64" w:rsidRPr="0065129A">
      <w:pPr>
        <w:numPr>
          <w:ilvl w:val="12"/>
          <w:numId w:val="0"/>
        </w:numPr>
        <w:jc w:val="both"/>
      </w:pPr>
      <w:r w:rsidRPr="0065129A">
        <w:t>D</w:t>
      </w:r>
      <w:r>
        <w:t>NA</w:t>
      </w:r>
      <w:r w:rsidRPr="0065129A">
        <w:t>:</w:t>
      </w:r>
    </w:p>
    <w:p w:rsidRDefault="00AF5E64" w:rsidP="00CF61AC" w:rsidR="00AF5E64">
      <w:pPr>
        <w:numPr>
          <w:ilvl w:val="12"/>
          <w:numId w:val="0"/>
        </w:numPr>
        <w:jc w:val="both"/>
      </w:pPr>
      <w:r w:rsidRPr="0065129A">
        <w:t xml:space="preserve">-  </w:t>
      </w:r>
      <w:r w:rsidR="003F6A75">
        <w:t xml:space="preserve">predlagatelju </w:t>
      </w:r>
    </w:p>
    <w:p w:rsidRDefault="00994EA0" w:rsidP="00CF61AC" w:rsidR="00994EA0">
      <w:pPr>
        <w:numPr>
          <w:ilvl w:val="12"/>
          <w:numId w:val="0"/>
        </w:numPr>
        <w:jc w:val="both"/>
      </w:pPr>
      <w:r>
        <w:t xml:space="preserve">-  dužniku </w:t>
      </w:r>
    </w:p>
    <w:p w:rsidRDefault="004D008C" w:rsidP="00CF61AC" w:rsidR="006A1AB1">
      <w:pPr>
        <w:numPr>
          <w:ilvl w:val="12"/>
          <w:numId w:val="0"/>
        </w:numPr>
        <w:jc w:val="both"/>
      </w:pPr>
      <w:r>
        <w:t>-  zastupniku</w:t>
      </w:r>
      <w:r w:rsidR="006A1AB1">
        <w:t xml:space="preserve"> po zakonu dužnika </w:t>
      </w:r>
    </w:p>
    <w:p w:rsidRDefault="00AF5E64" w:rsidP="00CF61AC" w:rsidR="00AF5E64" w:rsidRPr="0065129A">
      <w:pPr>
        <w:numPr>
          <w:ilvl w:val="12"/>
          <w:numId w:val="0"/>
        </w:numPr>
        <w:jc w:val="both"/>
      </w:pPr>
      <w:r>
        <w:t xml:space="preserve">-  mrežna stranica e-Oglasna ploča sudova </w:t>
      </w:r>
    </w:p>
    <w:p w:rsidRDefault="00AF5E64" w:rsidP="00CF61AC" w:rsidR="00853B3E" w:rsidRPr="00722C23">
      <w:pPr>
        <w:numPr>
          <w:ilvl w:val="12"/>
          <w:numId w:val="0"/>
        </w:numPr>
        <w:jc w:val="both"/>
      </w:pPr>
      <w:r w:rsidRPr="0065129A">
        <w:t>-  u spis</w:t>
      </w:r>
    </w:p>
    <w:sectPr w:rsidSect="003F6A75" w:rsidR="00853B3E" w:rsidRPr="00722C23">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045641">
          <w:rPr>
            <w:noProof/>
          </w:rPr>
          <w:t>4</w:t>
        </w:r>
        <w:r>
          <w:fldChar w:fldCharType="end"/>
        </w:r>
      </w:sdtContent>
    </w:sdt>
    <w:r>
      <w:tab/>
      <w:t>Poslovni broj: 5 St-</w:t>
    </w:r>
    <w:r w:rsidR="008C7DAB">
      <w:t>1111/2017-18</w:t>
    </w:r>
  </w:p>
  <w:p w:rsidRDefault="00045641"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45641"/>
    <w:rsid w:val="00053D9E"/>
    <w:rsid w:val="00066650"/>
    <w:rsid w:val="00084FDA"/>
    <w:rsid w:val="00085E7C"/>
    <w:rsid w:val="0009753A"/>
    <w:rsid w:val="000B4D96"/>
    <w:rsid w:val="000C2B89"/>
    <w:rsid w:val="000D5416"/>
    <w:rsid w:val="000E6D83"/>
    <w:rsid w:val="00105E7C"/>
    <w:rsid w:val="00126126"/>
    <w:rsid w:val="00126F32"/>
    <w:rsid w:val="00133904"/>
    <w:rsid w:val="00134DD5"/>
    <w:rsid w:val="001363B3"/>
    <w:rsid w:val="00143EB0"/>
    <w:rsid w:val="001564FE"/>
    <w:rsid w:val="00157B55"/>
    <w:rsid w:val="00163464"/>
    <w:rsid w:val="001644FE"/>
    <w:rsid w:val="00170482"/>
    <w:rsid w:val="00172878"/>
    <w:rsid w:val="0017764F"/>
    <w:rsid w:val="001804C1"/>
    <w:rsid w:val="00193BCE"/>
    <w:rsid w:val="001A70A9"/>
    <w:rsid w:val="001D1637"/>
    <w:rsid w:val="001E2067"/>
    <w:rsid w:val="00205C98"/>
    <w:rsid w:val="002067FE"/>
    <w:rsid w:val="00236A0B"/>
    <w:rsid w:val="0024604A"/>
    <w:rsid w:val="00251F08"/>
    <w:rsid w:val="00256F19"/>
    <w:rsid w:val="002619A0"/>
    <w:rsid w:val="0026496A"/>
    <w:rsid w:val="002929C0"/>
    <w:rsid w:val="002A1EF8"/>
    <w:rsid w:val="002A29D9"/>
    <w:rsid w:val="002B2E58"/>
    <w:rsid w:val="002B6567"/>
    <w:rsid w:val="002B73D9"/>
    <w:rsid w:val="002C3F7C"/>
    <w:rsid w:val="002C7C73"/>
    <w:rsid w:val="002E1311"/>
    <w:rsid w:val="002F04A5"/>
    <w:rsid w:val="0032098E"/>
    <w:rsid w:val="00350824"/>
    <w:rsid w:val="0038475B"/>
    <w:rsid w:val="00386DF8"/>
    <w:rsid w:val="0039560B"/>
    <w:rsid w:val="003B74D5"/>
    <w:rsid w:val="003C2F22"/>
    <w:rsid w:val="003C6F91"/>
    <w:rsid w:val="003D0411"/>
    <w:rsid w:val="003D3D9C"/>
    <w:rsid w:val="003D67E6"/>
    <w:rsid w:val="003E4D8C"/>
    <w:rsid w:val="003F0D41"/>
    <w:rsid w:val="003F6A75"/>
    <w:rsid w:val="004055DE"/>
    <w:rsid w:val="00417EA6"/>
    <w:rsid w:val="00421206"/>
    <w:rsid w:val="00426500"/>
    <w:rsid w:val="0043239C"/>
    <w:rsid w:val="004346D2"/>
    <w:rsid w:val="00445FC6"/>
    <w:rsid w:val="004513DE"/>
    <w:rsid w:val="0049265E"/>
    <w:rsid w:val="004A40C7"/>
    <w:rsid w:val="004A6B73"/>
    <w:rsid w:val="004B5475"/>
    <w:rsid w:val="004C04D3"/>
    <w:rsid w:val="004D008C"/>
    <w:rsid w:val="004E1445"/>
    <w:rsid w:val="004E7DCA"/>
    <w:rsid w:val="004F56AD"/>
    <w:rsid w:val="0051326E"/>
    <w:rsid w:val="00520E50"/>
    <w:rsid w:val="00522CA3"/>
    <w:rsid w:val="00524BFE"/>
    <w:rsid w:val="00532993"/>
    <w:rsid w:val="00535922"/>
    <w:rsid w:val="00554E44"/>
    <w:rsid w:val="005722E1"/>
    <w:rsid w:val="005918F5"/>
    <w:rsid w:val="00591ADB"/>
    <w:rsid w:val="005B7DB2"/>
    <w:rsid w:val="005D5FF0"/>
    <w:rsid w:val="005F1E84"/>
    <w:rsid w:val="00640153"/>
    <w:rsid w:val="00660D5B"/>
    <w:rsid w:val="00663C79"/>
    <w:rsid w:val="00670A98"/>
    <w:rsid w:val="006879A0"/>
    <w:rsid w:val="006A1AB1"/>
    <w:rsid w:val="006B678B"/>
    <w:rsid w:val="006B7DA6"/>
    <w:rsid w:val="006C2ACA"/>
    <w:rsid w:val="006F29CD"/>
    <w:rsid w:val="006F7638"/>
    <w:rsid w:val="00700E9F"/>
    <w:rsid w:val="00703602"/>
    <w:rsid w:val="0071416B"/>
    <w:rsid w:val="0071519E"/>
    <w:rsid w:val="007155C9"/>
    <w:rsid w:val="00722C23"/>
    <w:rsid w:val="0074045D"/>
    <w:rsid w:val="007472F0"/>
    <w:rsid w:val="007657AB"/>
    <w:rsid w:val="00772E5A"/>
    <w:rsid w:val="007801F3"/>
    <w:rsid w:val="00785529"/>
    <w:rsid w:val="00796882"/>
    <w:rsid w:val="007A0A9A"/>
    <w:rsid w:val="007A0C2D"/>
    <w:rsid w:val="007A19F3"/>
    <w:rsid w:val="007A4A2E"/>
    <w:rsid w:val="007B45E0"/>
    <w:rsid w:val="007B6D0B"/>
    <w:rsid w:val="007C2575"/>
    <w:rsid w:val="007C7CAF"/>
    <w:rsid w:val="007E54F1"/>
    <w:rsid w:val="007F7A84"/>
    <w:rsid w:val="008122BD"/>
    <w:rsid w:val="00814EDB"/>
    <w:rsid w:val="00815142"/>
    <w:rsid w:val="00842C3D"/>
    <w:rsid w:val="008436F9"/>
    <w:rsid w:val="00853B3E"/>
    <w:rsid w:val="00875324"/>
    <w:rsid w:val="008911A2"/>
    <w:rsid w:val="008941EC"/>
    <w:rsid w:val="008C2B9D"/>
    <w:rsid w:val="008C2FF0"/>
    <w:rsid w:val="008C7DAB"/>
    <w:rsid w:val="008D15CB"/>
    <w:rsid w:val="008D797E"/>
    <w:rsid w:val="008E59B7"/>
    <w:rsid w:val="009274F3"/>
    <w:rsid w:val="00933AF4"/>
    <w:rsid w:val="009526C9"/>
    <w:rsid w:val="00963671"/>
    <w:rsid w:val="00972756"/>
    <w:rsid w:val="00975B6A"/>
    <w:rsid w:val="00981D37"/>
    <w:rsid w:val="00994EA0"/>
    <w:rsid w:val="009B1BFE"/>
    <w:rsid w:val="009F6C54"/>
    <w:rsid w:val="00A01280"/>
    <w:rsid w:val="00A119BE"/>
    <w:rsid w:val="00A15F02"/>
    <w:rsid w:val="00A16A03"/>
    <w:rsid w:val="00A32A52"/>
    <w:rsid w:val="00A4430F"/>
    <w:rsid w:val="00A51DE9"/>
    <w:rsid w:val="00A777FB"/>
    <w:rsid w:val="00A82A40"/>
    <w:rsid w:val="00A8440F"/>
    <w:rsid w:val="00A85826"/>
    <w:rsid w:val="00AB6FBC"/>
    <w:rsid w:val="00AD5F12"/>
    <w:rsid w:val="00AF219D"/>
    <w:rsid w:val="00AF5E64"/>
    <w:rsid w:val="00AF6E1A"/>
    <w:rsid w:val="00B02626"/>
    <w:rsid w:val="00B0732F"/>
    <w:rsid w:val="00B13518"/>
    <w:rsid w:val="00B1462F"/>
    <w:rsid w:val="00B50981"/>
    <w:rsid w:val="00B56092"/>
    <w:rsid w:val="00B562C5"/>
    <w:rsid w:val="00B63FF7"/>
    <w:rsid w:val="00B728B9"/>
    <w:rsid w:val="00B7506F"/>
    <w:rsid w:val="00B86154"/>
    <w:rsid w:val="00B93A80"/>
    <w:rsid w:val="00B970F2"/>
    <w:rsid w:val="00B97963"/>
    <w:rsid w:val="00BB2CFE"/>
    <w:rsid w:val="00BF398A"/>
    <w:rsid w:val="00C16234"/>
    <w:rsid w:val="00C21AD0"/>
    <w:rsid w:val="00C323AE"/>
    <w:rsid w:val="00C34271"/>
    <w:rsid w:val="00C43735"/>
    <w:rsid w:val="00C45466"/>
    <w:rsid w:val="00C51954"/>
    <w:rsid w:val="00CA29F2"/>
    <w:rsid w:val="00CE21FB"/>
    <w:rsid w:val="00CF5484"/>
    <w:rsid w:val="00CF61AC"/>
    <w:rsid w:val="00D11A49"/>
    <w:rsid w:val="00D268FD"/>
    <w:rsid w:val="00D328F0"/>
    <w:rsid w:val="00D36343"/>
    <w:rsid w:val="00D609C6"/>
    <w:rsid w:val="00D7336F"/>
    <w:rsid w:val="00D8266E"/>
    <w:rsid w:val="00D8632A"/>
    <w:rsid w:val="00DB171F"/>
    <w:rsid w:val="00DB2047"/>
    <w:rsid w:val="00DD0D50"/>
    <w:rsid w:val="00DD2EF1"/>
    <w:rsid w:val="00E07964"/>
    <w:rsid w:val="00E466AA"/>
    <w:rsid w:val="00E5394F"/>
    <w:rsid w:val="00E827A7"/>
    <w:rsid w:val="00E82983"/>
    <w:rsid w:val="00E879E4"/>
    <w:rsid w:val="00E937E6"/>
    <w:rsid w:val="00E97277"/>
    <w:rsid w:val="00EA43E2"/>
    <w:rsid w:val="00EB5D34"/>
    <w:rsid w:val="00EB6A52"/>
    <w:rsid w:val="00EC694A"/>
    <w:rsid w:val="00EF28A2"/>
    <w:rsid w:val="00F157DD"/>
    <w:rsid w:val="00F20906"/>
    <w:rsid w:val="00F2599E"/>
    <w:rsid w:val="00F3102B"/>
    <w:rsid w:val="00F310CF"/>
    <w:rsid w:val="00F3580F"/>
    <w:rsid w:val="00F37BB1"/>
    <w:rsid w:val="00F5115D"/>
    <w:rsid w:val="00F52A32"/>
    <w:rsid w:val="00F54C76"/>
    <w:rsid w:val="00F7148C"/>
    <w:rsid w:val="00FA1F35"/>
    <w:rsid w:val="00FC05FA"/>
    <w:rsid w:val="00FC22AC"/>
    <w:rsid w:val="00FC48E6"/>
    <w:rsid w:val="00FC61CA"/>
    <w:rsid w:val="00FC704F"/>
    <w:rsid w:val="00FD2C8C"/>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45641"/>
    <w:rPr>
      <w:color w:val="808080"/>
      <w:bdr w:space="0" w:sz="0" w:color="auto" w:val="none"/>
      <w:shd w:fill="auto" w:color="auto" w:val="clear"/>
    </w:rPr>
  </w:style>
  <w:style w:customStyle="true" w:styleId="eSPISCCParagraphDefaultFont" w:type="character">
    <w:name w:val="eSPIS_CC_Paragraph Default Font"/>
    <w:basedOn w:val="Zadanifontodlomka"/>
    <w:rsid w:val="000456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5641"/>
    <w:rPr>
      <w:sz w:val="20"/>
      <w:bdr w:space="0" w:sz="0" w:color="auto" w:val="none"/>
      <w:shd w:fill="FFFFCC" w:color="auto" w:val="clear"/>
      <w:lang w:val="hr-HR"/>
    </w:rPr>
  </w:style>
  <w:style w:customStyle="true" w:styleId="PozadinaSvijetloCrvena" w:type="character">
    <w:name w:val="Pozadina_SvijetloCrvena"/>
    <w:basedOn w:val="eSPISCCParagraphDefaultFont"/>
    <w:rsid w:val="00045641"/>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045641"/>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45641"/>
    <w:rPr>
      <w:color w:val="808080"/>
      <w:bdr w:color="auto" w:space="0" w:sz="0" w:val="none"/>
      <w:shd w:color="auto" w:fill="auto" w:val="clear"/>
    </w:rPr>
  </w:style>
  <w:style w:customStyle="1" w:styleId="eSPISCCParagraphDefaultFont" w:type="character">
    <w:name w:val="eSPIS_CC_Paragraph Default Font"/>
    <w:basedOn w:val="Zadanifontodlomka"/>
    <w:rsid w:val="000456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5641"/>
    <w:rPr>
      <w:sz w:val="20"/>
      <w:bdr w:color="auto" w:space="0" w:sz="0" w:val="none"/>
      <w:shd w:color="auto" w:fill="FFFFCC" w:val="clear"/>
      <w:lang w:val="hr-HR"/>
    </w:rPr>
  </w:style>
  <w:style w:customStyle="1" w:styleId="PozadinaSvijetloCrvena" w:type="character">
    <w:name w:val="Pozadina_SvijetloCrvena"/>
    <w:basedOn w:val="eSPISCCParagraphDefaultFont"/>
    <w:rsid w:val="00045641"/>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045641"/>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St-1111/2017-18</izvorni_sadrzaj>
    <derivirana_varijabla naziv="DomainObject.Oznaka_1">St-1111/2017-18</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1111</izvorni_sadrzaj>
    <derivirana_varijabla naziv="DomainObject.Predmet.Broj_1">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St-1111/2017</izvorni_sadrzaj>
    <derivirana_varijabla naziv="DomainObject.Predmet.OznakaBroj_1">St-1111/2017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izvorni_sadrzaj>
    <derivirana_varijabla naziv="DomainObject.Predmet.PrimjedbaSuca_1">1 zaposlenih</derivirana_varijabla>
  </DomainObject.Predmet.PrimjedbaSuca>
  <DomainObject.Predmet.ProtustrankaFormated>
    <izvorni_sadrzaj>  RIČIČANKA, jednostavno društvo s ograničenom odgovornošću za trgovinu</izvorni_sadrzaj>
    <derivirana_varijabla naziv="DomainObject.Predmet.ProtustrankaFormated_1">  RIČIČANKA, jednostavno društvo s ograničenom odgovornošću za trgovinu</derivirana_varijabla>
  </DomainObject.Predmet.ProtustrankaFormated>
  <DomainObject.Predmet.ProtustrankaFormatedOIB>
    <izvorni_sadrzaj>  RIČIČANKA, jednostavno društvo s ograničenom odgovornošću za trgovinu, OIB 64215955691</izvorni_sadrzaj>
    <derivirana_varijabla naziv="DomainObject.Predmet.ProtustrankaFormatedOIB_1">  RIČIČANKA, jednostavno društvo s ograničenom odgovornošću za trgovinu, OIB 64215955691</derivirana_varijabla>
  </DomainObject.Predmet.ProtustrankaFormatedOIB>
  <DomainObject.Predmet.ProtustrankaFormatedWithAdress>
    <izvorni_sadrzaj> RIČIČANKA, jednostavno društvo s ograničenom odgovornošću za trgovinu, Trg Franje Tuđmana 2, 21260 Imotski</izvorni_sadrzaj>
    <derivirana_varijabla naziv="DomainObject.Predmet.ProtustrankaFormatedWithAdress_1"> RIČIČANKA, jednostavno društvo s ograničenom odgovornošću za trgovinu, Trg Franje Tuđmana 2, 21260 Imotski</derivirana_varijabla>
  </DomainObject.Predmet.ProtustrankaFormatedWithAdress>
  <DomainObject.Predmet.ProtustrankaFormatedWithAdressOIB>
    <izvorni_sadrzaj> RIČIČANKA, jednostavno društvo s ograničenom odgovornošću za trgovinu, OIB 64215955691, Trg Franje Tuđmana 2, 21260 Imotski</izvorni_sadrzaj>
    <derivirana_varijabla naziv="DomainObject.Predmet.ProtustrankaFormatedWithAdressOIB_1"> RIČIČANKA, jednostavno društvo s ograničenom odgovornošću za trgovinu, OIB 64215955691, Trg Franje Tuđmana 2, 21260 Imotski</derivirana_varijabla>
  </DomainObject.Predmet.ProtustrankaFormatedWithAdressOIB>
  <DomainObject.Predmet.ProtustrankaWithAdress>
    <izvorni_sadrzaj>RIČIČANKA, jednostavno društvo s ograničenom odgovornošću za trgovinu Trg Franje Tuđmana 2, 21260 Imotski</izvorni_sadrzaj>
    <derivirana_varijabla naziv="DomainObject.Predmet.ProtustrankaWithAdress_1">RIČIČANKA, jednostavno društvo s ograničenom odgovornošću za trgovinu Trg Franje Tuđmana 2, 21260 Imotski</derivirana_varijabla>
  </DomainObject.Predmet.ProtustrankaWithAdress>
  <DomainObject.Predmet.ProtustrankaWithAdressOIB>
    <izvorni_sadrzaj>RIČIČANKA, jednostavno društvo s ograničenom odgovornošću za trgovinu, OIB 64215955691, Trg Franje Tuđmana 2, 21260 Imotski</izvorni_sadrzaj>
    <derivirana_varijabla naziv="DomainObject.Predmet.ProtustrankaWithAdressOIB_1">RIČIČANKA, jednostavno društvo s ograničenom odgovornošću za trgovinu, OIB 64215955691, Trg Franje Tuđmana 2, 21260 Imotski</derivirana_varijabla>
  </DomainObject.Predmet.ProtustrankaWithAdressOIB>
  <DomainObject.Predmet.ProtustrankaNazivFormated>
    <izvorni_sadrzaj>RIČIČANKA, jednostavno društvo s ograničenom odgovornošću za trgovinu</izvorni_sadrzaj>
    <derivirana_varijabla naziv="DomainObject.Predmet.ProtustrankaNazivFormated_1">RIČIČANKA, jednostavno društvo s ograničenom odgovornošću za trgovinu</derivirana_varijabla>
  </DomainObject.Predmet.ProtustrankaNazivFormated>
  <DomainObject.Predmet.ProtustrankaNazivFormatedOIB>
    <izvorni_sadrzaj>RIČIČANKA, jednostavno društvo s ograničenom odgovornošću za trgovinu, OIB 64215955691</izvorni_sadrzaj>
    <derivirana_varijabla naziv="DomainObject.Predmet.ProtustrankaNazivFormatedOIB_1">RIČIČANKA, jednostavno društvo s ograničenom odgovornošću za trgovinu, OIB 64215955691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100853.31</izvorni_sadrzaj>
    <derivirana_varijabla naziv="DomainObject.Predmet.TrenutnaVrijednost_1">100853.31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RIČIČANKA, jednostavno društvo s ograničenom odgovornošću za trgovinu</item>
    </izvorni_sadrzaj>
    <derivirana_varijabla naziv="DomainObject.Predmet.ProtuStrankaListFormated_1">
      <item>RIČIČANKA, jednostavno društvo s ograničenom odgovornošću za trgovinu</item>
    </derivirana_varijabla>
  </DomainObject.Predmet.ProtuStrankaListFormated>
  <DomainObject.Predmet.ProtuStrankaListFormatedOIB>
    <izvorni_sadrzaj>
      <item>RIČIČANKA, jednostavno društvo s ograničenom odgovornošću za trgovinu, OIB 64215955691</item>
    </izvorni_sadrzaj>
    <derivirana_varijabla naziv="DomainObject.Predmet.ProtuStrankaListFormatedOIB_1">
      <item>RIČIČANKA, jednostavno društvo s ograničenom odgovornošću za trgovinu, OIB 64215955691</item>
    </derivirana_varijabla>
  </DomainObject.Predmet.ProtuStrankaListFormatedOIB>
  <DomainObject.Predmet.ProtuStrankaListFormatedWithAdress>
    <izvorni_sadrzaj>
      <item>RIČIČANKA, jednostavno društvo s ograničenom odgovornošću za trgovinu, Trg Franje Tuđmana 2, 21260 Imotski</item>
    </izvorni_sadrzaj>
    <derivirana_varijabla naziv="DomainObject.Predmet.ProtuStrankaListFormatedWithAdress_1">
      <item>RIČIČANKA, jednostavno društvo s ograničenom odgovornošću za trgovinu, Trg Franje Tuđmana 2, 21260 Imotski</item>
    </derivirana_varijabla>
  </DomainObject.Predmet.ProtuStrankaListFormatedWithAdress>
  <DomainObject.Predmet.ProtuStrankaListFormatedWithAdressOIB>
    <izvorni_sadrzaj>
      <item>RIČIČANKA, jednostavno društvo s ograničenom odgovornošću za trgovinu, OIB 64215955691, Trg Franje Tuđmana 2, 21260 Imotski</item>
    </izvorni_sadrzaj>
    <derivirana_varijabla naziv="DomainObject.Predmet.ProtuStrankaListFormatedWithAdressOIB_1">
      <item>RIČIČANKA, jednostavno društvo s ograničenom odgovornošću za trgovinu, OIB 64215955691, Trg Franje Tuđmana 2, 21260 Imotski</item>
    </derivirana_varijabla>
  </DomainObject.Predmet.ProtuStrankaListFormatedWithAdressOIB>
  <DomainObject.Predmet.ProtuStrankaListNazivFormated>
    <izvorni_sadrzaj>
      <item>RIČIČANKA, jednostavno društvo s ograničenom odgovornošću za trgovinu</item>
    </izvorni_sadrzaj>
    <derivirana_varijabla naziv="DomainObject.Predmet.ProtuStrankaListNazivFormated_1">
      <item>RIČIČANKA, jednostavno društvo s ograničenom odgovornošću za trgovinu</item>
    </derivirana_varijabla>
  </DomainObject.Predmet.ProtuStrankaListNazivFormated>
  <DomainObject.Predmet.ProtuStrankaListNazivFormatedOIB>
    <izvorni_sadrzaj>
      <item>RIČIČANKA, jednostavno društvo s ograničenom odgovornošću za trgovinu, OIB 64215955691</item>
    </izvorni_sadrzaj>
    <derivirana_varijabla naziv="DomainObject.Predmet.ProtuStrankaListNazivFormatedOIB_1">
      <item>RIČIČANKA, jednostavno društvo s ograničenom odgovornošću za trgovinu, OIB 64215955691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St-1111/2017-18</izvorni_sadrzaj>
    <derivirana_varijabla naziv="DomainObject.PoslovniBrojDokumenta_1">St-1111/2017-18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RIČIČANKA, jednostavno društvo s ograničenom odgovornošću za trgovinu</izvorni_sadrzaj>
    <derivirana_varijabla naziv="DomainObject.Predmet.ProtustrankaIDrugi_1">RIČIČANKA, jednostavno društvo s ograničenom odgovornošću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RIČIČANKA, jednostavno društvo s ograničenom odgovornošću za trgovinu, OIB 64215955691, Trg Franje Tuđmana 2, 21260 Imotski</izvorni_sadrzaj>
    <derivirana_varijabla naziv="DomainObject.Predmet.ProtustrankaIDrugiAdressOIB_1">RIČIČANKA, jednostavno društvo s ograničenom odgovornošću za trgovinu, OIB 64215955691, Trg Franje Tuđmana 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RIČIČANKA, jednostavno društvo s ograničenom odgovornošću za trgovinu</item>
      <item>FINANCIJSKA AGENCIJA, RC SPLIT</item>
    </izvorni_sadrzaj>
    <derivirana_varijabla naziv="DomainObject.Predmet.SudioniciListNaziv_1">
      <item>RIČIČANKA, jednostavno društvo s ograničenom odgovornošću za trgovinu</item>
      <item>FINANCIJSKA AGENCIJA, RC SPLIT</item>
    </derivirana_varijabla>
  </DomainObject.Predmet.SudioniciListNaziv>
  <DomainObject.Predmet.SudioniciListAdressOIB>
    <izvorni_sadrzaj>
      <item>RIČIČANKA, jednostavno društvo s ograničenom odgovornošću za trgovinu, OIB 64215955691, Trg Franje Tuđmana 2,21260 Imotski</item>
      <item>FINANCIJSKA AGENCIJA, RC SPLIT, OIB 85821130368, Mažuranićevo šetalište 24 b,21000 Split</item>
    </izvorni_sadrzaj>
    <derivirana_varijabla naziv="DomainObject.Predmet.SudioniciListAdressOIB_1">
      <item>RIČIČANKA, jednostavno društvo s ograničenom odgovornošću za trgovinu, OIB 64215955691, Trg Franje Tuđmana 2,21260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64215955691</item>
      <item>, OIB 85821130368</item>
    </izvorni_sadrzaj>
    <derivirana_varijabla naziv="DomainObject.Predmet.SudioniciListNazivOIB_1">
      <item>, OIB 64215955691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veljače 2019.</izvorni_sadrzaj>
    <derivirana_varijabla naziv="DomainObject.Predmet.DatumZadnjeOdrzaneSudskeRadnje_1">19. veljače 2019.</derivirana_varijabla>
  </DomainObject.Predmet.DatumZadnjeOdrzaneSudskeRadnje>
  <DomainObject.PredzadnjaOdlukaIzPredmeta.DatumDonosenjaOdluke>
    <izvorni_sadrzaj>19. veljače 2019.</izvorni_sadrzaj>
    <derivirana_varijabla naziv="DomainObject.PredzadnjaOdlukaIzPredmeta.DatumDonosenjaOdluke_1">19. veljače 2019.</derivirana_varijabla>
  </DomainObject.PredzadnjaOdlukaIzPredmeta.DatumDonosenjaOdluke>
  <DomainObject.PredzadnjaOdlukaIzPredmeta.Oznaka>
    <izvorni_sadrzaj>St-1111/2017-17</izvorni_sadrzaj>
    <derivirana_varijabla naziv="DomainObject.PredzadnjaOdlukaIzPredmeta.Oznaka_1">St-1111/2017-17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1EBC85-22E4-4B54-B901-B539AD2938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1313</properties:Words>
  <properties:Characters>7606</properties:Characters>
  <properties:Lines>165</properties:Lines>
  <properties:Paragraphs>38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2019-02-19T15:43:00Z</dcterms:created>
  <dc:creator>Katarina Mikulić</dc:creator>
  <cp:lastModifiedBy>Zrinka Ćosić</cp:lastModifiedBy>
  <cp:lastPrinted>2019-02-19T15:54:00Z</cp:lastPrinted>
  <dcterms:modified xmlns:xsi="http://www.w3.org/2001/XMLSchema-instance" xsi:type="dcterms:W3CDTF">2019-02-20T13:08:00Z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St-1111/2017-18 / Odluka - Rješenje (St-1111-2017 - rješenje - poziv vjerovnicima da uplate predujam, zz nije postupio po čl. 17. niti došao na ročište - 10.000,00 kn, FINA rezervirala sredstva, SZ (2017).docx)</vt:lpwstr>
  </prop:property>
  <prop:property name="CC_coloring" pid="4" fmtid="{D5CDD505-2E9C-101B-9397-08002B2CF9AE}">
    <vt:bool>false</vt:bool>
  </prop:property>
  <prop:property name="BrojStranica" pid="5" fmtid="{D5CDD505-2E9C-101B-9397-08002B2CF9AE}">
    <vt:i4>4</vt:i4>
  </prop:property>
</prop:Properties>
</file>