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1dc4" w14:paraId="a071dc4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70FA">
        <w:t>1632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7870FA">
        <w:t>GASTROTEKA d.o.o., Zagreb, Pantovčak 104 B</w:t>
      </w:r>
      <w:r w:rsidR="007870FA" w:rsidRPr="00133DAD">
        <w:t xml:space="preserve">, </w:t>
      </w:r>
      <w:r w:rsidR="007870FA" w:rsidRPr="00D34B2A">
        <w:t xml:space="preserve">OIB: </w:t>
      </w:r>
      <w:r w:rsidR="007870FA">
        <w:t>29159009290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7870FA">
        <w:t>45.482,42</w:t>
      </w:r>
      <w:r w:rsidR="002E5A5E">
        <w:t xml:space="preserve"> kn</w:t>
      </w:r>
      <w:r w:rsidR="00ED5773">
        <w:t>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36E8D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1960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5A5E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52033"/>
    <w:rsid w:val="00374734"/>
    <w:rsid w:val="0038038C"/>
    <w:rsid w:val="0038246E"/>
    <w:rsid w:val="003828C2"/>
    <w:rsid w:val="00393FB1"/>
    <w:rsid w:val="0039524D"/>
    <w:rsid w:val="003974B2"/>
    <w:rsid w:val="003A1B53"/>
    <w:rsid w:val="003A71B8"/>
    <w:rsid w:val="003B57C1"/>
    <w:rsid w:val="003C3C03"/>
    <w:rsid w:val="003C3D44"/>
    <w:rsid w:val="003D35F9"/>
    <w:rsid w:val="003D389C"/>
    <w:rsid w:val="003D7111"/>
    <w:rsid w:val="003E2B3B"/>
    <w:rsid w:val="003E3A15"/>
    <w:rsid w:val="003E3ACC"/>
    <w:rsid w:val="003E4616"/>
    <w:rsid w:val="003F53E3"/>
    <w:rsid w:val="00403CE4"/>
    <w:rsid w:val="00404A59"/>
    <w:rsid w:val="00406152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25EA1"/>
    <w:rsid w:val="00740215"/>
    <w:rsid w:val="00753210"/>
    <w:rsid w:val="007574B5"/>
    <w:rsid w:val="00770766"/>
    <w:rsid w:val="00774D6B"/>
    <w:rsid w:val="00786625"/>
    <w:rsid w:val="007870FA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539A9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9F087A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9D2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0EDE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8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8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St-1632/2018</izvorni_sadrzaj>
    <derivirana_varijabla naziv="DomainObject.Predmet.OznakaBroj_1">St-1632/2018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GASTROTEKA d.o.o. zastupanog po punomoćniku Josip Solić; Miroslav Balent</izvorni_sadrzaj>
    <derivirana_varijabla naziv="DomainObject.Predmet.ProtustrankaFormated_1">  GASTROTEKA d.o.o. zastupanog po punomoćniku Josip Solić; Miroslav Balent</derivirana_varijabla>
  </DomainObject.Predmet.ProtustrankaFormated>
  <DomainObject.Predmet.ProtustrankaFormatedOIB>
    <izvorni_sadrzaj>  GASTROTEKA d.o.o., OIB 29159009290 zastupanog po punomoćniku Josip Solić; Miroslav Balent</izvorni_sadrzaj>
    <derivirana_varijabla naziv="DomainObject.Predmet.ProtustrankaFormatedOIB_1">  GASTROTEKA d.o.o., OIB 29159009290 zastupanog po punomoćniku Josip Solić; Miroslav Balent</derivirana_varijabla>
  </DomainObject.Predmet.ProtustrankaFormatedOIB>
  <DomainObject.Predmet.ProtustrankaFormatedWithAdress>
    <izvorni_sadrzaj> GASTROTEKA d.o.o., Pantovčak 104 B, 10000 Zagreb zastupanog po punomoćniku Josip Solić; Miroslav Balent</izvorni_sadrzaj>
    <derivirana_varijabla naziv="DomainObject.Predmet.ProtustrankaFormatedWithAdress_1"> GASTROTEKA d.o.o., Pantovčak 104 B, 10000 Zagreb zastupanog po punomoćniku Josip Solić; Miroslav Balent</derivirana_varijabla>
  </DomainObject.Predmet.ProtustrankaFormatedWithAdress>
  <DomainObject.Predmet.ProtustrankaFormatedWithAdressOIB>
    <izvorni_sadrzaj> GASTROTEKA d.o.o., OIB 29159009290, Pantovčak 104 B, 10000 Zagreb zastupanog po punomoćniku Josip Solić; Miroslav Balent</izvorni_sadrzaj>
    <derivirana_varijabla naziv="DomainObject.Predmet.ProtustrankaFormatedWithAdressOIB_1"> GASTROTEKA d.o.o., OIB 29159009290, Pantovčak 104 B, 10000 Zagreb zastupanog po punomoćniku Josip Solić; Miroslav Balent</derivirana_varijabla>
  </DomainObject.Predmet.ProtustrankaFormatedWithAdressOIB>
  <DomainObject.Predmet.ProtustrankaWithAdress>
    <izvorni_sadrzaj>GASTROTEKA d.o.o. Pantovčak 104 B, 10000 Zagreb</izvorni_sadrzaj>
    <derivirana_varijabla naziv="DomainObject.Predmet.ProtustrankaWithAdress_1">GASTROTEKA d.o.o. Pantovčak 104 B, 10000 Zagreb</derivirana_varijabla>
  </DomainObject.Predmet.ProtustrankaWithAdress>
  <DomainObject.Predmet.ProtustrankaWithAdressOIB>
    <izvorni_sadrzaj>GASTROTEKA d.o.o., OIB 29159009290, Pantovčak 104 B, 10000 Zagreb</izvorni_sadrzaj>
    <derivirana_varijabla naziv="DomainObject.Predmet.ProtustrankaWithAdressOIB_1">GASTROTEKA d.o.o., OIB 29159009290, Pantovčak 104 B, 10000 Zagreb</derivirana_varijabla>
  </DomainObject.Predmet.ProtustrankaWithAdressOIB>
  <DomainObject.Predmet.ProtustrankaNazivFormated>
    <izvorni_sadrzaj>GASTROTEKA d.o.o.</izvorni_sadrzaj>
    <derivirana_varijabla naziv="DomainObject.Predmet.ProtustrankaNazivFormated_1">GASTROTEKA d.o.o.</derivirana_varijabla>
  </DomainObject.Predmet.ProtustrankaNazivFormated>
  <DomainObject.Predmet.ProtustrankaNazivFormatedOIB>
    <izvorni_sadrzaj>GASTROTEKA d.o.o., OIB 29159009290</izvorni_sadrzaj>
    <derivirana_varijabla naziv="DomainObject.Predmet.ProtustrankaNazivFormatedOIB_1">GASTROTEKA d.o.o., OIB 29159009290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GASTROTEKA d.o.o. zastupanog po punomoćniku Josip Solić; Miroslav Balent</item>
    </izvorni_sadrzaj>
    <derivirana_varijabla naziv="DomainObject.Predmet.ProtuStrankaListFormated_1">
      <item>GASTROTEKA d.o.o. zastupanog po punomoćniku Josip Solić; Miroslav Balent</item>
    </derivirana_varijabla>
  </DomainObject.Predmet.ProtuStrankaListFormated>
  <DomainObject.Predmet.ProtuStrankaListFormatedOIB>
    <izvorni_sadrzaj>
      <item>GASTROTEKA d.o.o., OIB 29159009290 zastupanog po punomoćniku Josip Solić; Miroslav Balent</item>
    </izvorni_sadrzaj>
    <derivirana_varijabla naziv="DomainObject.Predmet.ProtuStrankaListFormatedOIB_1">
      <item>GASTROTEKA d.o.o., OIB 29159009290 zastupanog po punomoćniku Josip Solić; Miroslav Balent</item>
    </derivirana_varijabla>
  </DomainObject.Predmet.ProtuStrankaListFormatedOIB>
  <DomainObject.Predmet.ProtuStrankaListFormatedWithAdress>
    <izvorni_sadrzaj>
      <item>GASTROTEKA d.o.o., Pantovčak 104 B, 10000 Zagreb zastupanog po punomoćniku Josip Solić; Miroslav Balent</item>
    </izvorni_sadrzaj>
    <derivirana_varijabla naziv="DomainObject.Predmet.ProtuStrankaListFormatedWithAdress_1">
      <item>GASTROTEKA d.o.o., Pantovčak 104 B, 10000 Zagreb zastupanog po punomoćniku Josip Solić; Miroslav Balent</item>
    </derivirana_varijabla>
  </DomainObject.Predmet.ProtuStrankaListFormatedWithAdress>
  <DomainObject.Predmet.ProtuStrankaListFormatedWithAdressOIB>
    <izvorni_sadrzaj>
      <item>GASTROTEKA d.o.o., OIB 29159009290, Pantovčak 104 B, 10000 Zagreb zastupanog po punomoćniku Josip Solić; Miroslav Balent</item>
    </izvorni_sadrzaj>
    <derivirana_varijabla naziv="DomainObject.Predmet.ProtuStrankaListFormatedWithAdressOIB_1">
      <item>GASTROTEKA d.o.o., OIB 29159009290, Pantovčak 104 B, 10000 Zagreb zastupanog po punomoćniku Josip Solić; Miroslav Balent</item>
    </derivirana_varijabla>
  </DomainObject.Predmet.ProtuStrankaListFormatedWithAdressOIB>
  <DomainObject.Predmet.ProtuStrankaListNazivFormated>
    <izvorni_sadrzaj>
      <item>GASTROTEKA d.o.o.</item>
    </izvorni_sadrzaj>
    <derivirana_varijabla naziv="DomainObject.Predmet.ProtuStrankaListNazivFormated_1">
      <item>GASTROTEKA d.o.o.</item>
    </derivirana_varijabla>
  </DomainObject.Predmet.ProtuStrankaListNazivFormated>
  <DomainObject.Predmet.ProtuStrankaListNazivFormatedOIB>
    <izvorni_sadrzaj>
      <item>GASTROTEKA d.o.o., OIB 29159009290</item>
    </izvorni_sadrzaj>
    <derivirana_varijabla naziv="DomainObject.Predmet.ProtuStrankaListNazivFormatedOIB_1">
      <item>GASTROTEKA d.o.o., OIB 29159009290</item>
    </derivirana_varijabla>
  </DomainObject.Predmet.ProtuStrankaListNazivFormatedOIB>
  <DomainObject.Predmet.OstaliListFormated>
    <izvorni_sadrzaj>
      <item>Miroslav Balent punomoćnik sudionika u postupku GASTROTEKA d.o.o.</item>
      <item>Josip Solić punomoćnik sudionika u postupku GASTROTEKA d.o.o.</item>
    </izvorni_sadrzaj>
    <derivirana_varijabla naziv="DomainObject.Predmet.OstaliListFormated_1">
      <item>Miroslav Balent punomoćnik sudionika u postupku GASTROTEKA d.o.o.</item>
      <item>Josip Solić punomoćnik sudionika u postupku GASTROTEKA d.o.o.</item>
    </derivirana_varijabla>
  </DomainObject.Predmet.OstaliListFormated>
  <DomainObject.Predmet.OstaliListFormatedOIB>
    <izvorni_sadrzaj>
      <item>Miroslav Balent punomoćnik sudionika u postupku GASTROTEKA d.o.o.</item>
      <item>Josip Solić punomoćnik sudionika u postupku GASTROTEKA d.o.o.</item>
    </izvorni_sadrzaj>
    <derivirana_varijabla naziv="DomainObject.Predmet.OstaliListFormatedOIB_1">
      <item>Miroslav Balent punomoćnik sudionika u postupku GASTROTEKA d.o.o.</item>
      <item>Josip Solić punomoćnik sudionika u postupku GASTROTEKA d.o.o.</item>
    </derivirana_varijabla>
  </DomainObject.Predmet.OstaliListFormatedOIB>
  <DomainObject.Predmet.OstaliListFormatedWithAdress>
    <izvorni_sadrzaj>
      <item>Miroslav Balent, Pantovčak 104/B, 10000 Zagreb punomoćnik sudionika u postupku GASTROTEKA d.o.o.</item>
      <item>Josip Solić, I. Rudeški ogranak 9, 10000 Zagreb punomoćnik sudionika u postupku GASTROTEKA d.o.o.</item>
    </izvorni_sadrzaj>
    <derivirana_varijabla naziv="DomainObject.Predmet.OstaliListFormatedWithAdress_1">
      <item>Miroslav Balent, Pantovčak 104/B, 10000 Zagreb punomoćnik sudionika u postupku GASTROTEKA d.o.o.</item>
      <item>Josip Solić, I. Rudeški ogranak 9, 10000 Zagreb punomoćnik sudionika u postupku GASTROTEKA d.o.o.</item>
    </derivirana_varijabla>
  </DomainObject.Predmet.OstaliListFormatedWithAdress>
  <DomainObject.Predmet.OstaliListFormatedWithAdressOIB>
    <izvorni_sadrzaj>
      <item>Miroslav Balent, Pantovčak 104/B, 10000 Zagreb punomoćnik sudionika u postupku GASTROTEKA d.o.o.</item>
      <item>Josip Solić, I. Rudeški ogranak 9, 10000 Zagreb punomoćnik sudionika u postupku GASTROTEKA d.o.o.</item>
    </izvorni_sadrzaj>
    <derivirana_varijabla naziv="DomainObject.Predmet.OstaliListFormatedWithAdressOIB_1">
      <item>Miroslav Balent, Pantovčak 104/B, 10000 Zagreb punomoćnik sudionika u postupku GASTROTEKA d.o.o.</item>
      <item>Josip Solić, I. Rudeški ogranak 9, 10000 Zagreb punomoćnik sudionika u postupku GASTROTEKA d.o.o.</item>
    </derivirana_varijabla>
  </DomainObject.Predmet.OstaliListFormatedWithAdressOIB>
  <DomainObject.Predmet.OstaliListNazivFormated>
    <izvorni_sadrzaj>
      <item>Miroslav Balent</item>
      <item>Josip Solić</item>
    </izvorni_sadrzaj>
    <derivirana_varijabla naziv="DomainObject.Predmet.OstaliListNazivFormated_1">
      <item>Miroslav Balent</item>
      <item>Josip Solić</item>
    </derivirana_varijabla>
  </DomainObject.Predmet.OstaliListNazivFormated>
  <DomainObject.Predmet.OstaliListNazivFormatedOIB>
    <izvorni_sadrzaj>
      <item>Miroslav Balent</item>
      <item>Josip Solić</item>
    </izvorni_sadrzaj>
    <derivirana_varijabla naziv="DomainObject.Predmet.OstaliListNazivFormatedOIB_1">
      <item>Miroslav Balent</item>
      <item>Josip Solić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GASTROTEKA d.o.o.</izvorni_sadrzaj>
    <derivirana_varijabla naziv="DomainObject.Predmet.ProtustrankaIDrugi_1">GASTROTEKA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GASTROTEKA d.o.o., OIB 29159009290, Pantovčak 104 B, 10000 Zagreb</izvorni_sadrzaj>
    <derivirana_varijabla naziv="DomainObject.Predmet.ProtustrankaIDrugiAdressOIB_1">GASTROTEKA d.o.o., OIB 29159009290, Pantovčak 104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GASTROTEKA d.o.o.</item>
      <item>Miroslav Balent</item>
      <item>Josip Solić</item>
    </izvorni_sadrzaj>
    <derivirana_varijabla naziv="DomainObject.Predmet.SudioniciListNaziv_1">
      <item>FINA Regionalni centar Zagreb</item>
      <item>GASTROTEKA d.o.o.</item>
      <item>Miroslav Balent</item>
      <item>Josip Solić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GASTROTEKA d.o.o., OIB 29159009290, Pantovčak 104 B,10000 Zagreb</item>
      <item>Miroslav Balent, Pantovčak 104/B,10000 Zagreb</item>
      <item>Josip Solić, I. Rudeški ogranak 9,10000 Zagreb</item>
    </izvorni_sadrzaj>
    <derivirana_varijabla naziv="DomainObject.Predmet.SudioniciListAdressOIB_1">
      <item>FINA Regionalni centar Zagreb, OIB 85821130368, Trg svibanjskih žrtava 1995. br. 1,10000 Zagreb</item>
      <item>GASTROTEKA d.o.o., OIB 29159009290, Pantovčak 104 B,10000 Zagreb</item>
      <item>Miroslav Balent, Pantovčak 104/B,10000 Zagreb</item>
      <item>Josip Solić, I. Rudeški ogranak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29159009290</item>
      <item>, OIB null</item>
      <item>, OIB null</item>
    </izvorni_sadrzaj>
    <derivirana_varijabla naziv="DomainObject.Predmet.SudioniciListNazivOIB_1">
      <item>, OIB 85821130368</item>
      <item>, OIB 29159009290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1361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2018-08-07T06:55:00Z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(St-1632-18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