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a6e38" w14:paraId="b1a6e38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C313B6">
        <w:rPr>
          <w:rStyle w:val="Naglaeno"/>
          <w:b w:val="false"/>
        </w:rPr>
        <w:t xml:space="preserve">9 </w:t>
      </w:r>
      <w:r w:rsidRPr="00EA5AA8">
        <w:rPr>
          <w:rStyle w:val="Naglaeno"/>
          <w:b w:val="false"/>
        </w:rPr>
        <w:t>St</w:t>
      </w:r>
      <w:r w:rsidR="00EA1A0E">
        <w:rPr>
          <w:rStyle w:val="Naglaeno"/>
          <w:b w:val="false"/>
        </w:rPr>
        <w:t>-</w:t>
      </w:r>
      <w:r w:rsidR="00E95E66">
        <w:rPr>
          <w:rStyle w:val="Naglaeno"/>
          <w:b w:val="false"/>
        </w:rPr>
        <w:t>3</w:t>
      </w:r>
      <w:r w:rsidR="00405112">
        <w:rPr>
          <w:rStyle w:val="Naglaeno"/>
          <w:b w:val="false"/>
        </w:rPr>
        <w:t>94</w:t>
      </w:r>
      <w:r w:rsidR="001431BC">
        <w:rPr>
          <w:rStyle w:val="Naglaeno"/>
          <w:b w:val="false"/>
        </w:rPr>
        <w:t>/</w:t>
      </w:r>
      <w:r w:rsidR="00EB5E1B">
        <w:rPr>
          <w:rStyle w:val="Naglaeno"/>
          <w:b w:val="false"/>
        </w:rPr>
        <w:t>17</w:t>
      </w:r>
      <w:r w:rsidR="00BB3D58">
        <w:rPr>
          <w:rStyle w:val="Naglaeno"/>
          <w:b w:val="false"/>
        </w:rPr>
        <w:t>-</w:t>
      </w:r>
      <w:r w:rsidR="006B4EA2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2D6259">
        <w:t>Jadran</w:t>
      </w:r>
      <w:r w:rsidR="00851066">
        <w:t>k</w:t>
      </w:r>
      <w:r w:rsidR="002D6259">
        <w:t>i Pajur Vranješ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B1350F">
        <w:t>Osijek</w:t>
      </w:r>
      <w:r w:rsidR="00F564E3">
        <w:t>,</w:t>
      </w:r>
      <w:r w:rsidR="00EA1A0E">
        <w:t xml:space="preserve"> Podružnica </w:t>
      </w:r>
      <w:r w:rsidR="00B1350F">
        <w:t>Osijek</w:t>
      </w:r>
      <w:r w:rsidR="00EA1A0E">
        <w:t xml:space="preserve">, </w:t>
      </w:r>
      <w:r w:rsidR="00B1350F">
        <w:t>L. Jagera 3</w:t>
      </w:r>
      <w:r w:rsidR="00EA1A0E">
        <w:t xml:space="preserve">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29024F">
        <w:t xml:space="preserve"> </w:t>
      </w:r>
      <w:r w:rsidR="00405112">
        <w:t>DEMOKRATSKA STRANKA SLAVONSKE RAVNICE</w:t>
      </w:r>
      <w:r w:rsidR="00252608">
        <w:t xml:space="preserve">, </w:t>
      </w:r>
      <w:r w:rsidR="00405112">
        <w:t>Osijek, Hrvatske Republike 19a, Registarski broj: 120</w:t>
      </w:r>
      <w:r w:rsidR="006152FF">
        <w:t xml:space="preserve">, OIB: </w:t>
      </w:r>
      <w:r w:rsidR="00405112">
        <w:t>05131497510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405112">
        <w:t>22</w:t>
      </w:r>
      <w:r w:rsidR="00AD1FF3">
        <w:t>.</w:t>
      </w:r>
      <w:r w:rsidR="00BB3D58">
        <w:t xml:space="preserve"> </w:t>
      </w:r>
      <w:r w:rsidR="00405112">
        <w:t>ožujka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405112">
        <w:t>DEMOKRATSKA STRANKA SLAVONSKE RAVNICE, Osijek, Hrvatske Republike 19a, Registarski broj: 120, OIB: 05131497510</w:t>
      </w:r>
      <w:r w:rsidR="0024756E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686E58">
        <w:t xml:space="preserve"> </w:t>
      </w:r>
      <w:r w:rsidR="00405112">
        <w:t>2</w:t>
      </w:r>
      <w:r w:rsidR="00D70D73">
        <w:t>6</w:t>
      </w:r>
      <w:r w:rsidR="00686E58">
        <w:t>.</w:t>
      </w:r>
      <w:r w:rsidR="00405112">
        <w:t>826</w:t>
      </w:r>
      <w:r w:rsidR="0029024F">
        <w:t>,</w:t>
      </w:r>
      <w:r w:rsidR="00405112">
        <w:t>44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405112">
        <w:t>Vukšić Slavko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9B3F9D">
        <w:t>3</w:t>
      </w:r>
      <w:r w:rsidR="00405112">
        <w:t>94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405112">
        <w:t>22</w:t>
      </w:r>
      <w:r w:rsidR="00332302">
        <w:t>.</w:t>
      </w:r>
      <w:r w:rsidR="00EB5E1B">
        <w:t xml:space="preserve"> </w:t>
      </w:r>
      <w:r w:rsidR="00405112">
        <w:t>ožujka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2D6259" w:rsidP="00EB5E1B" w:rsidR="008B0E56">
      <w:pPr>
        <w:ind w:left="6372"/>
        <w:jc w:val="both"/>
        <w:rPr>
          <w:bCs/>
        </w:rPr>
      </w:pPr>
      <w:r>
        <w:rPr>
          <w:bCs/>
        </w:rPr>
        <w:t xml:space="preserve">            SUDAC</w:t>
      </w:r>
    </w:p>
    <w:p w:rsidRDefault="002D6259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EB5E1B">
        <w:rPr>
          <w:bCs/>
        </w:rPr>
        <w:t xml:space="preserve"> </w:t>
      </w:r>
      <w:r>
        <w:rPr>
          <w:bCs/>
        </w:rPr>
        <w:t>Jadranka Pajur Vranješ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405112">
        <w:t>8</w:t>
      </w:r>
      <w:r w:rsidR="00EB5E1B">
        <w:t>.</w:t>
      </w:r>
      <w:r w:rsidR="00405112">
        <w:t>5</w:t>
      </w:r>
      <w:r w:rsidR="00EB5E1B">
        <w:t>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0D73" w:rsidR="00D70D73">
      <w:r>
        <w:separator/>
      </w:r>
    </w:p>
  </w:endnote>
  <w:endnote w:id="0" w:type="continuationSeparator">
    <w:p w:rsidRDefault="00D70D73" w:rsidR="00D70D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0D73" w:rsidR="00D70D73">
      <w:r>
        <w:separator/>
      </w:r>
    </w:p>
  </w:footnote>
  <w:footnote w:id="0" w:type="continuationSeparator">
    <w:p w:rsidRDefault="00D70D73" w:rsidR="00D70D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0D73" w:rsidP="001B70D9" w:rsidR="00D70D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0D73" w:rsidR="00D70D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2CC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23E94"/>
    <w:rsid w:val="0003276F"/>
    <w:rsid w:val="0003367D"/>
    <w:rsid w:val="000339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49AF"/>
    <w:rsid w:val="000E716B"/>
    <w:rsid w:val="000E762A"/>
    <w:rsid w:val="000F176F"/>
    <w:rsid w:val="000F61EA"/>
    <w:rsid w:val="000F670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09DD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283"/>
    <w:rsid w:val="00237412"/>
    <w:rsid w:val="00243721"/>
    <w:rsid w:val="002445AB"/>
    <w:rsid w:val="0024756E"/>
    <w:rsid w:val="0025000D"/>
    <w:rsid w:val="00252608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9024F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6259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4963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2302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5112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352"/>
    <w:rsid w:val="004E466C"/>
    <w:rsid w:val="004E5649"/>
    <w:rsid w:val="004E6A29"/>
    <w:rsid w:val="004F4C2B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5347"/>
    <w:rsid w:val="00556098"/>
    <w:rsid w:val="00556B4B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3AB8"/>
    <w:rsid w:val="005C598E"/>
    <w:rsid w:val="005D2A79"/>
    <w:rsid w:val="005D2ABB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237C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612D"/>
    <w:rsid w:val="00686E58"/>
    <w:rsid w:val="006906BB"/>
    <w:rsid w:val="0069656A"/>
    <w:rsid w:val="006A11E9"/>
    <w:rsid w:val="006A6EBE"/>
    <w:rsid w:val="006B2725"/>
    <w:rsid w:val="006B29B9"/>
    <w:rsid w:val="006B2D9D"/>
    <w:rsid w:val="006B346E"/>
    <w:rsid w:val="006B4EA2"/>
    <w:rsid w:val="006B4F4E"/>
    <w:rsid w:val="006B5168"/>
    <w:rsid w:val="006B51E5"/>
    <w:rsid w:val="006C0D04"/>
    <w:rsid w:val="006C36CE"/>
    <w:rsid w:val="006C4FDF"/>
    <w:rsid w:val="006F5962"/>
    <w:rsid w:val="007050C3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119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51DF"/>
    <w:rsid w:val="00806BE6"/>
    <w:rsid w:val="00812FD6"/>
    <w:rsid w:val="00817C66"/>
    <w:rsid w:val="00817CBD"/>
    <w:rsid w:val="00823E3F"/>
    <w:rsid w:val="00830B98"/>
    <w:rsid w:val="00834492"/>
    <w:rsid w:val="00836CE2"/>
    <w:rsid w:val="0083720F"/>
    <w:rsid w:val="00837E4A"/>
    <w:rsid w:val="0084069A"/>
    <w:rsid w:val="008502F3"/>
    <w:rsid w:val="00851066"/>
    <w:rsid w:val="00855A65"/>
    <w:rsid w:val="00860129"/>
    <w:rsid w:val="00867612"/>
    <w:rsid w:val="00875548"/>
    <w:rsid w:val="0088119E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B7CF0"/>
    <w:rsid w:val="008C0374"/>
    <w:rsid w:val="008C1EC2"/>
    <w:rsid w:val="008C7029"/>
    <w:rsid w:val="008D1494"/>
    <w:rsid w:val="008E7CE7"/>
    <w:rsid w:val="008F1B6B"/>
    <w:rsid w:val="00901EF5"/>
    <w:rsid w:val="00902EC7"/>
    <w:rsid w:val="00904106"/>
    <w:rsid w:val="009111A9"/>
    <w:rsid w:val="00912CF5"/>
    <w:rsid w:val="00913F6B"/>
    <w:rsid w:val="00914206"/>
    <w:rsid w:val="00914F33"/>
    <w:rsid w:val="00917472"/>
    <w:rsid w:val="009246BE"/>
    <w:rsid w:val="00925E3A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2262"/>
    <w:rsid w:val="009763D8"/>
    <w:rsid w:val="009767F2"/>
    <w:rsid w:val="00980E4D"/>
    <w:rsid w:val="00984203"/>
    <w:rsid w:val="009A412B"/>
    <w:rsid w:val="009B3F9D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48BE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1FF3"/>
    <w:rsid w:val="00AD251E"/>
    <w:rsid w:val="00AD5E2A"/>
    <w:rsid w:val="00AE3893"/>
    <w:rsid w:val="00AF7CD6"/>
    <w:rsid w:val="00B00E40"/>
    <w:rsid w:val="00B01F02"/>
    <w:rsid w:val="00B1350F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8EE"/>
    <w:rsid w:val="00C2016D"/>
    <w:rsid w:val="00C313B6"/>
    <w:rsid w:val="00C36AFE"/>
    <w:rsid w:val="00C43CDA"/>
    <w:rsid w:val="00C51B2A"/>
    <w:rsid w:val="00C56925"/>
    <w:rsid w:val="00C66216"/>
    <w:rsid w:val="00C75AC9"/>
    <w:rsid w:val="00C81263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505FE"/>
    <w:rsid w:val="00D55575"/>
    <w:rsid w:val="00D621F1"/>
    <w:rsid w:val="00D64021"/>
    <w:rsid w:val="00D65B8F"/>
    <w:rsid w:val="00D70D73"/>
    <w:rsid w:val="00D745AC"/>
    <w:rsid w:val="00D77EA4"/>
    <w:rsid w:val="00D92410"/>
    <w:rsid w:val="00D94714"/>
    <w:rsid w:val="00D97782"/>
    <w:rsid w:val="00DA146A"/>
    <w:rsid w:val="00DA21F1"/>
    <w:rsid w:val="00DA2EA6"/>
    <w:rsid w:val="00DA3A13"/>
    <w:rsid w:val="00DA3DF6"/>
    <w:rsid w:val="00DA4636"/>
    <w:rsid w:val="00DB4D59"/>
    <w:rsid w:val="00DD6682"/>
    <w:rsid w:val="00DD6F2A"/>
    <w:rsid w:val="00DE1523"/>
    <w:rsid w:val="00DE5F69"/>
    <w:rsid w:val="00DF6C75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5E66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B7895"/>
    <w:rsid w:val="00EC0019"/>
    <w:rsid w:val="00EC0250"/>
    <w:rsid w:val="00EC15D1"/>
    <w:rsid w:val="00EC4FCA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24C96"/>
    <w:rsid w:val="00F35D89"/>
    <w:rsid w:val="00F40F1F"/>
    <w:rsid w:val="00F436B6"/>
    <w:rsid w:val="00F46306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4C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F4C2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F4C2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4C2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4C2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4C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F4C2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F4C2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4C2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4C2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2017.</izvorni_sadrzaj>
    <derivirana_varijabla naziv="DomainObject.Predmet.DatumOsnivanja_1">13.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St-394/2017</izvorni_sadrzaj>
    <derivirana_varijabla naziv="DomainObject.Predmet.OznakaBroj_1">St-394/2017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DEMOKRATSKA STRANKA SLAVONSKE RAVNICE</izvorni_sadrzaj>
    <derivirana_varijabla naziv="DomainObject.Predmet.ProtustrankaFormated_1">  DEMOKRATSKA STRANKA SLAVONSKE RAVNICE</derivirana_varijabla>
  </DomainObject.Predmet.ProtustrankaFormated>
  <DomainObject.Predmet.ProtustrankaFormatedOIB>
    <izvorni_sadrzaj>  DEMOKRATSKA STRANKA SLAVONSKE RAVNICE, OIB 05131497510</izvorni_sadrzaj>
    <derivirana_varijabla naziv="DomainObject.Predmet.ProtustrankaFormatedOIB_1">  DEMOKRATSKA STRANKA SLAVONSKE RAVNICE, OIB 05131497510</derivirana_varijabla>
  </DomainObject.Predmet.ProtustrankaFormatedOIB>
  <DomainObject.Predmet.ProtustrankaFormatedWithAdress>
    <izvorni_sadrzaj> DEMOKRATSKA STRANKA SLAVONSKE RAVNICE, Hrvatske Republike 19a, 31000 Osijek</izvorni_sadrzaj>
    <derivirana_varijabla naziv="DomainObject.Predmet.ProtustrankaFormatedWithAdress_1"> DEMOKRATSKA STRANKA SLAVONSKE RAVNICE, Hrvatske Republike 19a, 31000 Osijek</derivirana_varijabla>
  </DomainObject.Predmet.ProtustrankaFormatedWithAdress>
  <DomainObject.Predmet.ProtustrankaFormatedWithAdressOIB>
    <izvorni_sadrzaj> DEMOKRATSKA STRANKA SLAVONSKE RAVNICE, OIB 05131497510, Hrvatske Republike 19a, 31000 Osijek</izvorni_sadrzaj>
    <derivirana_varijabla naziv="DomainObject.Predmet.ProtustrankaFormatedWithAdressOIB_1"> DEMOKRATSKA STRANKA SLAVONSKE RAVNICE, OIB 05131497510, Hrvatske Republike 19a, 31000 Osijek</derivirana_varijabla>
  </DomainObject.Predmet.ProtustrankaFormatedWithAdressOIB>
  <DomainObject.Predmet.ProtustrankaWithAdress>
    <izvorni_sadrzaj>DEMOKRATSKA STRANKA SLAVONSKE RAVNICE Hrvatske Republike 19a, 31000 Osijek</izvorni_sadrzaj>
    <derivirana_varijabla naziv="DomainObject.Predmet.ProtustrankaWithAdress_1">DEMOKRATSKA STRANKA SLAVONSKE RAVNICE Hrvatske Republike 19a, 31000 Osijek</derivirana_varijabla>
  </DomainObject.Predmet.ProtustrankaWithAdress>
  <DomainObject.Predmet.ProtustrankaWithAdressOIB>
    <izvorni_sadrzaj>DEMOKRATSKA STRANKA SLAVONSKE RAVNICE, OIB 05131497510, Hrvatske Republike 19a, 31000 Osijek</izvorni_sadrzaj>
    <derivirana_varijabla naziv="DomainObject.Predmet.ProtustrankaWithAdressOIB_1">DEMOKRATSKA STRANKA SLAVONSKE RAVNICE, OIB 05131497510, Hrvatske Republike 19a, 31000 Osijek</derivirana_varijabla>
  </DomainObject.Predmet.ProtustrankaWithAdressOIB>
  <DomainObject.Predmet.ProtustrankaNazivFormated>
    <izvorni_sadrzaj>DEMOKRATSKA STRANKA SLAVONSKE RAVNICE</izvorni_sadrzaj>
    <derivirana_varijabla naziv="DomainObject.Predmet.ProtustrankaNazivFormated_1">DEMOKRATSKA STRANKA SLAVONSKE RAVNICE</derivirana_varijabla>
  </DomainObject.Predmet.ProtustrankaNazivFormated>
  <DomainObject.Predmet.ProtustrankaNazivFormatedOIB>
    <izvorni_sadrzaj>DEMOKRATSKA STRANKA SLAVONSKE RAVNICE, OIB 05131497510</izvorni_sadrzaj>
    <derivirana_varijabla naziv="DomainObject.Predmet.ProtustrankaNazivFormatedOIB_1">DEMOKRATSKA STRANKA SLAVONSKE RAVNICE, OIB 05131497510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Galić</izvorni_sadrzaj>
    <derivirana_varijabla naziv="DomainObject.Predmet.Zapisnicar_1">Marija Galić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DEMOKRATSKA STRANKA SLAVONSKE RAVNICE</item>
    </izvorni_sadrzaj>
    <derivirana_varijabla naziv="DomainObject.Predmet.ProtuStrankaListFormated_1">
      <item>DEMOKRATSKA STRANKA SLAVONSKE RAVNICE</item>
    </derivirana_varijabla>
  </DomainObject.Predmet.ProtuStrankaListFormated>
  <DomainObject.Predmet.ProtuStrankaListFormatedOIB>
    <izvorni_sadrzaj>
      <item>DEMOKRATSKA STRANKA SLAVONSKE RAVNICE, OIB 05131497510</item>
    </izvorni_sadrzaj>
    <derivirana_varijabla naziv="DomainObject.Predmet.ProtuStrankaListFormatedOIB_1">
      <item>DEMOKRATSKA STRANKA SLAVONSKE RAVNICE, OIB 05131497510</item>
    </derivirana_varijabla>
  </DomainObject.Predmet.ProtuStrankaListFormatedOIB>
  <DomainObject.Predmet.ProtuStrankaListFormatedWithAdress>
    <izvorni_sadrzaj>
      <item>DEMOKRATSKA STRANKA SLAVONSKE RAVNICE, Hrvatske Republike 19a, 31000 Osijek</item>
    </izvorni_sadrzaj>
    <derivirana_varijabla naziv="DomainObject.Predmet.ProtuStrankaListFormatedWithAdress_1">
      <item>DEMOKRATSKA STRANKA SLAVONSKE RAVNICE, Hrvatske Republike 19a, 31000 Osijek</item>
    </derivirana_varijabla>
  </DomainObject.Predmet.ProtuStrankaListFormatedWithAdress>
  <DomainObject.Predmet.ProtuStrankaListFormatedWithAdressOIB>
    <izvorni_sadrzaj>
      <item>DEMOKRATSKA STRANKA SLAVONSKE RAVNICE, OIB 05131497510, Hrvatske Republike 19a, 31000 Osijek</item>
    </izvorni_sadrzaj>
    <derivirana_varijabla naziv="DomainObject.Predmet.ProtuStrankaListFormatedWithAdressOIB_1">
      <item>DEMOKRATSKA STRANKA SLAVONSKE RAVNICE, OIB 05131497510, Hrvatske Republike 19a, 31000 Osijek</item>
    </derivirana_varijabla>
  </DomainObject.Predmet.ProtuStrankaListFormatedWithAdressOIB>
  <DomainObject.Predmet.ProtuStrankaListNazivFormated>
    <izvorni_sadrzaj>
      <item>DEMOKRATSKA STRANKA SLAVONSKE RAVNICE</item>
    </izvorni_sadrzaj>
    <derivirana_varijabla naziv="DomainObject.Predmet.ProtuStrankaListNazivFormated_1">
      <item>DEMOKRATSKA STRANKA SLAVONSKE RAVNICE</item>
    </derivirana_varijabla>
  </DomainObject.Predmet.ProtuStrankaListNazivFormated>
  <DomainObject.Predmet.ProtuStrankaListNazivFormatedOIB>
    <izvorni_sadrzaj>
      <item>DEMOKRATSKA STRANKA SLAVONSKE RAVNICE, OIB 05131497510</item>
    </izvorni_sadrzaj>
    <derivirana_varijabla naziv="DomainObject.Predmet.ProtuStrankaListNazivFormatedOIB_1">
      <item>DEMOKRATSKA STRANKA SLAVONSKE RAVNICE, OIB 05131497510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DEMOKRATSKA STRANKA SLAVONSKE RAVNICE</izvorni_sadrzaj>
    <derivirana_varijabla naziv="DomainObject.Predmet.ProtustrankaIDrugi_1">DEMOKRATSKA STRANKA SLAVONSKE RAVNICE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DEMOKRATSKA STRANKA SLAVONSKE RAVNICE, OIB 05131497510, Hrvatske Republike 19a, 31000 Osijek</izvorni_sadrzaj>
    <derivirana_varijabla naziv="DomainObject.Predmet.ProtustrankaIDrugiAdressOIB_1">DEMOKRATSKA STRANKA SLAVONSKE RAVNICE, OIB 05131497510, Hrvatske Republike 19a,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DEMOKRATSKA STRANKA SLAVONSKE RAVNICE</item>
    </izvorni_sadrzaj>
    <derivirana_varijabla naziv="DomainObject.Predmet.SudioniciListNaziv_1">
      <item>FINA RC OSIJEK</item>
      <item>DEMOKRATSKA STRANKA SLAVONSKE RAVNICE</item>
    </derivirana_varijabla>
  </DomainObject.Predmet.SudioniciListNaziv>
  <DomainObject.Predmet.SudioniciListAdressOIB>
    <izvorni_sadrzaj>
      <item>FINA RC OSIJEK, OIB 85821130368</item>
      <item>DEMOKRATSKA STRANKA SLAVONSKE RAVNICE, OIB 05131497510, Hrvatske Republike 19a,31000 Osijek</item>
    </izvorni_sadrzaj>
    <derivirana_varijabla naziv="DomainObject.Predmet.SudioniciListAdressOIB_1">
      <item>FINA RC OSIJEK, OIB 85821130368</item>
      <item>DEMOKRATSKA STRANKA SLAVONSKE RAVNICE, OIB 05131497510, Hrvatske Republike 19a,31000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05131497510</item>
    </izvorni_sadrzaj>
    <derivirana_varijabla naziv="DomainObject.Predmet.SudioniciListNazivOIB_1">
      <item>, OIB 85821130368</item>
      <item>, OIB 05131497510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D5DA49-25B4-4BD9-B09C-558C3E4AE7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1</properties:Pages>
  <properties:Words>379</properties:Words>
  <properties:Characters>2085</properties:Characters>
  <properties:Lines>50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2017-03-22T12:16:00Z</dcterms:created>
  <dc:creator>Korisnik</dc:creator>
  <cp:lastModifiedBy>Maja Videnović</cp:lastModifiedBy>
  <cp:lastPrinted>2017-02-17T11:06:00Z</cp:lastPrinted>
  <dcterms:modified xmlns:xsi="http://www.w3.org/2001/XMLSchema-instance" xsi:type="dcterms:W3CDTF">2017-03-22T13:09:00Z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