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1c80" w14:paraId="6df1c80" w:rsidRDefault="00CC22CC" w:rsidR="00C15B73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St-5970/15-5</w:t>
      </w:r>
    </w:p>
    <w:p w:rsidRDefault="00CC22CC" w:rsidR="00C15B7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86307B" w:rsidR="00C15B73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5B73" w:rsidR="00C15B73">
      <w:pPr>
        <w:rPr>
          <w:rFonts w:hAnsi="Times New Roman" w:ascii="Times New Roman"/>
          <w:szCs w:val="24"/>
          <w:lang w:val="hr-HR"/>
        </w:rPr>
      </w:pPr>
    </w:p>
    <w:p w:rsidRDefault="00CC22CC" w:rsidR="00C15B7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C22CC" w:rsidR="00C15B7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C22CC" w:rsidR="00C15B7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C22CC" w:rsidR="00C15B7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C15B73" w:rsidR="00C15B73">
      <w:pPr>
        <w:jc w:val="center"/>
        <w:rPr>
          <w:rFonts w:hAnsi="Times New Roman" w:ascii="Times New Roman"/>
          <w:szCs w:val="24"/>
          <w:lang w:val="hr-HR"/>
        </w:rPr>
      </w:pPr>
    </w:p>
    <w:p w:rsidRDefault="00CC22CC" w:rsidR="00C15B7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St-5970/15, temeljem odredbe čl.430. Stečajnog zakona (NN br. 71/15),  dana  17. prosinca 2015., objavljuje </w:t>
      </w:r>
    </w:p>
    <w:p w:rsidRDefault="00C15B73" w:rsidR="00C15B73">
      <w:pPr>
        <w:jc w:val="both"/>
        <w:rPr>
          <w:rFonts w:hAnsi="Times New Roman" w:ascii="Times New Roman"/>
          <w:szCs w:val="24"/>
          <w:lang w:val="hr-HR"/>
        </w:rPr>
      </w:pPr>
    </w:p>
    <w:p w:rsidRDefault="00CC22CC" w:rsidR="00C15B7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C15B73" w:rsidR="00C15B73">
      <w:pPr>
        <w:jc w:val="center"/>
        <w:rPr>
          <w:rFonts w:hAnsi="Times New Roman" w:ascii="Times New Roman"/>
          <w:szCs w:val="24"/>
          <w:lang w:val="hr-HR"/>
        </w:rPr>
      </w:pPr>
    </w:p>
    <w:p w:rsidRDefault="00CC22CC" w:rsidR="00C15B7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ZÜRICH PROJEKT d.o.o. Zagreb, Vida Došena 44, OIB:16972989384, MBS:080790057.</w:t>
      </w:r>
    </w:p>
    <w:p w:rsidRDefault="00C15B73" w:rsidR="00C15B7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C22CC" w:rsidR="00C15B7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14.163,97 kn.</w:t>
      </w:r>
    </w:p>
    <w:p w:rsidRDefault="00C15B73" w:rsidR="00C15B73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C22CC" w:rsidR="00C15B7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C15B73" w:rsidR="00C15B73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C22CC" w:rsidR="00C15B7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15B73" w:rsidR="00C15B73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C22CC" w:rsidR="00C15B7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C22CC" w:rsidR="00C15B7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C22CC" w:rsidR="00C15B7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C15B73" w:rsidR="00C15B7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C22CC" w:rsidR="00C15B7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C15B73" w:rsidR="00C15B73">
      <w:pPr>
        <w:jc w:val="both"/>
        <w:rPr>
          <w:rFonts w:hAnsi="Times New Roman" w:ascii="Times New Roman"/>
          <w:szCs w:val="24"/>
          <w:lang w:val="hr-HR"/>
        </w:rPr>
      </w:pPr>
    </w:p>
    <w:p w:rsidRDefault="00CC22CC" w:rsidR="00C15B7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C22CC" w:rsidR="00C15B7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C15B73" w:rsidR="00C15B73">
      <w:pPr>
        <w:jc w:val="right"/>
        <w:rPr>
          <w:rFonts w:hAnsi="Times New Roman" w:ascii="Times New Roman"/>
          <w:szCs w:val="24"/>
          <w:lang w:val="hr-HR"/>
        </w:rPr>
      </w:pPr>
    </w:p>
    <w:p w:rsidRDefault="00C15B73" w:rsidR="00C15B73">
      <w:pPr>
        <w:jc w:val="right"/>
        <w:rPr>
          <w:rFonts w:hAnsi="Times New Roman" w:ascii="Times New Roman"/>
          <w:szCs w:val="24"/>
          <w:lang w:val="hr-HR"/>
        </w:rPr>
      </w:pPr>
    </w:p>
    <w:p w:rsidRDefault="00CC22CC" w:rsidR="00C15B73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C22CC" w:rsidR="00C15B7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C22CC" w:rsidR="00CC22CC"/>
    <w:sectPr w:rsidR="00CC22CC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07B"/>
    <w:rsid w:val="0086307B"/>
    <w:rsid w:val="00C15B73"/>
    <w:rsid w:val="00CC22CC"/>
    <w:rsid w:val="00E3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E367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76F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E36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7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7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7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7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E367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76F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E36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7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7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7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7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5970</izvorni_sadrzaj>
    <derivirana_varijabla naziv="DomainObject.Predmet.Broj_1">5970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St-5970/2015</izvorni_sadrzaj>
    <derivirana_varijabla naziv="DomainObject.Predmet.OznakaBroj_1">St-5970/2015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ZÜRICH PROJEKT d.o.o.</izvorni_sadrzaj>
    <derivirana_varijabla naziv="DomainObject.Predmet.ProtustrankaFormated_1">  ZÜRICH PROJEKT d.o.o.</derivirana_varijabla>
  </DomainObject.Predmet.ProtustrankaFormated>
  <DomainObject.Predmet.ProtustrankaFormatedOIB>
    <izvorni_sadrzaj>  ZÜRICH PROJEKT d.o.o., OIB 16972989384</izvorni_sadrzaj>
    <derivirana_varijabla naziv="DomainObject.Predmet.ProtustrankaFormatedOIB_1">  ZÜRICH PROJEKT d.o.o., OIB 16972989384</derivirana_varijabla>
  </DomainObject.Predmet.ProtustrankaFormatedOIB>
  <DomainObject.Predmet.ProtustrankaFormatedWithAdress>
    <izvorni_sadrzaj> ZÜRICH PROJEKT d.o.o., Vida Došena 44, 10000 Zagreb</izvorni_sadrzaj>
    <derivirana_varijabla naziv="DomainObject.Predmet.ProtustrankaFormatedWithAdress_1"> ZÜRICH PROJEKT d.o.o., Vida Došena 44, 10000 Zagreb</derivirana_varijabla>
  </DomainObject.Predmet.ProtustrankaFormatedWithAdress>
  <DomainObject.Predmet.ProtustrankaFormatedWithAdressOIB>
    <izvorni_sadrzaj> ZÜRICH PROJEKT d.o.o., OIB 16972989384, Vida Došena 44, 10000 Zagreb</izvorni_sadrzaj>
    <derivirana_varijabla naziv="DomainObject.Predmet.ProtustrankaFormatedWithAdressOIB_1"> ZÜRICH PROJEKT d.o.o., OIB 16972989384, Vida Došena 44, 10000 Zagreb</derivirana_varijabla>
  </DomainObject.Predmet.ProtustrankaFormatedWithAdressOIB>
  <DomainObject.Predmet.ProtustrankaWithAdress>
    <izvorni_sadrzaj>ZÜRICH PROJEKT d.o.o. Vida Došena 44, 10000 Zagreb</izvorni_sadrzaj>
    <derivirana_varijabla naziv="DomainObject.Predmet.ProtustrankaWithAdress_1">ZÜRICH PROJEKT d.o.o. Vida Došena 44, 10000 Zagreb</derivirana_varijabla>
  </DomainObject.Predmet.ProtustrankaWithAdress>
  <DomainObject.Predmet.ProtustrankaWithAdressOIB>
    <izvorni_sadrzaj>ZÜRICH PROJEKT d.o.o., OIB 16972989384, Vida Došena 44, 10000 Zagreb</izvorni_sadrzaj>
    <derivirana_varijabla naziv="DomainObject.Predmet.ProtustrankaWithAdressOIB_1">ZÜRICH PROJEKT d.o.o., OIB 16972989384, Vida Došena 44, 10000 Zagreb</derivirana_varijabla>
  </DomainObject.Predmet.ProtustrankaWithAdressOIB>
  <DomainObject.Predmet.ProtustrankaNazivFormated>
    <izvorni_sadrzaj>ZÜRICH PROJEKT d.o.o.</izvorni_sadrzaj>
    <derivirana_varijabla naziv="DomainObject.Predmet.ProtustrankaNazivFormated_1">ZÜRICH PROJEKT d.o.o.</derivirana_varijabla>
  </DomainObject.Predmet.ProtustrankaNazivFormated>
  <DomainObject.Predmet.ProtustrankaNazivFormatedOIB>
    <izvorni_sadrzaj>ZÜRICH PROJEKT d.o.o., OIB 16972989384</izvorni_sadrzaj>
    <derivirana_varijabla naziv="DomainObject.Predmet.ProtustrankaNazivFormatedOIB_1">ZÜRICH PROJEKT d.o.o., OIB 16972989384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ZÜRICH PROJEKT d.o.o.</item>
    </izvorni_sadrzaj>
    <derivirana_varijabla naziv="DomainObject.Predmet.ProtuStrankaListFormated_1">
      <item>ZÜRICH PROJEKT d.o.o.</item>
    </derivirana_varijabla>
  </DomainObject.Predmet.ProtuStrankaListFormated>
  <DomainObject.Predmet.ProtuStrankaListFormatedOIB>
    <izvorni_sadrzaj>
      <item>ZÜRICH PROJEKT d.o.o., OIB 16972989384</item>
    </izvorni_sadrzaj>
    <derivirana_varijabla naziv="DomainObject.Predmet.ProtuStrankaListFormatedOIB_1">
      <item>ZÜRICH PROJEKT d.o.o., OIB 16972989384</item>
    </derivirana_varijabla>
  </DomainObject.Predmet.ProtuStrankaListFormatedOIB>
  <DomainObject.Predmet.ProtuStrankaListFormatedWithAdress>
    <izvorni_sadrzaj>
      <item>ZÜRICH PROJEKT d.o.o., Vida Došena 44, 10000 Zagreb</item>
    </izvorni_sadrzaj>
    <derivirana_varijabla naziv="DomainObject.Predmet.ProtuStrankaListFormatedWithAdress_1">
      <item>ZÜRICH PROJEKT d.o.o., Vida Došena 44, 10000 Zagreb</item>
    </derivirana_varijabla>
  </DomainObject.Predmet.ProtuStrankaListFormatedWithAdress>
  <DomainObject.Predmet.ProtuStrankaListFormatedWithAdressOIB>
    <izvorni_sadrzaj>
      <item>ZÜRICH PROJEKT d.o.o., OIB 16972989384, Vida Došena 44, 10000 Zagreb</item>
    </izvorni_sadrzaj>
    <derivirana_varijabla naziv="DomainObject.Predmet.ProtuStrankaListFormatedWithAdressOIB_1">
      <item>ZÜRICH PROJEKT d.o.o., OIB 16972989384, Vida Došena 44, 10000 Zagreb</item>
    </derivirana_varijabla>
  </DomainObject.Predmet.ProtuStrankaListFormatedWithAdressOIB>
  <DomainObject.Predmet.ProtuStrankaListNazivFormated>
    <izvorni_sadrzaj>
      <item>ZÜRICH PROJEKT d.o.o.</item>
    </izvorni_sadrzaj>
    <derivirana_varijabla naziv="DomainObject.Predmet.ProtuStrankaListNazivFormated_1">
      <item>ZÜRICH PROJEKT d.o.o.</item>
    </derivirana_varijabla>
  </DomainObject.Predmet.ProtuStrankaListNazivFormated>
  <DomainObject.Predmet.ProtuStrankaListNazivFormatedOIB>
    <izvorni_sadrzaj>
      <item>ZÜRICH PROJEKT d.o.o., OIB 16972989384</item>
    </izvorni_sadrzaj>
    <derivirana_varijabla naziv="DomainObject.Predmet.ProtuStrankaListNazivFormatedOIB_1">
      <item>ZÜRICH PROJEKT d.o.o., OIB 16972989384</item>
    </derivirana_varijabla>
  </DomainObject.Predmet.ProtuStrankaListNazivFormatedOIB>
  <DomainObject.Predmet.OstaliListFormated>
    <izvorni_sadrzaj>
      <item>Franjo Pongrac</item>
    </izvorni_sadrzaj>
    <derivirana_varijabla naziv="DomainObject.Predmet.OstaliListFormated_1">
      <item>Franjo Pongrac</item>
    </derivirana_varijabla>
  </DomainObject.Predmet.OstaliListFormated>
  <DomainObject.Predmet.OstaliListFormatedOIB>
    <izvorni_sadrzaj>
      <item>Franjo Pongrac, OIB 75399877876</item>
    </izvorni_sadrzaj>
    <derivirana_varijabla naziv="DomainObject.Predmet.OstaliListFormatedOIB_1">
      <item>Franjo Pongrac, OIB 75399877876</item>
    </derivirana_varijabla>
  </DomainObject.Predmet.OstaliListFormatedOIB>
  <DomainObject.Predmet.OstaliListFormatedWithAdress>
    <izvorni_sadrzaj>
      <item>Franjo Pongrac, Maršala Tita 58, 40320 Donji Mihaljevec</item>
    </izvorni_sadrzaj>
    <derivirana_varijabla naziv="DomainObject.Predmet.OstaliListFormatedWithAdress_1">
      <item>Franjo Pongrac, Maršala Tita 58, 40320 Donji Mihaljevec</item>
    </derivirana_varijabla>
  </DomainObject.Predmet.OstaliListFormatedWithAdress>
  <DomainObject.Predmet.OstaliListFormatedWithAdressOIB>
    <izvorni_sadrzaj>
      <item>Franjo Pongrac, OIB 75399877876, Maršala Tita 58, 40320 Donji Mihaljevec</item>
    </izvorni_sadrzaj>
    <derivirana_varijabla naziv="DomainObject.Predmet.OstaliListFormatedWithAdressOIB_1">
      <item>Franjo Pongrac, OIB 75399877876, Maršala Tita 58, 40320 Donji Mihaljevec</item>
    </derivirana_varijabla>
  </DomainObject.Predmet.OstaliListFormatedWithAdressOIB>
  <DomainObject.Predmet.OstaliListNazivFormated>
    <izvorni_sadrzaj>
      <item>Franjo Pongrac</item>
    </izvorni_sadrzaj>
    <derivirana_varijabla naziv="DomainObject.Predmet.OstaliListNazivFormated_1">
      <item>Franjo Pongrac</item>
    </derivirana_varijabla>
  </DomainObject.Predmet.OstaliListNazivFormated>
  <DomainObject.Predmet.OstaliListNazivFormatedOIB>
    <izvorni_sadrzaj>
      <item>Franjo Pongrac, OIB 75399877876</item>
    </izvorni_sadrzaj>
    <derivirana_varijabla naziv="DomainObject.Predmet.OstaliListNazivFormatedOIB_1">
      <item>Franjo Pongrac, OIB 75399877876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ZÜRICH PROJEKT d.o.o.</izvorni_sadrzaj>
    <derivirana_varijabla naziv="DomainObject.Predmet.ProtustrankaIDrugi_1">ZÜRICH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ZÜRICH PROJEKT d.o.o., OIB 16972989384, Vida Došena 44, 10000 Zagreb</izvorni_sadrzaj>
    <derivirana_varijabla naziv="DomainObject.Predmet.ProtustrankaIDrugiAdressOIB_1">ZÜRICH PROJEKT d.o.o., OIB 16972989384, Vida Došena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ZÜRICH PROJEKT d.o.o.</item>
      <item>Franjo Pongrac</item>
    </izvorni_sadrzaj>
    <derivirana_varijabla naziv="DomainObject.Predmet.SudioniciListNaziv_1">
      <item>FINA Regionalni centar Zagreb</item>
      <item>ZÜRICH PROJEKT d.o.o.</item>
      <item>Franjo Pongrac</item>
    </derivirana_varijabla>
  </DomainObject.Predmet.SudioniciListNaziv>
  <DomainObject.Predmet.SudioniciListAdressOIB>
    <izvorni_sadrzaj>
      <item>FINA Regionalni centar Zagreb, OIB 85821130368, Trg svibanjskih žrtava 1995. 1,10000 Zagreb</item>
      <item>ZÜRICH PROJEKT d.o.o., OIB 16972989384, Vida Došena 44,10000 Zagreb</item>
      <item>Franjo Pongrac, OIB 75399877876, Maršala Tita 58,40320 Donji Mihaljevec</item>
    </izvorni_sadrzaj>
    <derivirana_varijabla naziv="DomainObject.Predmet.SudioniciListAdressOIB_1">
      <item>FINA Regionalni centar Zagreb, OIB 85821130368, Trg svibanjskih žrtava 1995. 1,10000 Zagreb</item>
      <item>ZÜRICH PROJEKT d.o.o., OIB 16972989384, Vida Došena 44,10000 Zagreb</item>
      <item>Franjo Pongrac, OIB 75399877876, Maršala Tita 58,40320 Donji Mihaljevec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16972989384</item>
      <item>, OIB 75399877876</item>
    </izvorni_sadrzaj>
    <derivirana_varijabla naziv="DomainObject.Predmet.SudioniciListNazivOIB_1">
      <item>, OIB 85821130368</item>
      <item>, OIB 16972989384</item>
      <item>, OIB 75399877876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1364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2015-12-17T14:43:00Z</dcterms:created>
  <dc:creator>Sudsko vijeæe</dc:creator>
  <cp:lastModifiedBy>Marina Markić</cp:lastModifiedBy>
  <cp:lastPrinted>2015-12-17T14:43:00Z</cp:lastPrinted>
  <dcterms:modified xmlns:xsi="http://www.w3.org/2001/XMLSchema-instance" xsi:type="dcterms:W3CDTF">2015-12-17T14:44:00Z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