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9c97" w14:paraId="e109c97" w:rsidRDefault="00AA15B0" w:rsidP="00470175" w:rsidR="00AA15B0" w:rsidRPr="00CA7024">
      <w:pPr>
        <w:jc w:val="right"/>
        <w15:collapsed w:val="false"/>
        <w:rPr>
          <w:b/>
          <w:szCs w:val="24"/>
        </w:rPr>
      </w:pPr>
      <w:bookmarkStart w:name="_GoBack" w:id="0"/>
      <w:bookmarkEnd w:id="0"/>
      <w:r w:rsidRPr="00CA7024">
        <w:rPr>
          <w:b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FB4424" w:rsidRPr="00CA7024">
          <w:rPr>
            <w:b/>
            <w:szCs w:val="24"/>
          </w:rPr>
          <w:t>7 S</w:t>
        </w:r>
        <w:r w:rsidRPr="00CA7024">
          <w:rPr>
            <w:b/>
            <w:szCs w:val="24"/>
          </w:rPr>
          <w:t>t</w:t>
        </w:r>
      </w:smartTag>
      <w:r w:rsidRPr="00CA7024">
        <w:rPr>
          <w:b/>
          <w:szCs w:val="24"/>
        </w:rPr>
        <w:t>.</w:t>
      </w:r>
      <w:r w:rsidR="00FF7B71" w:rsidRPr="00CA7024">
        <w:rPr>
          <w:b/>
          <w:szCs w:val="24"/>
        </w:rPr>
        <w:t xml:space="preserve"> 187</w:t>
      </w:r>
      <w:r w:rsidR="00612634" w:rsidRPr="00CA7024">
        <w:rPr>
          <w:b/>
          <w:szCs w:val="24"/>
        </w:rPr>
        <w:t>/</w:t>
      </w:r>
      <w:r w:rsidR="002379A8" w:rsidRPr="00CA7024">
        <w:rPr>
          <w:b/>
          <w:szCs w:val="24"/>
        </w:rPr>
        <w:t>14</w:t>
      </w:r>
    </w:p>
    <w:p w:rsidRDefault="003E6A76" w:rsidR="00470175" w:rsidRPr="00CA7024">
      <w:pPr>
        <w:ind w:firstLine="708"/>
        <w:rPr>
          <w:b/>
          <w:szCs w:val="24"/>
        </w:rPr>
      </w:pPr>
      <w:r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0175" w:rsidR="00470175" w:rsidRPr="00CA7024">
      <w:pPr>
        <w:rPr>
          <w:b/>
          <w:szCs w:val="24"/>
        </w:rPr>
      </w:pPr>
      <w:r w:rsidRPr="00CA7024">
        <w:rPr>
          <w:b/>
          <w:szCs w:val="24"/>
        </w:rPr>
        <w:t>REPUBLIKA HRVATSKA</w:t>
      </w:r>
    </w:p>
    <w:p w:rsidRDefault="00470175" w:rsidR="00470175" w:rsidRPr="00CA7024">
      <w:pPr>
        <w:rPr>
          <w:b/>
          <w:szCs w:val="24"/>
        </w:rPr>
      </w:pPr>
      <w:r w:rsidRPr="00CA7024">
        <w:rPr>
          <w:b/>
          <w:szCs w:val="24"/>
        </w:rPr>
        <w:t>TRGOVAČKI SUD U SPLITU</w:t>
      </w:r>
    </w:p>
    <w:p w:rsidRDefault="00470175" w:rsidR="00470175" w:rsidRPr="00CA7024">
      <w:pPr>
        <w:rPr>
          <w:b/>
          <w:szCs w:val="24"/>
        </w:rPr>
      </w:pPr>
      <w:r w:rsidRPr="00CA7024">
        <w:rPr>
          <w:b/>
          <w:szCs w:val="24"/>
        </w:rPr>
        <w:t>STALNA SLUŽBA U DUBROVNIKU</w:t>
      </w:r>
    </w:p>
    <w:p w:rsidRDefault="00470175" w:rsidR="00470175" w:rsidRPr="00CA7024">
      <w:pPr>
        <w:rPr>
          <w:b/>
          <w:szCs w:val="24"/>
        </w:rPr>
      </w:pPr>
      <w:r w:rsidRPr="00CA7024">
        <w:rPr>
          <w:b/>
          <w:szCs w:val="24"/>
        </w:rPr>
        <w:t>Dubrovnik, Dr. A. Starčevića 23</w:t>
      </w:r>
    </w:p>
    <w:p w:rsidRDefault="00470175" w:rsidP="00470175" w:rsidR="00470175" w:rsidRPr="00CA7024">
      <w:pPr>
        <w:rPr>
          <w:b/>
          <w:szCs w:val="24"/>
        </w:rPr>
      </w:pPr>
      <w:r w:rsidRPr="00CA7024">
        <w:rPr>
          <w:b/>
          <w:szCs w:val="24"/>
        </w:rPr>
        <w:t xml:space="preserve"> </w:t>
      </w:r>
    </w:p>
    <w:p w:rsidRDefault="00FB4424" w:rsidR="00FB4424">
      <w:pPr>
        <w:jc w:val="both"/>
        <w:rPr>
          <w:b/>
          <w:szCs w:val="24"/>
        </w:rPr>
      </w:pPr>
    </w:p>
    <w:p w:rsidRDefault="00667CFA" w:rsidR="00667CFA" w:rsidRPr="00CA7024">
      <w:pPr>
        <w:jc w:val="both"/>
        <w:rPr>
          <w:b/>
          <w:szCs w:val="24"/>
        </w:rPr>
      </w:pPr>
    </w:p>
    <w:p w:rsidRDefault="000416A1" w:rsidR="00AA15B0" w:rsidRPr="00CA7024">
      <w:pPr>
        <w:jc w:val="center"/>
        <w:rPr>
          <w:b/>
          <w:szCs w:val="24"/>
        </w:rPr>
      </w:pPr>
      <w:r w:rsidRPr="00CA7024">
        <w:rPr>
          <w:b/>
          <w:szCs w:val="24"/>
        </w:rPr>
        <w:t>U I M E  R E P U B L I K E  H R V A T S K E</w:t>
      </w:r>
    </w:p>
    <w:p w:rsidRDefault="00AA15B0" w:rsidR="00AA15B0" w:rsidRPr="00CA7024">
      <w:pPr>
        <w:jc w:val="center"/>
        <w:rPr>
          <w:b/>
          <w:szCs w:val="24"/>
        </w:rPr>
      </w:pPr>
      <w:r w:rsidRPr="00CA7024">
        <w:rPr>
          <w:b/>
          <w:szCs w:val="24"/>
        </w:rPr>
        <w:t>R J E Š E N J E</w:t>
      </w:r>
    </w:p>
    <w:p w:rsidRDefault="00AA15B0" w:rsidR="00AA15B0" w:rsidRPr="00CA7024">
      <w:pPr>
        <w:jc w:val="both"/>
        <w:rPr>
          <w:szCs w:val="24"/>
        </w:rPr>
      </w:pPr>
    </w:p>
    <w:p w:rsidRDefault="005050A7" w:rsidR="005050A7" w:rsidRPr="00CA7024">
      <w:pPr>
        <w:jc w:val="both"/>
        <w:rPr>
          <w:szCs w:val="24"/>
        </w:rPr>
      </w:pPr>
    </w:p>
    <w:p w:rsidRDefault="00AA15B0" w:rsidR="00612634" w:rsidRPr="00CA7024">
      <w:pPr>
        <w:jc w:val="both"/>
        <w:rPr>
          <w:szCs w:val="24"/>
        </w:rPr>
      </w:pPr>
      <w:r w:rsidRPr="00CA7024">
        <w:rPr>
          <w:szCs w:val="24"/>
        </w:rPr>
        <w:tab/>
      </w:r>
      <w:r w:rsidR="00074C26" w:rsidRPr="00CA7024">
        <w:rPr>
          <w:szCs w:val="24"/>
        </w:rPr>
        <w:t xml:space="preserve">Trgovački sud u </w:t>
      </w:r>
      <w:r w:rsidR="00735998" w:rsidRPr="00CA7024">
        <w:rPr>
          <w:szCs w:val="24"/>
        </w:rPr>
        <w:t xml:space="preserve">Splitu, Stalna služba u </w:t>
      </w:r>
      <w:r w:rsidR="00074C26" w:rsidRPr="00CA7024">
        <w:rPr>
          <w:szCs w:val="24"/>
        </w:rPr>
        <w:t xml:space="preserve">Dubrovniku, po stečajnom sucu tog suda </w:t>
      </w:r>
      <w:r w:rsidR="00FB4424" w:rsidRPr="00CA7024">
        <w:rPr>
          <w:szCs w:val="24"/>
        </w:rPr>
        <w:t>Diani Butigan Granić</w:t>
      </w:r>
      <w:r w:rsidR="00074C26" w:rsidRPr="00CA7024">
        <w:rPr>
          <w:szCs w:val="24"/>
        </w:rPr>
        <w:t>, kao sucu pojedincu, u stečajnom postupku nad stečajnim dužnikom</w:t>
      </w:r>
      <w:r w:rsidR="00612634" w:rsidRPr="00CA7024">
        <w:rPr>
          <w:szCs w:val="24"/>
        </w:rPr>
        <w:t xml:space="preserve"> PRO RADIO d.o.o. u stečaju, Dubrovnik, Vukovarska 22, OIB: 60918742805, kojeg zastupa stečajni upravitelj Dragan Josip Knežević iz Dubrovnika, dana 25. siječnja 2017.g.</w:t>
      </w:r>
    </w:p>
    <w:p w:rsidRDefault="00AA15B0" w:rsidR="00AA15B0" w:rsidRPr="00CA7024">
      <w:pPr>
        <w:jc w:val="both"/>
        <w:rPr>
          <w:szCs w:val="24"/>
        </w:rPr>
      </w:pPr>
    </w:p>
    <w:p w:rsidRDefault="005050A7" w:rsidR="005050A7" w:rsidRPr="00CA7024">
      <w:pPr>
        <w:jc w:val="both"/>
        <w:rPr>
          <w:szCs w:val="24"/>
        </w:rPr>
      </w:pPr>
    </w:p>
    <w:p w:rsidRDefault="00AA15B0" w:rsidR="00AA15B0" w:rsidRPr="00CA7024">
      <w:pPr>
        <w:jc w:val="center"/>
        <w:rPr>
          <w:b/>
          <w:szCs w:val="24"/>
        </w:rPr>
      </w:pPr>
      <w:r w:rsidRPr="00CA7024">
        <w:rPr>
          <w:b/>
          <w:szCs w:val="24"/>
        </w:rPr>
        <w:t>r i j e š i o     j e</w:t>
      </w:r>
    </w:p>
    <w:p w:rsidRDefault="00AA15B0" w:rsidR="00AA15B0" w:rsidRPr="00CA7024">
      <w:pPr>
        <w:jc w:val="both"/>
        <w:rPr>
          <w:b/>
          <w:szCs w:val="24"/>
        </w:rPr>
      </w:pPr>
    </w:p>
    <w:p w:rsidRDefault="005050A7" w:rsidR="005050A7" w:rsidRPr="00CA7024">
      <w:pPr>
        <w:jc w:val="both"/>
        <w:rPr>
          <w:b/>
          <w:szCs w:val="24"/>
        </w:rPr>
      </w:pPr>
    </w:p>
    <w:p w:rsidRDefault="00AA15B0" w:rsidP="001813BA" w:rsidR="00AA15B0" w:rsidRPr="00CA7024">
      <w:pPr>
        <w:ind w:hanging="705" w:left="705"/>
        <w:jc w:val="both"/>
        <w:rPr>
          <w:szCs w:val="24"/>
        </w:rPr>
      </w:pPr>
      <w:r w:rsidRPr="00CA7024">
        <w:rPr>
          <w:b/>
          <w:szCs w:val="24"/>
        </w:rPr>
        <w:t>I</w:t>
      </w:r>
      <w:r w:rsidRPr="00CA7024">
        <w:rPr>
          <w:b/>
          <w:szCs w:val="24"/>
        </w:rPr>
        <w:tab/>
      </w:r>
      <w:r w:rsidRPr="00CA7024">
        <w:rPr>
          <w:szCs w:val="24"/>
        </w:rPr>
        <w:t>Obustavlja se i zaključuje stečajni postupak nad dužnikom</w:t>
      </w:r>
      <w:r w:rsidR="00FB4424" w:rsidRPr="00CA7024">
        <w:rPr>
          <w:szCs w:val="24"/>
        </w:rPr>
        <w:t xml:space="preserve"> </w:t>
      </w:r>
      <w:r w:rsidR="00612634" w:rsidRPr="00CA7024">
        <w:rPr>
          <w:szCs w:val="24"/>
        </w:rPr>
        <w:t>PRO RADIO d.o.o. u stečaju, Dubrovnik, Vukovarska 22, OIB: 60918742805.</w:t>
      </w:r>
    </w:p>
    <w:p w:rsidRDefault="00AF5637" w:rsidP="00AF5637" w:rsidR="00AF5637" w:rsidRPr="00CA7024">
      <w:pPr>
        <w:ind w:hanging="705" w:left="705"/>
        <w:jc w:val="both"/>
        <w:rPr>
          <w:b/>
          <w:szCs w:val="24"/>
        </w:rPr>
      </w:pPr>
    </w:p>
    <w:p w:rsidRDefault="00AF5637" w:rsidP="00AF5637" w:rsidR="002379A8" w:rsidRPr="00CA7024">
      <w:pPr>
        <w:ind w:hanging="705" w:left="705"/>
        <w:jc w:val="both"/>
        <w:rPr>
          <w:szCs w:val="24"/>
        </w:rPr>
      </w:pPr>
      <w:r w:rsidRPr="00CA7024">
        <w:rPr>
          <w:b/>
          <w:szCs w:val="24"/>
        </w:rPr>
        <w:t>II</w:t>
      </w:r>
      <w:r w:rsidRPr="00CA7024">
        <w:rPr>
          <w:b/>
          <w:szCs w:val="24"/>
        </w:rPr>
        <w:tab/>
      </w:r>
      <w:r w:rsidRPr="00CA7024">
        <w:rPr>
          <w:szCs w:val="24"/>
        </w:rPr>
        <w:t>Nastavlja se postupak u korist stečajne mase stečajnog dužnika</w:t>
      </w:r>
      <w:r w:rsidR="00FB4424" w:rsidRPr="00CA7024">
        <w:rPr>
          <w:szCs w:val="24"/>
        </w:rPr>
        <w:t xml:space="preserve"> </w:t>
      </w:r>
      <w:r w:rsidR="00612634" w:rsidRPr="00CA7024">
        <w:rPr>
          <w:szCs w:val="24"/>
        </w:rPr>
        <w:t>PRO RADIO d.o.o. u stečaju, Dubrovnik, Vukovarska 22, OIB: 60918742805</w:t>
      </w:r>
      <w:r w:rsidR="002379A8" w:rsidRPr="00CA7024">
        <w:rPr>
          <w:szCs w:val="24"/>
        </w:rPr>
        <w:t>.</w:t>
      </w:r>
    </w:p>
    <w:p w:rsidRDefault="0035611D" w:rsidP="00AF5637" w:rsidR="00D34D0B" w:rsidRPr="00CA7024">
      <w:pPr>
        <w:ind w:hanging="705" w:left="705"/>
        <w:jc w:val="both"/>
        <w:rPr>
          <w:b/>
          <w:szCs w:val="24"/>
        </w:rPr>
      </w:pPr>
      <w:r w:rsidRPr="00CA7024">
        <w:rPr>
          <w:b/>
          <w:szCs w:val="24"/>
        </w:rPr>
        <w:t xml:space="preserve"> </w:t>
      </w:r>
    </w:p>
    <w:p w:rsidRDefault="00EB1EF7" w:rsidP="00AF5637" w:rsidR="00EB1EF7" w:rsidRPr="00CA7024">
      <w:pPr>
        <w:ind w:hanging="705" w:left="705"/>
        <w:jc w:val="both"/>
        <w:rPr>
          <w:szCs w:val="24"/>
        </w:rPr>
      </w:pPr>
      <w:r w:rsidRPr="00CA7024">
        <w:rPr>
          <w:b/>
          <w:szCs w:val="24"/>
        </w:rPr>
        <w:t>III</w:t>
      </w:r>
      <w:r w:rsidRPr="00CA7024">
        <w:rPr>
          <w:b/>
          <w:szCs w:val="24"/>
        </w:rPr>
        <w:tab/>
      </w:r>
      <w:r w:rsidR="00CA7024" w:rsidRPr="00CA7024">
        <w:rPr>
          <w:szCs w:val="24"/>
        </w:rPr>
        <w:t>Po pravomoćnosti ovog rješenja registarski odjel Trgovačkog suda u Splitu, Stalna služba u Dubrovniku, provest će brisanje dužnika iz registra.</w:t>
      </w:r>
    </w:p>
    <w:p w:rsidRDefault="00EB1EF7" w:rsidP="00AF5637" w:rsidR="00EB1EF7" w:rsidRPr="00CA7024">
      <w:pPr>
        <w:ind w:hanging="705" w:left="705"/>
        <w:jc w:val="both"/>
        <w:rPr>
          <w:b/>
          <w:szCs w:val="24"/>
        </w:rPr>
      </w:pPr>
    </w:p>
    <w:p w:rsidRDefault="00AF5637" w:rsidP="00AF5637" w:rsidR="00AF5637" w:rsidRPr="00CA7024">
      <w:pPr>
        <w:ind w:hanging="705" w:left="705"/>
        <w:jc w:val="both"/>
        <w:rPr>
          <w:szCs w:val="24"/>
        </w:rPr>
      </w:pPr>
      <w:r w:rsidRPr="00CA7024">
        <w:rPr>
          <w:b/>
          <w:szCs w:val="24"/>
        </w:rPr>
        <w:t>I</w:t>
      </w:r>
      <w:r w:rsidR="00EB1EF7" w:rsidRPr="00CA7024">
        <w:rPr>
          <w:b/>
          <w:szCs w:val="24"/>
        </w:rPr>
        <w:t>V</w:t>
      </w:r>
      <w:r w:rsidRPr="00CA7024">
        <w:rPr>
          <w:b/>
          <w:szCs w:val="24"/>
        </w:rPr>
        <w:tab/>
      </w:r>
      <w:r w:rsidR="00CA7024" w:rsidRPr="00CA7024">
        <w:rPr>
          <w:szCs w:val="24"/>
        </w:rPr>
        <w:t>Ovlašćuje se stečajni upravitelj pokrenuti i voditi u ime stečajne mase protiv dužnika stečajne mase postupke radi prikupljanja imovine koja ulazi u stečajnu masu</w:t>
      </w:r>
      <w:r w:rsidRPr="00CA7024">
        <w:rPr>
          <w:szCs w:val="24"/>
        </w:rPr>
        <w:t>.</w:t>
      </w:r>
    </w:p>
    <w:p w:rsidRDefault="00AF5637" w:rsidP="00AF5637" w:rsidR="00AF5637" w:rsidRPr="00CA7024">
      <w:pPr>
        <w:ind w:hanging="705" w:left="705"/>
        <w:jc w:val="both"/>
        <w:rPr>
          <w:szCs w:val="24"/>
        </w:rPr>
      </w:pPr>
    </w:p>
    <w:p w:rsidRDefault="00AF5637" w:rsidP="00AF5637" w:rsidR="00AF5637" w:rsidRPr="00CA7024">
      <w:pPr>
        <w:jc w:val="both"/>
        <w:rPr>
          <w:szCs w:val="24"/>
        </w:rPr>
      </w:pPr>
    </w:p>
    <w:p w:rsidRDefault="005050A7" w:rsidP="00AF5637" w:rsidR="005050A7" w:rsidRPr="00CA7024">
      <w:pPr>
        <w:jc w:val="both"/>
        <w:rPr>
          <w:szCs w:val="24"/>
        </w:rPr>
      </w:pPr>
    </w:p>
    <w:p w:rsidRDefault="00AF5637" w:rsidP="00AF5637" w:rsidR="00AF5637" w:rsidRPr="00CA7024">
      <w:pPr>
        <w:jc w:val="center"/>
        <w:rPr>
          <w:b/>
          <w:szCs w:val="24"/>
        </w:rPr>
      </w:pPr>
      <w:r w:rsidRPr="00CA7024">
        <w:rPr>
          <w:b/>
          <w:szCs w:val="24"/>
        </w:rPr>
        <w:t>Obrazloženje</w:t>
      </w:r>
    </w:p>
    <w:p w:rsidRDefault="00AF5637" w:rsidP="00AF5637" w:rsidR="00AF5637" w:rsidRPr="00CA7024">
      <w:pPr>
        <w:jc w:val="center"/>
        <w:rPr>
          <w:b/>
          <w:szCs w:val="24"/>
        </w:rPr>
      </w:pPr>
    </w:p>
    <w:p w:rsidRDefault="00AF5637" w:rsidP="00AF5637" w:rsidR="00AF5637" w:rsidRPr="00CA7024">
      <w:pPr>
        <w:jc w:val="both"/>
        <w:rPr>
          <w:szCs w:val="24"/>
        </w:rPr>
      </w:pPr>
      <w:r w:rsidRPr="00CA7024">
        <w:rPr>
          <w:szCs w:val="24"/>
        </w:rPr>
        <w:tab/>
        <w:t>Rješen</w:t>
      </w:r>
      <w:r w:rsidR="0035611D" w:rsidRPr="00CA7024">
        <w:rPr>
          <w:szCs w:val="24"/>
        </w:rPr>
        <w:t>jem Trgovačkog suda u Splitu, Stalne službe u Dubrovniku posl.</w:t>
      </w:r>
      <w:r w:rsidRPr="00CA7024">
        <w:rPr>
          <w:szCs w:val="24"/>
        </w:rPr>
        <w:t xml:space="preserve"> br. St.</w:t>
      </w:r>
      <w:r w:rsidR="00FF7B71" w:rsidRPr="00CA7024">
        <w:rPr>
          <w:szCs w:val="24"/>
        </w:rPr>
        <w:t>187</w:t>
      </w:r>
      <w:r w:rsidR="002379A8" w:rsidRPr="00CA7024">
        <w:rPr>
          <w:szCs w:val="24"/>
        </w:rPr>
        <w:t>/2014</w:t>
      </w:r>
      <w:r w:rsidRPr="00CA7024">
        <w:rPr>
          <w:szCs w:val="24"/>
        </w:rPr>
        <w:t xml:space="preserve"> od </w:t>
      </w:r>
      <w:r w:rsidR="00FF7B71" w:rsidRPr="00CA7024">
        <w:rPr>
          <w:szCs w:val="24"/>
        </w:rPr>
        <w:t>07</w:t>
      </w:r>
      <w:r w:rsidR="00854D3E" w:rsidRPr="00CA7024">
        <w:rPr>
          <w:szCs w:val="24"/>
        </w:rPr>
        <w:t xml:space="preserve">. </w:t>
      </w:r>
      <w:r w:rsidR="00FF7B71" w:rsidRPr="00CA7024">
        <w:rPr>
          <w:szCs w:val="24"/>
        </w:rPr>
        <w:t>svibnja</w:t>
      </w:r>
      <w:r w:rsidRPr="00CA7024">
        <w:rPr>
          <w:szCs w:val="24"/>
        </w:rPr>
        <w:t xml:space="preserve"> 20</w:t>
      </w:r>
      <w:r w:rsidR="00FF7B71" w:rsidRPr="00CA7024">
        <w:rPr>
          <w:szCs w:val="24"/>
        </w:rPr>
        <w:t>15</w:t>
      </w:r>
      <w:r w:rsidRPr="00CA7024">
        <w:rPr>
          <w:szCs w:val="24"/>
        </w:rPr>
        <w:t>.</w:t>
      </w:r>
      <w:r w:rsidR="002135E4" w:rsidRPr="00CA7024">
        <w:rPr>
          <w:szCs w:val="24"/>
        </w:rPr>
        <w:t xml:space="preserve"> </w:t>
      </w:r>
      <w:r w:rsidRPr="00CA7024">
        <w:rPr>
          <w:szCs w:val="24"/>
        </w:rPr>
        <w:t>godine otvoren je stečajni postupak nad dužnikom.</w:t>
      </w:r>
    </w:p>
    <w:p w:rsidRDefault="00AF5637" w:rsidP="00AF5637" w:rsidR="00AF5637" w:rsidRPr="00CA7024">
      <w:pPr>
        <w:jc w:val="both"/>
        <w:rPr>
          <w:szCs w:val="24"/>
        </w:rPr>
      </w:pPr>
    </w:p>
    <w:p w:rsidRDefault="00AF5637" w:rsidP="00AF5637" w:rsidR="00AF5637" w:rsidRPr="00CA7024">
      <w:pPr>
        <w:jc w:val="both"/>
        <w:rPr>
          <w:szCs w:val="24"/>
        </w:rPr>
      </w:pPr>
      <w:r w:rsidRPr="00CA7024">
        <w:rPr>
          <w:szCs w:val="24"/>
        </w:rPr>
        <w:tab/>
        <w:t xml:space="preserve">U tijeku stečajnog postupka stečajni upravitelj je </w:t>
      </w:r>
      <w:r w:rsidR="00FF7B71" w:rsidRPr="00CA7024">
        <w:rPr>
          <w:szCs w:val="24"/>
        </w:rPr>
        <w:t xml:space="preserve">unovčio iznos od 3.000,00 kuna, a koji iznos ne može </w:t>
      </w:r>
      <w:r w:rsidRPr="00CA7024">
        <w:rPr>
          <w:szCs w:val="24"/>
        </w:rPr>
        <w:t>pokri</w:t>
      </w:r>
      <w:r w:rsidR="00D34D0B" w:rsidRPr="00CA7024">
        <w:rPr>
          <w:szCs w:val="24"/>
        </w:rPr>
        <w:t>ti</w:t>
      </w:r>
      <w:r w:rsidRPr="00CA7024">
        <w:rPr>
          <w:szCs w:val="24"/>
        </w:rPr>
        <w:t xml:space="preserve"> troškov</w:t>
      </w:r>
      <w:r w:rsidR="00D34D0B" w:rsidRPr="00CA7024">
        <w:rPr>
          <w:szCs w:val="24"/>
        </w:rPr>
        <w:t>i</w:t>
      </w:r>
      <w:r w:rsidRPr="00CA7024">
        <w:rPr>
          <w:szCs w:val="24"/>
        </w:rPr>
        <w:t xml:space="preserve"> stečajnog postupka, te je predložio obustaviti i zaključiti stečajni postupak.</w:t>
      </w:r>
    </w:p>
    <w:p w:rsidRDefault="00AF5637" w:rsidP="00AF5637" w:rsidR="00AF5637" w:rsidRPr="00CA7024">
      <w:pPr>
        <w:jc w:val="both"/>
        <w:rPr>
          <w:szCs w:val="24"/>
        </w:rPr>
      </w:pPr>
      <w:r w:rsidRPr="00CA7024">
        <w:rPr>
          <w:szCs w:val="24"/>
        </w:rPr>
        <w:t xml:space="preserve">  </w:t>
      </w:r>
    </w:p>
    <w:p w:rsidRDefault="00AF5637" w:rsidP="005050A7" w:rsidR="005050A7" w:rsidRPr="00CA7024">
      <w:pPr>
        <w:jc w:val="both"/>
        <w:rPr>
          <w:szCs w:val="24"/>
        </w:rPr>
      </w:pPr>
      <w:r w:rsidRPr="00CA7024">
        <w:rPr>
          <w:szCs w:val="24"/>
        </w:rPr>
        <w:tab/>
        <w:t>Sukladno čl.</w:t>
      </w:r>
      <w:r w:rsidR="005050A7" w:rsidRPr="00CA7024">
        <w:rPr>
          <w:szCs w:val="24"/>
        </w:rPr>
        <w:t xml:space="preserve"> </w:t>
      </w:r>
      <w:smartTag w:element="metricconverter" w:uri="urn:schemas-microsoft-com:office:smarttags">
        <w:smartTagPr>
          <w:attr w:val="203. st" w:name="ProductID"/>
        </w:smartTagPr>
        <w:r w:rsidRPr="00CA7024">
          <w:rPr>
            <w:szCs w:val="24"/>
          </w:rPr>
          <w:t>203. st</w:t>
        </w:r>
      </w:smartTag>
      <w:r w:rsidRPr="00CA7024">
        <w:rPr>
          <w:szCs w:val="24"/>
        </w:rPr>
        <w:t>.</w:t>
      </w:r>
      <w:r w:rsidR="005050A7" w:rsidRPr="00CA7024">
        <w:rPr>
          <w:szCs w:val="24"/>
        </w:rPr>
        <w:t xml:space="preserve"> </w:t>
      </w:r>
      <w:r w:rsidRPr="00CA7024">
        <w:rPr>
          <w:szCs w:val="24"/>
        </w:rPr>
        <w:t>2. Stečajnog zakona (NN 44/96, 29/99, 129/00, 123/03, 197/03</w:t>
      </w:r>
      <w:r w:rsidR="00773930" w:rsidRPr="00CA7024">
        <w:rPr>
          <w:szCs w:val="24"/>
        </w:rPr>
        <w:t xml:space="preserve"> 88/06</w:t>
      </w:r>
      <w:r w:rsidRPr="00CA7024">
        <w:rPr>
          <w:szCs w:val="24"/>
        </w:rPr>
        <w:t>, dalje u tekstu: SZ)</w:t>
      </w:r>
      <w:r w:rsidR="00773930" w:rsidRPr="00CA7024">
        <w:rPr>
          <w:szCs w:val="24"/>
        </w:rPr>
        <w:t xml:space="preserve">, prije donošenja odluke o prijedlogu stečajnog upravitelja o obustavi </w:t>
      </w:r>
      <w:r w:rsidR="00773930" w:rsidRPr="00CA7024">
        <w:rPr>
          <w:szCs w:val="24"/>
        </w:rPr>
        <w:lastRenderedPageBreak/>
        <w:t xml:space="preserve">i zaključenju stečajnog postupka, </w:t>
      </w:r>
      <w:r w:rsidR="0052181E" w:rsidRPr="00CA7024">
        <w:rPr>
          <w:szCs w:val="24"/>
        </w:rPr>
        <w:t xml:space="preserve">sud je </w:t>
      </w:r>
      <w:r w:rsidR="006D46C7" w:rsidRPr="00CA7024">
        <w:rPr>
          <w:szCs w:val="24"/>
        </w:rPr>
        <w:t>dana</w:t>
      </w:r>
      <w:r w:rsidR="002379A8" w:rsidRPr="00CA7024">
        <w:rPr>
          <w:szCs w:val="24"/>
        </w:rPr>
        <w:t xml:space="preserve"> </w:t>
      </w:r>
      <w:r w:rsidR="00FF7B71" w:rsidRPr="00CA7024">
        <w:rPr>
          <w:szCs w:val="24"/>
        </w:rPr>
        <w:t>16</w:t>
      </w:r>
      <w:r w:rsidR="006D46C7" w:rsidRPr="00CA7024">
        <w:rPr>
          <w:szCs w:val="24"/>
        </w:rPr>
        <w:t xml:space="preserve">. </w:t>
      </w:r>
      <w:r w:rsidR="00FF7B71" w:rsidRPr="00CA7024">
        <w:rPr>
          <w:szCs w:val="24"/>
        </w:rPr>
        <w:t>prosinca 2016</w:t>
      </w:r>
      <w:r w:rsidR="002379A8" w:rsidRPr="00CA7024">
        <w:rPr>
          <w:szCs w:val="24"/>
        </w:rPr>
        <w:t>. godine</w:t>
      </w:r>
      <w:r w:rsidR="006D46C7" w:rsidRPr="00CA7024">
        <w:rPr>
          <w:szCs w:val="24"/>
        </w:rPr>
        <w:t xml:space="preserve"> </w:t>
      </w:r>
      <w:r w:rsidR="00900200" w:rsidRPr="00CA7024">
        <w:rPr>
          <w:szCs w:val="24"/>
        </w:rPr>
        <w:t>pribav</w:t>
      </w:r>
      <w:r w:rsidR="002379A8" w:rsidRPr="00CA7024">
        <w:rPr>
          <w:szCs w:val="24"/>
        </w:rPr>
        <w:t>io</w:t>
      </w:r>
      <w:r w:rsidR="006D46C7" w:rsidRPr="00CA7024">
        <w:rPr>
          <w:szCs w:val="24"/>
        </w:rPr>
        <w:t xml:space="preserve"> </w:t>
      </w:r>
      <w:r w:rsidR="00F85B3F" w:rsidRPr="00CA7024">
        <w:rPr>
          <w:szCs w:val="24"/>
        </w:rPr>
        <w:t>mišljenj</w:t>
      </w:r>
      <w:r w:rsidR="006D46C7" w:rsidRPr="00CA7024">
        <w:rPr>
          <w:szCs w:val="24"/>
        </w:rPr>
        <w:t xml:space="preserve">a o obustavi zaključenju stečajnog postupka po čl. 203. </w:t>
      </w:r>
      <w:r w:rsidR="00F85B3F" w:rsidRPr="00CA7024">
        <w:rPr>
          <w:szCs w:val="24"/>
        </w:rPr>
        <w:t>SZ-a.</w:t>
      </w:r>
      <w:r w:rsidR="00F53C10" w:rsidRPr="00CA7024">
        <w:rPr>
          <w:szCs w:val="24"/>
        </w:rPr>
        <w:t xml:space="preserve"> </w:t>
      </w:r>
    </w:p>
    <w:p w:rsidRDefault="005050A7" w:rsidP="00AF5637" w:rsidR="005050A7" w:rsidRPr="00CA7024">
      <w:pPr>
        <w:jc w:val="both"/>
        <w:rPr>
          <w:szCs w:val="24"/>
        </w:rPr>
      </w:pPr>
    </w:p>
    <w:p w:rsidRDefault="00AF5637" w:rsidP="00AF5637" w:rsidR="00074C26" w:rsidRPr="00CA7024">
      <w:pPr>
        <w:jc w:val="both"/>
        <w:rPr>
          <w:szCs w:val="24"/>
        </w:rPr>
      </w:pPr>
      <w:r w:rsidRPr="00CA7024">
        <w:rPr>
          <w:szCs w:val="24"/>
        </w:rPr>
        <w:tab/>
        <w:t>Saslušan</w:t>
      </w:r>
      <w:r w:rsidR="005050A7" w:rsidRPr="00CA7024">
        <w:rPr>
          <w:szCs w:val="24"/>
        </w:rPr>
        <w:t>,</w:t>
      </w:r>
      <w:r w:rsidRPr="00CA7024">
        <w:rPr>
          <w:szCs w:val="24"/>
        </w:rPr>
        <w:t xml:space="preserve"> u smislu čl.</w:t>
      </w:r>
      <w:r w:rsidR="005050A7" w:rsidRPr="00CA7024">
        <w:rPr>
          <w:szCs w:val="24"/>
        </w:rPr>
        <w:t xml:space="preserve"> </w:t>
      </w:r>
      <w:r w:rsidRPr="00CA7024">
        <w:rPr>
          <w:szCs w:val="24"/>
        </w:rPr>
        <w:t>203. SZ-a</w:t>
      </w:r>
      <w:r w:rsidR="005050A7" w:rsidRPr="00CA7024">
        <w:rPr>
          <w:szCs w:val="24"/>
        </w:rPr>
        <w:t>,</w:t>
      </w:r>
      <w:r w:rsidRPr="00CA7024">
        <w:rPr>
          <w:szCs w:val="24"/>
        </w:rPr>
        <w:t xml:space="preserve"> stečajni uprav</w:t>
      </w:r>
      <w:r w:rsidR="00F85B3F" w:rsidRPr="00CA7024">
        <w:rPr>
          <w:szCs w:val="24"/>
        </w:rPr>
        <w:t xml:space="preserve">itelj je na </w:t>
      </w:r>
      <w:r w:rsidR="002379A8" w:rsidRPr="00CA7024">
        <w:rPr>
          <w:szCs w:val="24"/>
        </w:rPr>
        <w:t>izvještajnom ročištu</w:t>
      </w:r>
      <w:r w:rsidR="006D46C7" w:rsidRPr="00CA7024">
        <w:rPr>
          <w:szCs w:val="24"/>
        </w:rPr>
        <w:t xml:space="preserve"> </w:t>
      </w:r>
      <w:r w:rsidRPr="00CA7024">
        <w:rPr>
          <w:szCs w:val="24"/>
        </w:rPr>
        <w:t>ustrajao u prijedlogu za obustavom i zaključenjem stečajnog postupka zbog nedostatnosti stečajne mase za pokriće troškova stečajnog postupka</w:t>
      </w:r>
      <w:r w:rsidR="00057994" w:rsidRPr="00CA7024">
        <w:rPr>
          <w:szCs w:val="24"/>
        </w:rPr>
        <w:t>.</w:t>
      </w:r>
    </w:p>
    <w:p w:rsidRDefault="00074C26" w:rsidP="00AF5637" w:rsidR="00074C26" w:rsidRPr="00CA7024">
      <w:pPr>
        <w:jc w:val="both"/>
        <w:rPr>
          <w:szCs w:val="24"/>
        </w:rPr>
      </w:pPr>
    </w:p>
    <w:p w:rsidRDefault="00AF5637" w:rsidP="00AF5637" w:rsidR="00AF5637" w:rsidRPr="00CA7024">
      <w:pPr>
        <w:ind w:firstLine="708"/>
        <w:jc w:val="both"/>
        <w:rPr>
          <w:szCs w:val="24"/>
        </w:rPr>
      </w:pPr>
      <w:r w:rsidRPr="00CA7024">
        <w:rPr>
          <w:szCs w:val="24"/>
        </w:rPr>
        <w:t>Slijedom navedenog, na temelju čl.</w:t>
      </w:r>
      <w:r w:rsidR="005050A7" w:rsidRPr="00CA7024">
        <w:rPr>
          <w:szCs w:val="24"/>
        </w:rPr>
        <w:t xml:space="preserve"> </w:t>
      </w:r>
      <w:smartTag w:element="metricconverter" w:uri="urn:schemas-microsoft-com:office:smarttags">
        <w:smartTagPr>
          <w:attr w:val="203. st" w:name="ProductID"/>
        </w:smartTagPr>
        <w:r w:rsidRPr="00CA7024">
          <w:rPr>
            <w:szCs w:val="24"/>
          </w:rPr>
          <w:t>203. st</w:t>
        </w:r>
      </w:smartTag>
      <w:r w:rsidRPr="00CA7024">
        <w:rPr>
          <w:szCs w:val="24"/>
        </w:rPr>
        <w:t>.1. i 2. i čl.</w:t>
      </w:r>
      <w:r w:rsidR="005050A7" w:rsidRPr="00CA7024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CA7024">
          <w:rPr>
            <w:szCs w:val="24"/>
          </w:rPr>
          <w:t>196. st</w:t>
        </w:r>
      </w:smartTag>
      <w:r w:rsidRPr="00CA7024">
        <w:rPr>
          <w:szCs w:val="24"/>
        </w:rPr>
        <w:t>.</w:t>
      </w:r>
      <w:r w:rsidR="005050A7" w:rsidRPr="00CA7024">
        <w:rPr>
          <w:szCs w:val="24"/>
        </w:rPr>
        <w:t xml:space="preserve"> </w:t>
      </w:r>
      <w:r w:rsidRPr="00CA7024">
        <w:rPr>
          <w:szCs w:val="24"/>
        </w:rPr>
        <w:t xml:space="preserve">1. SZ-a valjalo je riješiti kao u točki I. pravorijeka. </w:t>
      </w:r>
    </w:p>
    <w:p w:rsidRDefault="00AF5637" w:rsidP="00AF5637" w:rsidR="00AF5637" w:rsidRPr="00CA7024">
      <w:pPr>
        <w:jc w:val="both"/>
        <w:rPr>
          <w:szCs w:val="24"/>
        </w:rPr>
      </w:pPr>
      <w:r w:rsidRPr="00CA7024">
        <w:rPr>
          <w:szCs w:val="24"/>
        </w:rPr>
        <w:tab/>
        <w:t xml:space="preserve"> </w:t>
      </w:r>
    </w:p>
    <w:p w:rsidRDefault="00AF5637" w:rsidP="00AF5637" w:rsidR="00AF5637" w:rsidRPr="00CA7024">
      <w:pPr>
        <w:jc w:val="both"/>
        <w:rPr>
          <w:szCs w:val="24"/>
        </w:rPr>
      </w:pPr>
      <w:r w:rsidRPr="00CA7024">
        <w:rPr>
          <w:szCs w:val="24"/>
        </w:rPr>
        <w:tab/>
        <w:t>Prema čl.</w:t>
      </w:r>
      <w:r w:rsidR="005050A7" w:rsidRPr="00CA7024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CA7024">
          <w:rPr>
            <w:szCs w:val="24"/>
          </w:rPr>
          <w:t>196. st</w:t>
        </w:r>
      </w:smartTag>
      <w:r w:rsidRPr="00CA7024">
        <w:rPr>
          <w:szCs w:val="24"/>
        </w:rPr>
        <w:t>.</w:t>
      </w:r>
      <w:r w:rsidR="005050A7" w:rsidRPr="00CA7024">
        <w:rPr>
          <w:szCs w:val="24"/>
        </w:rPr>
        <w:t xml:space="preserve"> </w:t>
      </w:r>
      <w:r w:rsidRPr="00CA7024">
        <w:rPr>
          <w:szCs w:val="24"/>
        </w:rPr>
        <w:t>3. SZ-a, rješenje kojim se zaključuje stečajni postupak dostavlja se sudu radi brisanja dužnika iz sudskog registra.</w:t>
      </w:r>
    </w:p>
    <w:p w:rsidRDefault="00AF5637" w:rsidP="00AF5637" w:rsidR="00AF5637" w:rsidRPr="00CA7024">
      <w:pPr>
        <w:jc w:val="both"/>
        <w:rPr>
          <w:szCs w:val="24"/>
        </w:rPr>
      </w:pPr>
    </w:p>
    <w:p w:rsidRDefault="00AF5637" w:rsidP="00AF5637" w:rsidR="00AF5637" w:rsidRPr="00CA7024">
      <w:pPr>
        <w:jc w:val="both"/>
        <w:rPr>
          <w:szCs w:val="24"/>
        </w:rPr>
      </w:pPr>
      <w:r w:rsidRPr="00CA7024">
        <w:rPr>
          <w:szCs w:val="24"/>
        </w:rPr>
        <w:tab/>
        <w:t>U smislu čl.</w:t>
      </w:r>
      <w:r w:rsidR="005050A7" w:rsidRPr="00CA7024">
        <w:rPr>
          <w:szCs w:val="24"/>
        </w:rPr>
        <w:t xml:space="preserve"> </w:t>
      </w:r>
      <w:r w:rsidR="00FF7B71" w:rsidRPr="00CA7024">
        <w:rPr>
          <w:szCs w:val="24"/>
        </w:rPr>
        <w:t>293. st.4</w:t>
      </w:r>
      <w:r w:rsidRPr="00CA7024">
        <w:rPr>
          <w:szCs w:val="24"/>
        </w:rPr>
        <w:t>. SZ-a</w:t>
      </w:r>
      <w:r w:rsidR="00FF7B71" w:rsidRPr="00CA7024">
        <w:rPr>
          <w:szCs w:val="24"/>
        </w:rPr>
        <w:t xml:space="preserve"> (NN 71/15)</w:t>
      </w:r>
      <w:r w:rsidRPr="00CA7024">
        <w:rPr>
          <w:szCs w:val="24"/>
        </w:rPr>
        <w:t xml:space="preserve"> stečajni upravitelj je nakon zaključenja stečajnog postupka dužan u ime stečajnog dužnika, a za račun stečajne mase unovčiti eventualno naknadno pronađenu imovinu dužnika i prikupljenim sredstvima podmiriti nastale troškove stečajnog postupka, a eventualni ostatak uplatiti u državni proračun. </w:t>
      </w:r>
      <w:r w:rsidR="00074C26" w:rsidRPr="00CA7024">
        <w:rPr>
          <w:szCs w:val="24"/>
        </w:rPr>
        <w:t>Stoga je</w:t>
      </w:r>
      <w:r w:rsidR="005835FF" w:rsidRPr="00CA7024">
        <w:rPr>
          <w:szCs w:val="24"/>
        </w:rPr>
        <w:t xml:space="preserve"> trebalo je ovlastiti stečajnog </w:t>
      </w:r>
      <w:r w:rsidR="00074C26" w:rsidRPr="00CA7024">
        <w:rPr>
          <w:szCs w:val="24"/>
        </w:rPr>
        <w:t>upravitelja za pokretanje i vođenje eventu</w:t>
      </w:r>
      <w:r w:rsidR="002314E3" w:rsidRPr="00CA7024">
        <w:rPr>
          <w:szCs w:val="24"/>
        </w:rPr>
        <w:t>a</w:t>
      </w:r>
      <w:r w:rsidR="00074C26" w:rsidRPr="00CA7024">
        <w:rPr>
          <w:szCs w:val="24"/>
        </w:rPr>
        <w:t xml:space="preserve">lnih postupaka </w:t>
      </w:r>
      <w:r w:rsidR="005835FF" w:rsidRPr="00CA7024">
        <w:rPr>
          <w:szCs w:val="24"/>
        </w:rPr>
        <w:t>glede imovine koja</w:t>
      </w:r>
      <w:r w:rsidR="002314E3" w:rsidRPr="00CA7024">
        <w:rPr>
          <w:szCs w:val="24"/>
        </w:rPr>
        <w:t xml:space="preserve"> bi se</w:t>
      </w:r>
      <w:r w:rsidR="005050A7" w:rsidRPr="00CA7024">
        <w:rPr>
          <w:szCs w:val="24"/>
        </w:rPr>
        <w:t xml:space="preserve"> nakon obustave i zaključenja ovog stečajnog</w:t>
      </w:r>
      <w:r w:rsidR="00BA4589" w:rsidRPr="00CA7024">
        <w:rPr>
          <w:szCs w:val="24"/>
        </w:rPr>
        <w:t xml:space="preserve"> </w:t>
      </w:r>
      <w:r w:rsidR="005050A7" w:rsidRPr="00CA7024">
        <w:rPr>
          <w:szCs w:val="24"/>
        </w:rPr>
        <w:t xml:space="preserve">postupka </w:t>
      </w:r>
      <w:r w:rsidR="002314E3" w:rsidRPr="00CA7024">
        <w:rPr>
          <w:szCs w:val="24"/>
        </w:rPr>
        <w:t>pronašla, a koja</w:t>
      </w:r>
      <w:r w:rsidR="005835FF" w:rsidRPr="00CA7024">
        <w:rPr>
          <w:szCs w:val="24"/>
        </w:rPr>
        <w:t xml:space="preserve"> ulazi u stečajnu masu.</w:t>
      </w:r>
    </w:p>
    <w:p w:rsidRDefault="00AF5637" w:rsidP="00AF5637" w:rsidR="00AF5637" w:rsidRPr="00CA7024">
      <w:pPr>
        <w:jc w:val="both"/>
        <w:rPr>
          <w:szCs w:val="24"/>
        </w:rPr>
      </w:pPr>
    </w:p>
    <w:p w:rsidRDefault="00AF5637" w:rsidP="00AF5637" w:rsidR="00AF5637" w:rsidRPr="00CA7024">
      <w:pPr>
        <w:ind w:firstLine="708"/>
        <w:jc w:val="both"/>
        <w:rPr>
          <w:szCs w:val="24"/>
        </w:rPr>
      </w:pPr>
      <w:r w:rsidRPr="00CA7024">
        <w:rPr>
          <w:szCs w:val="24"/>
        </w:rPr>
        <w:t>Zbog izloženog, na temelju spomenutih propisa, odlučeno je kao u izreci.</w:t>
      </w:r>
    </w:p>
    <w:p w:rsidRDefault="005050A7" w:rsidP="00AF5637" w:rsidR="005050A7" w:rsidRPr="00CA7024">
      <w:pPr>
        <w:jc w:val="center"/>
        <w:rPr>
          <w:b/>
          <w:szCs w:val="24"/>
        </w:rPr>
      </w:pPr>
    </w:p>
    <w:p w:rsidRDefault="005050A7" w:rsidP="00AF5637" w:rsidR="005050A7" w:rsidRPr="00CA7024">
      <w:pPr>
        <w:jc w:val="center"/>
        <w:rPr>
          <w:b/>
          <w:szCs w:val="24"/>
        </w:rPr>
      </w:pPr>
    </w:p>
    <w:p w:rsidRDefault="00AF5637" w:rsidP="00AF5637" w:rsidR="00AF5637" w:rsidRPr="00CA7024">
      <w:pPr>
        <w:jc w:val="center"/>
        <w:rPr>
          <w:b/>
          <w:szCs w:val="24"/>
        </w:rPr>
      </w:pPr>
      <w:r w:rsidRPr="00CA7024">
        <w:rPr>
          <w:b/>
          <w:szCs w:val="24"/>
        </w:rPr>
        <w:t xml:space="preserve">U Dubrovniku, </w:t>
      </w:r>
      <w:r w:rsidR="00CA7024">
        <w:rPr>
          <w:b/>
          <w:szCs w:val="24"/>
        </w:rPr>
        <w:t>25. siječnja 2017.g.</w:t>
      </w:r>
    </w:p>
    <w:p w:rsidRDefault="00AF5637" w:rsidP="00AF5637" w:rsidR="00AF5637" w:rsidRPr="00CA7024">
      <w:pPr>
        <w:jc w:val="both"/>
        <w:rPr>
          <w:b/>
          <w:szCs w:val="24"/>
        </w:rPr>
      </w:pPr>
    </w:p>
    <w:p w:rsidRDefault="005050A7" w:rsidP="00AF5637" w:rsidR="005050A7" w:rsidRPr="00CA7024">
      <w:pPr>
        <w:jc w:val="both"/>
        <w:rPr>
          <w:b/>
          <w:szCs w:val="24"/>
        </w:rPr>
      </w:pPr>
    </w:p>
    <w:p w:rsidRDefault="00AF5637" w:rsidP="00AF5637" w:rsidR="00AF5637" w:rsidRPr="00CA7024">
      <w:pPr>
        <w:jc w:val="both"/>
        <w:rPr>
          <w:b/>
          <w:szCs w:val="24"/>
        </w:rPr>
      </w:pPr>
      <w:r w:rsidRPr="00CA7024">
        <w:rPr>
          <w:b/>
          <w:szCs w:val="24"/>
        </w:rPr>
        <w:tab/>
      </w:r>
      <w:r w:rsidRPr="00CA7024">
        <w:rPr>
          <w:b/>
          <w:szCs w:val="24"/>
        </w:rPr>
        <w:tab/>
      </w:r>
      <w:r w:rsidRPr="00CA7024">
        <w:rPr>
          <w:b/>
          <w:szCs w:val="24"/>
        </w:rPr>
        <w:tab/>
      </w:r>
      <w:r w:rsidRPr="00CA7024">
        <w:rPr>
          <w:b/>
          <w:szCs w:val="24"/>
        </w:rPr>
        <w:tab/>
      </w:r>
      <w:r w:rsidRPr="00CA7024">
        <w:rPr>
          <w:b/>
          <w:szCs w:val="24"/>
        </w:rPr>
        <w:tab/>
      </w:r>
      <w:r w:rsidRPr="00CA7024">
        <w:rPr>
          <w:b/>
          <w:szCs w:val="24"/>
        </w:rPr>
        <w:tab/>
      </w:r>
      <w:r w:rsidRPr="00CA7024">
        <w:rPr>
          <w:b/>
          <w:szCs w:val="24"/>
        </w:rPr>
        <w:tab/>
      </w:r>
      <w:r w:rsidRPr="00CA7024">
        <w:rPr>
          <w:b/>
          <w:szCs w:val="24"/>
        </w:rPr>
        <w:tab/>
      </w:r>
      <w:r w:rsidRPr="00CA7024">
        <w:rPr>
          <w:b/>
          <w:szCs w:val="24"/>
        </w:rPr>
        <w:tab/>
        <w:t xml:space="preserve">Stečajni sudac: </w:t>
      </w:r>
    </w:p>
    <w:p w:rsidRDefault="00AF5637" w:rsidP="00AF5637" w:rsidR="00AF5637" w:rsidRPr="00CA7024">
      <w:pPr>
        <w:jc w:val="both"/>
        <w:rPr>
          <w:b/>
          <w:szCs w:val="24"/>
        </w:rPr>
      </w:pPr>
    </w:p>
    <w:p w:rsidRDefault="00FF2C4C" w:rsidP="00AF5637" w:rsidR="00AF5637" w:rsidRPr="00CA7024">
      <w:pPr>
        <w:jc w:val="both"/>
        <w:rPr>
          <w:b/>
          <w:szCs w:val="24"/>
        </w:rPr>
      </w:pPr>
      <w:r w:rsidRPr="00CA7024">
        <w:rPr>
          <w:b/>
          <w:szCs w:val="24"/>
        </w:rPr>
        <w:tab/>
      </w:r>
      <w:r w:rsidRPr="00CA7024">
        <w:rPr>
          <w:b/>
          <w:szCs w:val="24"/>
        </w:rPr>
        <w:tab/>
      </w:r>
      <w:r w:rsidRPr="00CA7024">
        <w:rPr>
          <w:b/>
          <w:szCs w:val="24"/>
        </w:rPr>
        <w:tab/>
      </w:r>
      <w:r w:rsidRPr="00CA7024">
        <w:rPr>
          <w:b/>
          <w:szCs w:val="24"/>
        </w:rPr>
        <w:tab/>
      </w:r>
      <w:r w:rsidRPr="00CA7024">
        <w:rPr>
          <w:b/>
          <w:szCs w:val="24"/>
        </w:rPr>
        <w:tab/>
      </w:r>
      <w:r w:rsidRPr="00CA7024">
        <w:rPr>
          <w:b/>
          <w:szCs w:val="24"/>
        </w:rPr>
        <w:tab/>
      </w:r>
      <w:r w:rsidRPr="00CA7024">
        <w:rPr>
          <w:b/>
          <w:szCs w:val="24"/>
        </w:rPr>
        <w:tab/>
      </w:r>
      <w:r w:rsidRPr="00CA7024">
        <w:rPr>
          <w:b/>
          <w:szCs w:val="24"/>
        </w:rPr>
        <w:tab/>
      </w:r>
      <w:r w:rsidRPr="00CA7024">
        <w:rPr>
          <w:b/>
          <w:szCs w:val="24"/>
        </w:rPr>
        <w:tab/>
      </w:r>
      <w:smartTag w:element="PersonName" w:uri="urn:schemas-microsoft-com:office:smarttags">
        <w:r w:rsidR="00854D3E" w:rsidRPr="00CA7024">
          <w:rPr>
            <w:b/>
            <w:szCs w:val="24"/>
          </w:rPr>
          <w:t>Diana Butigan Granić</w:t>
        </w:r>
      </w:smartTag>
      <w:r w:rsidR="00C06B1A" w:rsidRPr="00CA7024">
        <w:rPr>
          <w:b/>
          <w:szCs w:val="24"/>
        </w:rPr>
        <w:t xml:space="preserve"> </w:t>
      </w:r>
      <w:r w:rsidR="00057994" w:rsidRPr="00CA7024">
        <w:rPr>
          <w:b/>
          <w:szCs w:val="24"/>
        </w:rPr>
        <w:t xml:space="preserve"> </w:t>
      </w:r>
    </w:p>
    <w:p w:rsidRDefault="00AF5637" w:rsidP="00AF5637" w:rsidR="00AF5637" w:rsidRPr="00CA7024">
      <w:pPr>
        <w:jc w:val="both"/>
        <w:rPr>
          <w:szCs w:val="24"/>
        </w:rPr>
      </w:pPr>
    </w:p>
    <w:p w:rsidRDefault="00AF5637" w:rsidP="00AF5637" w:rsidR="00AF5637" w:rsidRPr="00CA7024">
      <w:pPr>
        <w:jc w:val="both"/>
        <w:rPr>
          <w:b/>
          <w:szCs w:val="24"/>
        </w:rPr>
      </w:pPr>
    </w:p>
    <w:p w:rsidRDefault="00BA4589" w:rsidP="00AF5637" w:rsidR="00BA4589" w:rsidRPr="00CA7024">
      <w:pPr>
        <w:jc w:val="both"/>
        <w:rPr>
          <w:b/>
          <w:szCs w:val="24"/>
        </w:rPr>
      </w:pPr>
    </w:p>
    <w:p w:rsidRDefault="00AF5637" w:rsidP="00AF5637" w:rsidR="00AF5637" w:rsidRPr="00CA7024">
      <w:pPr>
        <w:jc w:val="both"/>
        <w:rPr>
          <w:b/>
          <w:szCs w:val="24"/>
        </w:rPr>
      </w:pPr>
      <w:r w:rsidRPr="00CA7024">
        <w:rPr>
          <w:b/>
          <w:szCs w:val="24"/>
        </w:rPr>
        <w:t>POUKA O PRAVNOM LIJEKU</w:t>
      </w:r>
    </w:p>
    <w:p w:rsidRDefault="00AF5637" w:rsidP="00AF5637" w:rsidR="00AF5637" w:rsidRPr="00CA7024">
      <w:pPr>
        <w:jc w:val="both"/>
        <w:rPr>
          <w:szCs w:val="24"/>
        </w:rPr>
      </w:pPr>
      <w:r w:rsidRPr="00CA7024">
        <w:rPr>
          <w:szCs w:val="24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F5637" w:rsidP="00AF5637" w:rsidR="00AF5637" w:rsidRPr="00CA7024">
      <w:pPr>
        <w:jc w:val="both"/>
        <w:rPr>
          <w:szCs w:val="24"/>
        </w:rPr>
      </w:pPr>
    </w:p>
    <w:p w:rsidRDefault="00AF5637" w:rsidP="00AF5637" w:rsidR="00AF5637" w:rsidRPr="00CA7024">
      <w:pPr>
        <w:jc w:val="both"/>
        <w:rPr>
          <w:b/>
          <w:szCs w:val="24"/>
        </w:rPr>
      </w:pPr>
      <w:r w:rsidRPr="00CA7024">
        <w:rPr>
          <w:b/>
          <w:szCs w:val="24"/>
        </w:rPr>
        <w:t xml:space="preserve">DN-a: </w:t>
      </w:r>
    </w:p>
    <w:p w:rsidRDefault="00AF5637" w:rsidP="00AF5637" w:rsidR="00BA4589" w:rsidRPr="00CA7024">
      <w:pPr>
        <w:jc w:val="both"/>
        <w:rPr>
          <w:b/>
          <w:szCs w:val="24"/>
        </w:rPr>
      </w:pPr>
      <w:r w:rsidRPr="00CA7024">
        <w:rPr>
          <w:b/>
          <w:szCs w:val="24"/>
        </w:rPr>
        <w:tab/>
      </w:r>
      <w:r w:rsidR="00BA4589" w:rsidRPr="00CA7024">
        <w:rPr>
          <w:szCs w:val="24"/>
        </w:rPr>
        <w:t>-</w:t>
      </w:r>
      <w:r w:rsidRPr="00CA7024">
        <w:rPr>
          <w:b/>
          <w:szCs w:val="24"/>
        </w:rPr>
        <w:t xml:space="preserve"> </w:t>
      </w:r>
      <w:r w:rsidRPr="00CA7024">
        <w:rPr>
          <w:szCs w:val="24"/>
        </w:rPr>
        <w:t>stečajni upravitelj</w:t>
      </w:r>
      <w:r w:rsidR="00CA7024" w:rsidRPr="00CA7024">
        <w:rPr>
          <w:szCs w:val="24"/>
        </w:rPr>
        <w:t xml:space="preserve"> – e-oglasna ploča </w:t>
      </w:r>
    </w:p>
    <w:p w:rsidRDefault="00AF5637" w:rsidP="00AF5637" w:rsidR="00AF5637" w:rsidRPr="00CA7024">
      <w:pPr>
        <w:ind w:firstLine="708"/>
        <w:jc w:val="both"/>
        <w:rPr>
          <w:szCs w:val="24"/>
        </w:rPr>
      </w:pPr>
      <w:r w:rsidRPr="00CA7024">
        <w:rPr>
          <w:szCs w:val="24"/>
        </w:rPr>
        <w:t xml:space="preserve">- </w:t>
      </w:r>
      <w:r w:rsidR="00CA7024" w:rsidRPr="00CA7024">
        <w:rPr>
          <w:szCs w:val="24"/>
        </w:rPr>
        <w:t>e-oglasna ploča suda</w:t>
      </w:r>
    </w:p>
    <w:p w:rsidRDefault="00AF5637" w:rsidP="00AF5637" w:rsidR="00AF5637" w:rsidRPr="00CA7024">
      <w:pPr>
        <w:ind w:firstLine="708"/>
        <w:jc w:val="both"/>
        <w:rPr>
          <w:szCs w:val="24"/>
        </w:rPr>
      </w:pPr>
      <w:r w:rsidRPr="00CA7024">
        <w:rPr>
          <w:szCs w:val="24"/>
        </w:rPr>
        <w:t xml:space="preserve">- Porezna uprava, Područni ured Dubrovnik, Ispostava </w:t>
      </w:r>
      <w:r w:rsidR="00377397" w:rsidRPr="00CA7024">
        <w:rPr>
          <w:szCs w:val="24"/>
        </w:rPr>
        <w:t>Dubrovnik</w:t>
      </w:r>
    </w:p>
    <w:p w:rsidRDefault="00377397" w:rsidP="00AF5637" w:rsidR="00377397" w:rsidRPr="00CA7024">
      <w:pPr>
        <w:ind w:firstLine="708"/>
        <w:jc w:val="both"/>
        <w:rPr>
          <w:szCs w:val="24"/>
        </w:rPr>
      </w:pPr>
      <w:r w:rsidRPr="00CA7024">
        <w:rPr>
          <w:szCs w:val="24"/>
        </w:rPr>
        <w:t xml:space="preserve">- </w:t>
      </w:r>
      <w:r w:rsidR="00CA7024" w:rsidRPr="00CA7024">
        <w:rPr>
          <w:szCs w:val="24"/>
        </w:rPr>
        <w:t>FINA Dubrovnik – e-oglasna ploča suda</w:t>
      </w:r>
    </w:p>
    <w:p w:rsidRDefault="00AF5637" w:rsidP="00AF5637" w:rsidR="00AF5637" w:rsidRPr="00CA7024">
      <w:pPr>
        <w:ind w:firstLine="708"/>
        <w:jc w:val="both"/>
        <w:rPr>
          <w:szCs w:val="24"/>
        </w:rPr>
      </w:pPr>
      <w:r w:rsidRPr="00CA7024">
        <w:rPr>
          <w:szCs w:val="24"/>
        </w:rPr>
        <w:t>- ŽDO Dubro</w:t>
      </w:r>
      <w:r w:rsidR="00CA7024" w:rsidRPr="00CA7024">
        <w:rPr>
          <w:szCs w:val="24"/>
        </w:rPr>
        <w:t>vnik, Građansko - upravni odjel – e-oglasna ploča suda</w:t>
      </w:r>
    </w:p>
    <w:p w:rsidRDefault="00AF5637" w:rsidP="00683E8E" w:rsidR="008B11C2" w:rsidRPr="00CA7024">
      <w:pPr>
        <w:ind w:firstLine="708"/>
        <w:jc w:val="both"/>
        <w:rPr>
          <w:szCs w:val="24"/>
        </w:rPr>
      </w:pPr>
      <w:r w:rsidRPr="00CA7024">
        <w:rPr>
          <w:szCs w:val="24"/>
        </w:rPr>
        <w:t>- Registru –</w:t>
      </w:r>
      <w:r w:rsidR="00CA7024" w:rsidRPr="00CA7024">
        <w:rPr>
          <w:szCs w:val="24"/>
        </w:rPr>
        <w:t xml:space="preserve"> odmah i po </w:t>
      </w:r>
      <w:r w:rsidRPr="00CA7024">
        <w:rPr>
          <w:szCs w:val="24"/>
        </w:rPr>
        <w:t>pravomoćnosti</w:t>
      </w:r>
    </w:p>
    <w:p w:rsidRDefault="001813BA" w:rsidP="00683E8E" w:rsidR="001813BA" w:rsidRPr="00CA7024">
      <w:pPr>
        <w:ind w:firstLine="708"/>
        <w:jc w:val="both"/>
        <w:rPr>
          <w:szCs w:val="24"/>
        </w:rPr>
      </w:pPr>
    </w:p>
    <w:sectPr w:rsidSect="00CD2C60" w:rsidR="001813BA" w:rsidRPr="00CA702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D89" w:rsidR="008D7D89">
      <w:r>
        <w:separator/>
      </w:r>
    </w:p>
  </w:endnote>
  <w:endnote w:id="0" w:type="continuationSeparator">
    <w:p w:rsidRDefault="008D7D89" w:rsidR="008D7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D89" w:rsidR="008D7D89">
      <w:r>
        <w:separator/>
      </w:r>
    </w:p>
  </w:footnote>
  <w:footnote w:id="0" w:type="continuationSeparator">
    <w:p w:rsidRDefault="008D7D89" w:rsidR="008D7D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175" w:rsidP="00AA15B0" w:rsidR="004701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0175" w:rsidR="004701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175" w:rsidP="00AA15B0" w:rsidR="004701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5C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0175" w:rsidP="00CD2C60" w:rsidR="00470175" w:rsidRPr="005050A7">
    <w:pPr>
      <w:pStyle w:val="Zaglavlje"/>
      <w:jc w:val="right"/>
      <w:rPr>
        <w:b/>
        <w:sz w:val="22"/>
        <w:szCs w:val="22"/>
      </w:rPr>
    </w:pPr>
    <w:r w:rsidRPr="005050A7">
      <w:rPr>
        <w:b/>
        <w:sz w:val="22"/>
        <w:szCs w:val="22"/>
      </w:rPr>
      <w:t xml:space="preserve">Posl. br. </w:t>
    </w:r>
    <w:r>
      <w:rPr>
        <w:b/>
        <w:sz w:val="22"/>
        <w:szCs w:val="22"/>
      </w:rPr>
      <w:t>7</w:t>
    </w:r>
    <w:r w:rsidRPr="005050A7">
      <w:rPr>
        <w:b/>
        <w:sz w:val="22"/>
        <w:szCs w:val="22"/>
      </w:rPr>
      <w:t>-St.</w:t>
    </w:r>
    <w:r w:rsidR="00FF7B71">
      <w:rPr>
        <w:b/>
        <w:sz w:val="22"/>
        <w:szCs w:val="22"/>
      </w:rPr>
      <w:t>187</w:t>
    </w:r>
    <w:r w:rsidR="009D36A8">
      <w:rPr>
        <w:b/>
        <w:sz w:val="22"/>
        <w:szCs w:val="22"/>
      </w:rPr>
      <w:t>/</w:t>
    </w:r>
    <w:r w:rsidR="005F0AB5">
      <w:rPr>
        <w:b/>
        <w:sz w:val="22"/>
        <w:szCs w:val="22"/>
      </w:rPr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3532"/>
    <w:rsid w:val="00017F02"/>
    <w:rsid w:val="00022116"/>
    <w:rsid w:val="000416A1"/>
    <w:rsid w:val="00057994"/>
    <w:rsid w:val="00074C26"/>
    <w:rsid w:val="00093DFE"/>
    <w:rsid w:val="000A3F3C"/>
    <w:rsid w:val="000C2620"/>
    <w:rsid w:val="000E37CC"/>
    <w:rsid w:val="000F7FAA"/>
    <w:rsid w:val="001252FF"/>
    <w:rsid w:val="0013578B"/>
    <w:rsid w:val="00156159"/>
    <w:rsid w:val="00160C56"/>
    <w:rsid w:val="00164CB4"/>
    <w:rsid w:val="0018095D"/>
    <w:rsid w:val="001813BA"/>
    <w:rsid w:val="00196CDB"/>
    <w:rsid w:val="001D3CDB"/>
    <w:rsid w:val="002135E4"/>
    <w:rsid w:val="002314E3"/>
    <w:rsid w:val="002379A8"/>
    <w:rsid w:val="00257CF5"/>
    <w:rsid w:val="00264382"/>
    <w:rsid w:val="002731B4"/>
    <w:rsid w:val="00282CFB"/>
    <w:rsid w:val="002E0490"/>
    <w:rsid w:val="00310420"/>
    <w:rsid w:val="00310611"/>
    <w:rsid w:val="0035611D"/>
    <w:rsid w:val="00377397"/>
    <w:rsid w:val="003B08BC"/>
    <w:rsid w:val="003C073D"/>
    <w:rsid w:val="003E6A76"/>
    <w:rsid w:val="00470175"/>
    <w:rsid w:val="004755EF"/>
    <w:rsid w:val="00476EBF"/>
    <w:rsid w:val="00497A9C"/>
    <w:rsid w:val="004E40E1"/>
    <w:rsid w:val="005016F8"/>
    <w:rsid w:val="005050A7"/>
    <w:rsid w:val="0052181E"/>
    <w:rsid w:val="005407ED"/>
    <w:rsid w:val="005835FF"/>
    <w:rsid w:val="005D48E2"/>
    <w:rsid w:val="005E0982"/>
    <w:rsid w:val="005F0AB5"/>
    <w:rsid w:val="00612634"/>
    <w:rsid w:val="006213E0"/>
    <w:rsid w:val="00621EB7"/>
    <w:rsid w:val="00667CFA"/>
    <w:rsid w:val="00681E91"/>
    <w:rsid w:val="0068216D"/>
    <w:rsid w:val="00683E8E"/>
    <w:rsid w:val="006A495D"/>
    <w:rsid w:val="006D46C7"/>
    <w:rsid w:val="006F1CC5"/>
    <w:rsid w:val="00735998"/>
    <w:rsid w:val="007409D3"/>
    <w:rsid w:val="00766289"/>
    <w:rsid w:val="00773930"/>
    <w:rsid w:val="007C0409"/>
    <w:rsid w:val="007E3C2F"/>
    <w:rsid w:val="00854D3E"/>
    <w:rsid w:val="00861A7C"/>
    <w:rsid w:val="008B11C2"/>
    <w:rsid w:val="008D7D89"/>
    <w:rsid w:val="008E60E8"/>
    <w:rsid w:val="00900200"/>
    <w:rsid w:val="009073CA"/>
    <w:rsid w:val="00957C7C"/>
    <w:rsid w:val="00974295"/>
    <w:rsid w:val="009C0EA9"/>
    <w:rsid w:val="009D36A8"/>
    <w:rsid w:val="009D5FFF"/>
    <w:rsid w:val="009E2E3C"/>
    <w:rsid w:val="009E5B11"/>
    <w:rsid w:val="00AA15B0"/>
    <w:rsid w:val="00AA5CAC"/>
    <w:rsid w:val="00AB7466"/>
    <w:rsid w:val="00AC49B6"/>
    <w:rsid w:val="00AF5637"/>
    <w:rsid w:val="00B27F97"/>
    <w:rsid w:val="00B4366C"/>
    <w:rsid w:val="00B63FC3"/>
    <w:rsid w:val="00BA4589"/>
    <w:rsid w:val="00C06B1A"/>
    <w:rsid w:val="00C56BD9"/>
    <w:rsid w:val="00C971EE"/>
    <w:rsid w:val="00CA50A7"/>
    <w:rsid w:val="00CA7024"/>
    <w:rsid w:val="00CB3A26"/>
    <w:rsid w:val="00CD2C60"/>
    <w:rsid w:val="00D34D0B"/>
    <w:rsid w:val="00D37CB7"/>
    <w:rsid w:val="00D44FE7"/>
    <w:rsid w:val="00D73DEE"/>
    <w:rsid w:val="00DC4D12"/>
    <w:rsid w:val="00E35490"/>
    <w:rsid w:val="00EB1EF7"/>
    <w:rsid w:val="00EC10F8"/>
    <w:rsid w:val="00F53C10"/>
    <w:rsid w:val="00F85B3F"/>
    <w:rsid w:val="00FB4424"/>
    <w:rsid w:val="00FF2C4C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A458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5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CA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CAC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CA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CA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A458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5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CA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CAC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CA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CA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2014.</izvorni_sadrzaj>
    <derivirana_varijabla naziv="DomainObject.Predmet.DatumOsnivanja_1">19.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St-187/2014</izvorni_sadrzaj>
    <derivirana_varijabla naziv="DomainObject.Predmet.OznakaBroj_1">St-187/2014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RADIO d.o.o. za radio i televiziju</izvorni_sadrzaj>
    <derivirana_varijabla naziv="DomainObject.Predmet.ProtustrankaFormated_1">  PRO RADIO d.o.o. za radio i televiziju</derivirana_varijabla>
  </DomainObject.Predmet.ProtustrankaFormated>
  <DomainObject.Predmet.ProtustrankaFormatedOIB>
    <izvorni_sadrzaj>  PRO RADIO d.o.o. za radio i televiziju, OIB 60918742805</izvorni_sadrzaj>
    <derivirana_varijabla naziv="DomainObject.Predmet.ProtustrankaFormatedOIB_1">  PRO RADIO d.o.o. za radio i televiziju, OIB 60918742805</derivirana_varijabla>
  </DomainObject.Predmet.ProtustrankaFormatedOIB>
  <DomainObject.Predmet.ProtustrankaFormatedWithAdress>
    <izvorni_sadrzaj> PRO RADIO d.o.o. za radio i televiziju, Vukovarska 22, 20000 Dubrovnik</izvorni_sadrzaj>
    <derivirana_varijabla naziv="DomainObject.Predmet.ProtustrankaFormatedWithAdress_1"> PRO RADIO d.o.o. za radio i televiziju, Vukovarska 22, 20000 Dubrovnik</derivirana_varijabla>
  </DomainObject.Predmet.ProtustrankaFormatedWithAdress>
  <DomainObject.Predmet.ProtustrankaFormatedWithAdressOIB>
    <izvorni_sadrzaj> PRO RADIO d.o.o. za radio i televiziju, OIB 60918742805, Vukovarska 22, 20000 Dubrovnik</izvorni_sadrzaj>
    <derivirana_varijabla naziv="DomainObject.Predmet.ProtustrankaFormatedWithAdressOIB_1"> PRO RADIO d.o.o. za radio i televiziju, OIB 60918742805, Vukovarska 22, 20000 Dubrovnik</derivirana_varijabla>
  </DomainObject.Predmet.ProtustrankaFormatedWithAdressOIB>
  <DomainObject.Predmet.ProtustrankaWithAdress>
    <izvorni_sadrzaj>PRO RADIO d.o.o. za radio i televiziju Vukovarska 22, 20000 Dubrovnik</izvorni_sadrzaj>
    <derivirana_varijabla naziv="DomainObject.Predmet.ProtustrankaWithAdress_1">PRO RADIO d.o.o. za radio i televiziju Vukovarska 22, 20000 Dubrovnik</derivirana_varijabla>
  </DomainObject.Predmet.ProtustrankaWithAdress>
  <DomainObject.Predmet.ProtustrankaWithAdressOIB>
    <izvorni_sadrzaj>PRO RADIO d.o.o. za radio i televiziju, OIB 60918742805, Vukovarska 22, 20000 Dubrovnik</izvorni_sadrzaj>
    <derivirana_varijabla naziv="DomainObject.Predmet.ProtustrankaWithAdressOIB_1">PRO RADIO d.o.o. za radio i televiziju, OIB 60918742805, Vukovarska 22, 20000 Dubrovnik</derivirana_varijabla>
  </DomainObject.Predmet.ProtustrankaWithAdressOIB>
  <DomainObject.Predmet.ProtustrankaNazivFormated>
    <izvorni_sadrzaj>PRO RADIO d.o.o. za radio i televiziju</izvorni_sadrzaj>
    <derivirana_varijabla naziv="DomainObject.Predmet.ProtustrankaNazivFormated_1">PRO RADIO d.o.o. za radio i televiziju</derivirana_varijabla>
  </DomainObject.Predmet.ProtustrankaNazivFormated>
  <DomainObject.Predmet.ProtustrankaNazivFormatedOIB>
    <izvorni_sadrzaj>PRO RADIO d.o.o. za radio i televiziju, OIB 60918742805</izvorni_sadrzaj>
    <derivirana_varijabla naziv="DomainObject.Predmet.ProtustrankaNazivFormatedOIB_1">PRO RADIO d.o.o. za radio i televiziju, OIB 60918742805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Mažuranićeva 24b, 21000 Split</izvorni_sadrzaj>
    <derivirana_varijabla naziv="DomainObject.Predmet.StrankaFormatedWithAdress_1"> FINA SPLIT, Mažuranićeva 24b, 21000 Split</derivirana_varijabla>
  </DomainObject.Predmet.StrankaFormatedWithAdress>
  <DomainObject.Predmet.StrankaFormatedWithAdressOIB>
    <izvorni_sadrzaj> FINA SPLIT, OIB 85821130368, Mažuranićeva 24b, 21000 Split</izvorni_sadrzaj>
    <derivirana_varijabla naziv="DomainObject.Predmet.StrankaFormatedWithAdressOIB_1"> FINA SPLIT, OIB 85821130368, Mažuranićeva 24b, 21000 Split</derivirana_varijabla>
  </DomainObject.Predmet.StrankaFormatedWithAdressOIB>
  <DomainObject.Predmet.StrankaWithAdress>
    <izvorni_sadrzaj>FINA SPLIT Mažuranićeva 24b,21000 Split</izvorni_sadrzaj>
    <derivirana_varijabla naziv="DomainObject.Predmet.StrankaWithAdress_1">FINA SPLIT Mažuranićeva 24b,21000 Split</derivirana_varijabla>
  </DomainObject.Predmet.StrankaWithAdress>
  <DomainObject.Predmet.StrankaWithAdressOIB>
    <izvorni_sadrzaj>FINA SPLIT, OIB 85821130368, Mažuranićeva 24b,21000 Split</izvorni_sadrzaj>
    <derivirana_varijabla naziv="DomainObject.Predmet.StrankaWithAdressOIB_1">FINA SPLIT, OIB 85821130368, Mažuranićeva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Mažuranićeva 24b, 21000 Split</item>
    </izvorni_sadrzaj>
    <derivirana_varijabla naziv="DomainObject.Predmet.StrankaListFormatedWithAdress_1">
      <item>FINA SPLIT, Mažuranićeva 24b, 21000 Split</item>
    </derivirana_varijabla>
  </DomainObject.Predmet.StrankaListFormatedWithAdress>
  <DomainObject.Predmet.StrankaListFormatedWithAdressOIB>
    <izvorni_sadrzaj>
      <item>FINA SPLIT, OIB 85821130368, Mažuranićeva 24b, 21000 Split</item>
    </izvorni_sadrzaj>
    <derivirana_varijabla naziv="DomainObject.Predmet.StrankaListFormatedWithAdressOIB_1">
      <item>FINA SPLIT, OIB 85821130368, Mažuranićeva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PRO RADIO d.o.o. za radio i televiziju</item>
    </izvorni_sadrzaj>
    <derivirana_varijabla naziv="DomainObject.Predmet.ProtuStrankaListFormated_1">
      <item>PRO RADIO d.o.o. za radio i televiziju</item>
    </derivirana_varijabla>
  </DomainObject.Predmet.ProtuStrankaListFormated>
  <DomainObject.Predmet.ProtuStrankaListFormatedOIB>
    <izvorni_sadrzaj>
      <item>PRO RADIO d.o.o. za radio i televiziju, OIB 60918742805</item>
    </izvorni_sadrzaj>
    <derivirana_varijabla naziv="DomainObject.Predmet.ProtuStrankaListFormatedOIB_1">
      <item>PRO RADIO d.o.o. za radio i televiziju, OIB 60918742805</item>
    </derivirana_varijabla>
  </DomainObject.Predmet.ProtuStrankaListFormatedOIB>
  <DomainObject.Predmet.ProtuStrankaListFormatedWithAdress>
    <izvorni_sadrzaj>
      <item>PRO RADIO d.o.o. za radio i televiziju, Vukovarska 22, 20000 Dubrovnik</item>
    </izvorni_sadrzaj>
    <derivirana_varijabla naziv="DomainObject.Predmet.ProtuStrankaListFormatedWithAdress_1">
      <item>PRO RADIO d.o.o. za radio i televiziju, Vukovarska 22, 20000 Dubrovnik</item>
    </derivirana_varijabla>
  </DomainObject.Predmet.ProtuStrankaListFormatedWithAdress>
  <DomainObject.Predmet.ProtuStrankaListFormatedWithAdressOIB>
    <izvorni_sadrzaj>
      <item>PRO RADIO d.o.o. za radio i televiziju, OIB 60918742805, Vukovarska 22, 20000 Dubrovnik</item>
    </izvorni_sadrzaj>
    <derivirana_varijabla naziv="DomainObject.Predmet.ProtuStrankaListFormatedWithAdressOIB_1">
      <item>PRO RADIO d.o.o. za radio i televiziju, OIB 60918742805, Vukovarska 22, 20000 Dubrovnik</item>
    </derivirana_varijabla>
  </DomainObject.Predmet.ProtuStrankaListFormatedWithAdressOIB>
  <DomainObject.Predmet.ProtuStrankaListNazivFormated>
    <izvorni_sadrzaj>
      <item>PRO RADIO d.o.o. za radio i televiziju</item>
    </izvorni_sadrzaj>
    <derivirana_varijabla naziv="DomainObject.Predmet.ProtuStrankaListNazivFormated_1">
      <item>PRO RADIO d.o.o. za radio i televiziju</item>
    </derivirana_varijabla>
  </DomainObject.Predmet.ProtuStrankaListNazivFormated>
  <DomainObject.Predmet.ProtuStrankaListNazivFormatedOIB>
    <izvorni_sadrzaj>
      <item>PRO RADIO d.o.o. za radio i televiziju, OIB 60918742805</item>
    </izvorni_sadrzaj>
    <derivirana_varijabla naziv="DomainObject.Predmet.ProtuStrankaListNazivFormatedOIB_1">
      <item>PRO RADIO d.o.o. za radio i televiziju, OIB 60918742805</item>
    </derivirana_varijabla>
  </DomainObject.Predmet.ProtuStrankaListNazivFormatedOIB>
  <DomainObject.Predmet.OstaliListFormated>
    <izvorni_sadrzaj>
      <item>Dragan-josip Knežević</item>
    </izvorni_sadrzaj>
    <derivirana_varijabla naziv="DomainObject.Predmet.OstaliListFormated_1">
      <item>Dragan-josip Knežević</item>
    </derivirana_varijabla>
  </DomainObject.Predmet.OstaliListFormated>
  <DomainObject.Predmet.OstaliListFormatedOIB>
    <izvorni_sadrzaj>
      <item>Dragan-josip Knežević, OIB 97076984856</item>
    </izvorni_sadrzaj>
    <derivirana_varijabla naziv="DomainObject.Predmet.OstaliListFormatedOIB_1">
      <item>Dragan-josip Knežević, OIB 97076984856</item>
    </derivirana_varijabla>
  </DomainObject.Predmet.OstaliListFormatedOIB>
  <DomainObject.Predmet.OstaliListFormatedWithAdress>
    <izvorni_sadrzaj>
      <item>Dragan-josip Knežević, Palmotićeva 11, 20000 Dubrovnik</item>
    </izvorni_sadrzaj>
    <derivirana_varijabla naziv="DomainObject.Predmet.OstaliListFormatedWithAdress_1">
      <item>Dragan-josip Knežević, Palmotićeva 11, 20000 Dubrovnik</item>
    </derivirana_varijabla>
  </DomainObject.Predmet.OstaliListFormatedWithAdress>
  <DomainObject.Predmet.OstaliListFormatedWithAdressOIB>
    <izvorni_sadrzaj>
      <item>Dragan-josip Knežević, OIB 97076984856, Palmotićeva 11, 20000 Dubrovnik</item>
    </izvorni_sadrzaj>
    <derivirana_varijabla naziv="DomainObject.Predmet.OstaliListFormatedWithAdressOIB_1">
      <item>Dragan-josip Knežević, OIB 97076984856, Palmotićeva 11, 20000 Dubrovnik</item>
    </derivirana_varijabla>
  </DomainObject.Predmet.OstaliListFormatedWithAdressOIB>
  <DomainObject.Predmet.OstaliListNazivFormated>
    <izvorni_sadrzaj>
      <item>Dragan-josip Knežević</item>
    </izvorni_sadrzaj>
    <derivirana_varijabla naziv="DomainObject.Predmet.OstaliListNazivFormated_1">
      <item>Dragan-josip Knežević</item>
    </derivirana_varijabla>
  </DomainObject.Predmet.OstaliListNazivFormated>
  <DomainObject.Predmet.OstaliListNazivFormatedOIB>
    <izvorni_sadrzaj>
      <item>Dragan-josip Knežević, OIB 97076984856</item>
    </izvorni_sadrzaj>
    <derivirana_varijabla naziv="DomainObject.Predmet.OstaliListNazivFormatedOIB_1">
      <item>Dragan-josip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PRO RADIO d.o.o. za radio i televiziju</izvorni_sadrzaj>
    <derivirana_varijabla naziv="DomainObject.Predmet.ProtustrankaIDrugi_1">PRO RADIO d.o.o. za radio i televiziju</derivirana_varijabla>
  </DomainObject.Predmet.ProtustrankaIDrugi>
  <DomainObject.Predmet.StrankaIDrugiAdressOIB>
    <izvorni_sadrzaj>FINA SPLIT, OIB 85821130368, Mažuranićeva 24b, 21000 Split</izvorni_sadrzaj>
    <derivirana_varijabla naziv="DomainObject.Predmet.StrankaIDrugiAdressOIB_1">FINA SPLIT, OIB 85821130368, Mažuranićeva 24b, 21000 Split</derivirana_varijabla>
  </DomainObject.Predmet.StrankaIDrugiAdressOIB>
  <DomainObject.Predmet.ProtustrankaIDrugiAdressOIB>
    <izvorni_sadrzaj>PRO RADIO d.o.o. za radio i televiziju, OIB 60918742805, Vukovarska 22, 20000 Dubrovnik</izvorni_sadrzaj>
    <derivirana_varijabla naziv="DomainObject.Predmet.ProtustrankaIDrugiAdressOIB_1">PRO RADIO d.o.o. za radio i televiziju, OIB 60918742805,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RADIO d.o.o. za radio i televiziju</item>
      <item>Dragan-josip Knežević</item>
      <item>FINA SPLIT</item>
    </izvorni_sadrzaj>
    <derivirana_varijabla naziv="DomainObject.Predmet.SudioniciListNaziv_1">
      <item>PRO RADIO d.o.o. za radio i televiziju</item>
      <item>Dragan-josip Knežević</item>
      <item>FINA SPLIT</item>
    </derivirana_varijabla>
  </DomainObject.Predmet.SudioniciListNaziv>
  <DomainObject.Predmet.SudioniciListAdressOIB>
    <izvorni_sadrzaj>
      <item>PRO RADIO d.o.o. za radio i televiziju, OIB 60918742805, Vukovarska 22,20000 Dubrovnik</item>
      <item>Dragan-josip Knežević, OIB 97076984856, Palmotićeva 11,20000 Dubrovnik</item>
      <item>FINA SPLIT, OIB 85821130368, Mažuranićeva 24b,21000 Split</item>
    </izvorni_sadrzaj>
    <derivirana_varijabla naziv="DomainObject.Predmet.SudioniciListAdressOIB_1">
      <item>PRO RADIO d.o.o. za radio i televiziju, OIB 60918742805, Vukovarska 22,20000 Dubrovnik</item>
      <item>Dragan-josip Knežević, OIB 97076984856, Palmotićeva 11,20000 Dubrovnik</item>
      <item>FINA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60918742805</item>
      <item>, OIB 97076984856</item>
      <item>, OIB 85821130368</item>
    </izvorni_sadrzaj>
    <derivirana_varijabla naziv="DomainObject.Predmet.SudioniciListNazivOIB_1">
      <item>, OIB 60918742805</item>
      <item>, OIB 97076984856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542</properties:Words>
  <properties:Characters>2949</properties:Characters>
  <properties:Lines>92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II St</vt:lpstr>
      <vt:lpstr>II St</vt:lpstr>
    </vt:vector>
  </properties:TitlesOfParts>
  <properties:LinksUpToDate>false</properties:LinksUpToDate>
  <properties:CharactersWithSpaces>3507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2017-01-25T12:14:00Z</dcterms:created>
  <dc:creator>none</dc:creator>
  <cp:lastModifiedBy>Mara Marčinko</cp:lastModifiedBy>
  <cp:lastPrinted>2015-01-14T07:48:00Z</cp:lastPrinted>
  <dcterms:modified xmlns:xsi="http://www.w3.org/2001/XMLSchema-instance" xsi:type="dcterms:W3CDTF">2017-01-25T12:14:00Z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