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d9b5b" w14:paraId="60d9b5b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C34303">
        <w:t>8775/15-3</w:t>
      </w:r>
    </w:p>
    <w:p w:rsidRDefault="0094369F" w:rsidP="00BD0832" w:rsidR="0094369F"/>
    <w:p w:rsidRDefault="0094369F" w:rsidP="008848AD" w:rsidR="00547E90">
      <w:r>
        <w:tab/>
        <w:t>TRGOVAČKI SUD U ZAGREBU u skraćenom stečajnom postupku pokrenutim</w:t>
      </w:r>
      <w:r w:rsidR="00887EA1">
        <w:t xml:space="preserve"> po prijedlogu Financijske Agencije </w:t>
      </w:r>
      <w:r w:rsidR="00B65279">
        <w:t xml:space="preserve"> nad dužnikom </w:t>
      </w:r>
      <w:r w:rsidR="00C34303">
        <w:t>RADIO SEDAM d.o.o. Zagreb, Fijanova 4a, MBS: 080781802 OIB: 82639121067</w:t>
      </w:r>
      <w:r w:rsidR="00E45C61">
        <w:t xml:space="preserve"> </w:t>
      </w:r>
      <w:r w:rsidR="00B232AC">
        <w:t xml:space="preserve">dana </w:t>
      </w:r>
      <w:r w:rsidR="00F02B40">
        <w:t xml:space="preserve">22. siječnja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F02B40" w:rsidP="0094369F" w:rsidR="00F02B40">
      <w:pPr>
        <w:jc w:val="center"/>
      </w:pP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C34303">
        <w:t xml:space="preserve">Ivana Zadro, Zagreb, Sjeverna Lozica 8 OIB: 77519765251 </w:t>
      </w:r>
      <w:r w:rsidR="00B65279">
        <w:t>osoba ovlaštena</w:t>
      </w:r>
      <w:r w:rsidR="00F76D5A">
        <w:t xml:space="preserve"> </w:t>
      </w:r>
      <w:r>
        <w:t>za zastupanje dužnika</w:t>
      </w:r>
      <w:r w:rsidR="00C34303" w:rsidRPr="00C34303">
        <w:t xml:space="preserve"> </w:t>
      </w:r>
      <w:r w:rsidR="00C34303">
        <w:t xml:space="preserve">RADIO SEDAM d.o.o. Zagreb, Fijanova 4a, MBS: 080781802 OIB: 82639121067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223139" w:rsidRPr="00223139">
        <w:t xml:space="preserve"> </w:t>
      </w:r>
      <w:r w:rsidR="00C34303">
        <w:t xml:space="preserve">RADIO SEDAM d.o.o. Zagreb, Fijanova 4a, MBS: 080781802 OIB: 82639121067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C34303">
        <w:t>2.479,48</w:t>
      </w:r>
      <w:r w:rsidR="007C5FF6">
        <w:t xml:space="preserve"> </w:t>
      </w:r>
      <w:r w:rsidR="00110C90">
        <w:t xml:space="preserve"> </w:t>
      </w:r>
      <w:r w:rsidR="00DA5164">
        <w:t>k</w:t>
      </w:r>
      <w:r w:rsidR="00110C90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F02B40">
        <w:t xml:space="preserve">22. siječnja 2016. </w:t>
      </w:r>
      <w:r w:rsidR="00881B6D">
        <w:t xml:space="preserve">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B955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955B8">
        <w:t>Nada Kraljić</w:t>
      </w:r>
      <w:r w:rsidR="00924EC7">
        <w:t>,v.r.</w:t>
      </w:r>
    </w:p>
    <w:p w:rsidRDefault="00924EC7" w:rsidR="00924EC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24EC7" w:rsidP="00924EC7" w:rsidR="00924EC7">
      <w:pPr>
        <w:ind w:firstLine="708" w:left="4956"/>
      </w:pPr>
      <w:r>
        <w:t>Vinka Mihalinčić</w:t>
      </w:r>
    </w:p>
    <w:p w:rsidRDefault="00924EC7" w:rsidP="0094369F" w:rsidR="00924EC7"/>
    <w:p w:rsidRDefault="0094369F" w:rsidP="0094369F" w:rsidR="0094369F"/>
    <w:sectPr w:rsidSect="00603B3C" w:rsidR="0094369F">
      <w:pgSz w:h="16838" w:w="11906"/>
      <w:pgMar w:gutter="0" w:footer="709" w:header="709" w:left="1418" w:bottom="1418" w:right="1418" w:top="1985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10C90"/>
    <w:rsid w:val="001279BE"/>
    <w:rsid w:val="00137370"/>
    <w:rsid w:val="0015645C"/>
    <w:rsid w:val="00180C32"/>
    <w:rsid w:val="001C6B43"/>
    <w:rsid w:val="0020509F"/>
    <w:rsid w:val="00223139"/>
    <w:rsid w:val="00283809"/>
    <w:rsid w:val="002A6164"/>
    <w:rsid w:val="002D7583"/>
    <w:rsid w:val="002F454B"/>
    <w:rsid w:val="0030413A"/>
    <w:rsid w:val="00323852"/>
    <w:rsid w:val="00341B62"/>
    <w:rsid w:val="003739CA"/>
    <w:rsid w:val="003E7353"/>
    <w:rsid w:val="003F5D58"/>
    <w:rsid w:val="00462590"/>
    <w:rsid w:val="00496F5A"/>
    <w:rsid w:val="004A0E50"/>
    <w:rsid w:val="004B72A9"/>
    <w:rsid w:val="004D61B5"/>
    <w:rsid w:val="005151FF"/>
    <w:rsid w:val="0052105C"/>
    <w:rsid w:val="005315D9"/>
    <w:rsid w:val="005424B6"/>
    <w:rsid w:val="00547E90"/>
    <w:rsid w:val="00570C82"/>
    <w:rsid w:val="00603B3C"/>
    <w:rsid w:val="006630E6"/>
    <w:rsid w:val="006D37EF"/>
    <w:rsid w:val="006D7209"/>
    <w:rsid w:val="00775D14"/>
    <w:rsid w:val="007A5DAF"/>
    <w:rsid w:val="007C5E77"/>
    <w:rsid w:val="007C5FF6"/>
    <w:rsid w:val="00842B89"/>
    <w:rsid w:val="00852BC6"/>
    <w:rsid w:val="00871762"/>
    <w:rsid w:val="00881B6D"/>
    <w:rsid w:val="008848AD"/>
    <w:rsid w:val="00887EA1"/>
    <w:rsid w:val="008D12F2"/>
    <w:rsid w:val="00924EC7"/>
    <w:rsid w:val="00934C4C"/>
    <w:rsid w:val="009357C1"/>
    <w:rsid w:val="0094369F"/>
    <w:rsid w:val="00975664"/>
    <w:rsid w:val="00982A36"/>
    <w:rsid w:val="009F793C"/>
    <w:rsid w:val="00A81191"/>
    <w:rsid w:val="00A97E67"/>
    <w:rsid w:val="00AC4B5D"/>
    <w:rsid w:val="00B02C0A"/>
    <w:rsid w:val="00B232AC"/>
    <w:rsid w:val="00B65279"/>
    <w:rsid w:val="00B67A9F"/>
    <w:rsid w:val="00B71151"/>
    <w:rsid w:val="00B955B8"/>
    <w:rsid w:val="00BD0832"/>
    <w:rsid w:val="00BD271E"/>
    <w:rsid w:val="00C0273C"/>
    <w:rsid w:val="00C34303"/>
    <w:rsid w:val="00CB121F"/>
    <w:rsid w:val="00CB4ACB"/>
    <w:rsid w:val="00CC4CC9"/>
    <w:rsid w:val="00D20A00"/>
    <w:rsid w:val="00D51262"/>
    <w:rsid w:val="00D92198"/>
    <w:rsid w:val="00DA5164"/>
    <w:rsid w:val="00DD686D"/>
    <w:rsid w:val="00DD7A08"/>
    <w:rsid w:val="00E45C61"/>
    <w:rsid w:val="00EA30C4"/>
    <w:rsid w:val="00EA3AF8"/>
    <w:rsid w:val="00EB07C2"/>
    <w:rsid w:val="00EC4021"/>
    <w:rsid w:val="00EE6B44"/>
    <w:rsid w:val="00EF4C8A"/>
    <w:rsid w:val="00F02B40"/>
    <w:rsid w:val="00F33CE5"/>
    <w:rsid w:val="00F45796"/>
    <w:rsid w:val="00F76D5A"/>
    <w:rsid w:val="00F941E3"/>
    <w:rsid w:val="00FB0244"/>
    <w:rsid w:val="00FB53F1"/>
    <w:rsid w:val="00FD2EE3"/>
    <w:rsid w:val="00FE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4E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E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E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E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E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4E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E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E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E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E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8775</izvorni_sadrzaj>
    <derivirana_varijabla naziv="DomainObject.Predmet.Broj_1">8775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St-8775/2015</izvorni_sadrzaj>
    <derivirana_varijabla naziv="DomainObject.Predmet.OznakaBroj_1">St-8775/2015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RADIO SEDAM d.o.o.</izvorni_sadrzaj>
    <derivirana_varijabla naziv="DomainObject.Predmet.ProtustrankaFormated_1">  RADIO SEDAM d.o.o.</derivirana_varijabla>
  </DomainObject.Predmet.ProtustrankaFormated>
  <DomainObject.Predmet.ProtustrankaFormatedOIB>
    <izvorni_sadrzaj>  RADIO SEDAM d.o.o., OIB 82639121067</izvorni_sadrzaj>
    <derivirana_varijabla naziv="DomainObject.Predmet.ProtustrankaFormatedOIB_1">  RADIO SEDAM d.o.o., OIB 82639121067</derivirana_varijabla>
  </DomainObject.Predmet.ProtustrankaFormatedOIB>
  <DomainObject.Predmet.ProtustrankaFormatedWithAdress>
    <izvorni_sadrzaj> RADIO SEDAM d.o.o., Fijanova 4/a, 10000 Zagreb</izvorni_sadrzaj>
    <derivirana_varijabla naziv="DomainObject.Predmet.ProtustrankaFormatedWithAdress_1"> RADIO SEDAM d.o.o., Fijanova 4/a, 10000 Zagreb</derivirana_varijabla>
  </DomainObject.Predmet.ProtustrankaFormatedWithAdress>
  <DomainObject.Predmet.ProtustrankaFormatedWithAdressOIB>
    <izvorni_sadrzaj> RADIO SEDAM d.o.o., OIB 82639121067, Fijanova 4/a, 10000 Zagreb</izvorni_sadrzaj>
    <derivirana_varijabla naziv="DomainObject.Predmet.ProtustrankaFormatedWithAdressOIB_1"> RADIO SEDAM d.o.o., OIB 82639121067, Fijanova 4/a, 10000 Zagreb</derivirana_varijabla>
  </DomainObject.Predmet.ProtustrankaFormatedWithAdressOIB>
  <DomainObject.Predmet.ProtustrankaWithAdress>
    <izvorni_sadrzaj>RADIO SEDAM d.o.o. Fijanova 4/a, 10000 Zagreb</izvorni_sadrzaj>
    <derivirana_varijabla naziv="DomainObject.Predmet.ProtustrankaWithAdress_1">RADIO SEDAM d.o.o. Fijanova 4/a, 10000 Zagreb</derivirana_varijabla>
  </DomainObject.Predmet.ProtustrankaWithAdress>
  <DomainObject.Predmet.ProtustrankaWithAdressOIB>
    <izvorni_sadrzaj>RADIO SEDAM d.o.o., OIB 82639121067, Fijanova 4/a, 10000 Zagreb</izvorni_sadrzaj>
    <derivirana_varijabla naziv="DomainObject.Predmet.ProtustrankaWithAdressOIB_1">RADIO SEDAM d.o.o., OIB 82639121067, Fijanova 4/a, 10000 Zagreb</derivirana_varijabla>
  </DomainObject.Predmet.ProtustrankaWithAdressOIB>
  <DomainObject.Predmet.ProtustrankaNazivFormated>
    <izvorni_sadrzaj>RADIO SEDAM d.o.o.</izvorni_sadrzaj>
    <derivirana_varijabla naziv="DomainObject.Predmet.ProtustrankaNazivFormated_1">RADIO SEDAM d.o.o.</derivirana_varijabla>
  </DomainObject.Predmet.ProtustrankaNazivFormated>
  <DomainObject.Predmet.ProtustrankaNazivFormatedOIB>
    <izvorni_sadrzaj>RADIO SEDAM d.o.o., OIB 82639121067</izvorni_sadrzaj>
    <derivirana_varijabla naziv="DomainObject.Predmet.ProtustrankaNazivFormatedOIB_1">RADIO SEDAM d.o.o., OIB 82639121067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RADIO SEDAM d.o.o.</item>
    </izvorni_sadrzaj>
    <derivirana_varijabla naziv="DomainObject.Predmet.ProtuStrankaListFormated_1">
      <item>RADIO SEDAM d.o.o.</item>
    </derivirana_varijabla>
  </DomainObject.Predmet.ProtuStrankaListFormated>
  <DomainObject.Predmet.ProtuStrankaListFormatedOIB>
    <izvorni_sadrzaj>
      <item>RADIO SEDAM d.o.o., OIB 82639121067</item>
    </izvorni_sadrzaj>
    <derivirana_varijabla naziv="DomainObject.Predmet.ProtuStrankaListFormatedOIB_1">
      <item>RADIO SEDAM d.o.o., OIB 82639121067</item>
    </derivirana_varijabla>
  </DomainObject.Predmet.ProtuStrankaListFormatedOIB>
  <DomainObject.Predmet.ProtuStrankaListFormatedWithAdress>
    <izvorni_sadrzaj>
      <item>RADIO SEDAM d.o.o., Fijanova 4/a, 10000 Zagreb</item>
    </izvorni_sadrzaj>
    <derivirana_varijabla naziv="DomainObject.Predmet.ProtuStrankaListFormatedWithAdress_1">
      <item>RADIO SEDAM d.o.o., Fijanova 4/a, 10000 Zagreb</item>
    </derivirana_varijabla>
  </DomainObject.Predmet.ProtuStrankaListFormatedWithAdress>
  <DomainObject.Predmet.ProtuStrankaListFormatedWithAdressOIB>
    <izvorni_sadrzaj>
      <item>RADIO SEDAM d.o.o., OIB 82639121067, Fijanova 4/a, 10000 Zagreb</item>
    </izvorni_sadrzaj>
    <derivirana_varijabla naziv="DomainObject.Predmet.ProtuStrankaListFormatedWithAdressOIB_1">
      <item>RADIO SEDAM d.o.o., OIB 82639121067, Fijanova 4/a, 10000 Zagreb</item>
    </derivirana_varijabla>
  </DomainObject.Predmet.ProtuStrankaListFormatedWithAdressOIB>
  <DomainObject.Predmet.ProtuStrankaListNazivFormated>
    <izvorni_sadrzaj>
      <item>RADIO SEDAM d.o.o.</item>
    </izvorni_sadrzaj>
    <derivirana_varijabla naziv="DomainObject.Predmet.ProtuStrankaListNazivFormated_1">
      <item>RADIO SEDAM d.o.o.</item>
    </derivirana_varijabla>
  </DomainObject.Predmet.ProtuStrankaListNazivFormated>
  <DomainObject.Predmet.ProtuStrankaListNazivFormatedOIB>
    <izvorni_sadrzaj>
      <item>RADIO SEDAM d.o.o., OIB 82639121067</item>
    </izvorni_sadrzaj>
    <derivirana_varijabla naziv="DomainObject.Predmet.ProtuStrankaListNazivFormatedOIB_1">
      <item>RADIO SEDAM d.o.o., OIB 82639121067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RADIO SEDAM d.o.o.</izvorni_sadrzaj>
    <derivirana_varijabla naziv="DomainObject.Predmet.ProtustrankaIDrugi_1">RADIO SEDAM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RADIO SEDAM d.o.o., OIB 82639121067, Fijanova 4/a, 10000 Zagreb</izvorni_sadrzaj>
    <derivirana_varijabla naziv="DomainObject.Predmet.ProtustrankaIDrugiAdressOIB_1">RADIO SEDAM d.o.o., OIB 82639121067, Fijanova 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RADIO SEDAM d.o.o.</item>
      <item>FINA Regionalni centar Zagreb</item>
    </izvorni_sadrzaj>
    <derivirana_varijabla naziv="DomainObject.Predmet.SudioniciListNaziv_1">
      <item>RADIO SEDAM d.o.o.</item>
      <item>FINA Regionalni centar Zagreb</item>
    </derivirana_varijabla>
  </DomainObject.Predmet.SudioniciListNaziv>
  <DomainObject.Predmet.SudioniciListAdressOIB>
    <izvorni_sadrzaj>
      <item>RADIO SEDAM d.o.o., OIB 82639121067, Fijanova 4/a,10000 Zagreb</item>
      <item>FINA Regionalni centar Zagreb, OIB 85821130368, Trg svibanjskih žrtava 1995. br. 1,10000 Zagreb</item>
    </izvorni_sadrzaj>
    <derivirana_varijabla naziv="DomainObject.Predmet.SudioniciListAdressOIB_1">
      <item>RADIO SEDAM d.o.o., OIB 82639121067, Fijanova 4/a,10000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82639121067</item>
      <item>, OIB 85821130368</item>
    </izvorni_sadrzaj>
    <derivirana_varijabla naziv="DomainObject.Predmet.SudioniciListNazivOIB_1">
      <item>, OIB 82639121067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1950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2016-01-22T10:05:00Z</dcterms:created>
  <dc:creator>Vinka Mihalinčić</dc:creator>
  <cp:lastModifiedBy>Vinka Mihalinčić</cp:lastModifiedBy>
  <cp:lastPrinted>2016-01-22T09:57:00Z</cp:lastPrinted>
  <dcterms:modified xmlns:xsi="http://www.w3.org/2001/XMLSchema-instance" xsi:type="dcterms:W3CDTF">2016-01-22T10:25:00Z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