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973" w14:paraId="19e1973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8B11B3">
        <w:t>1958/16-10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8B11B3">
        <w:t xml:space="preserve">MALI RAJ j.d.o.o. za trgovinu i ugostiteljstvo, Stari </w:t>
      </w:r>
      <w:proofErr w:type="spellStart"/>
      <w:r w:rsidR="008B11B3">
        <w:t>Jankovci</w:t>
      </w:r>
      <w:proofErr w:type="spellEnd"/>
      <w:r w:rsidR="008B11B3">
        <w:t>, Matije Gupca 40</w:t>
      </w:r>
      <w:r>
        <w:t xml:space="preserve">, </w:t>
      </w:r>
      <w:r w:rsidR="009D4C36">
        <w:t xml:space="preserve">OIB 95056384314, MBS 030140284, </w:t>
      </w:r>
      <w:r>
        <w:t xml:space="preserve">dana </w:t>
      </w:r>
      <w:r w:rsidR="00C66F27">
        <w:t>14</w:t>
      </w:r>
      <w:r w:rsidR="008B11B3">
        <w:t>. srpnja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8B11B3">
        <w:t xml:space="preserve">Gordana Šarić, Stari </w:t>
      </w:r>
      <w:proofErr w:type="spellStart"/>
      <w:r w:rsidR="008B11B3">
        <w:t>Jankovci</w:t>
      </w:r>
      <w:proofErr w:type="spellEnd"/>
      <w:r w:rsidR="008B11B3">
        <w:t>, Matije Gupca 40</w:t>
      </w:r>
      <w:r w:rsidR="00484077" w:rsidRPr="00484077">
        <w:t>,</w:t>
      </w:r>
      <w:r>
        <w:t xml:space="preserve"> </w:t>
      </w:r>
      <w:r w:rsidR="00C66F27">
        <w:t xml:space="preserve">OIB:  98811375403 </w:t>
      </w:r>
      <w:r>
        <w:t xml:space="preserve">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8B11B3">
        <w:rPr>
          <w:b/>
        </w:rPr>
        <w:t>1958-16</w:t>
      </w:r>
      <w:r>
        <w:t xml:space="preserve"> (čl. 113 st. 1 Stečajnog zakona – NN 71/15 u vezi s čl. 114</w:t>
      </w:r>
      <w:r w:rsidR="008B11B3">
        <w:t xml:space="preserve"> st. 1 SZ) za stečajnog dužnika MALI RAJ j.d.o.o. za trgovinu i ugostiteljstvo, Stari </w:t>
      </w:r>
      <w:proofErr w:type="spellStart"/>
      <w:r w:rsidR="008B11B3">
        <w:t>Jankovci</w:t>
      </w:r>
      <w:proofErr w:type="spellEnd"/>
      <w:r w:rsidR="008B11B3">
        <w:t>, Matije Gupca 40, MBS: 030140284, OIB: 95056384314</w:t>
      </w:r>
      <w:r w:rsidR="00FB3B23">
        <w:t xml:space="preserve">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8B11B3">
        <w:t xml:space="preserve">Gordana Šarić, Stari </w:t>
      </w:r>
      <w:proofErr w:type="spellStart"/>
      <w:r w:rsidR="008B11B3">
        <w:t>Jankovci</w:t>
      </w:r>
      <w:proofErr w:type="spellEnd"/>
      <w:r w:rsidR="008B11B3">
        <w:t>, Matije Gupca 40, OIB: 98811375403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C66F27">
        <w:t>1958</w:t>
      </w:r>
      <w:r>
        <w:t>/17-</w:t>
      </w:r>
      <w:r w:rsidR="00C66F27">
        <w:t>10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C66F27">
        <w:t>14</w:t>
      </w:r>
      <w:r w:rsidR="00F01438">
        <w:t xml:space="preserve">. </w:t>
      </w:r>
      <w:r w:rsidR="00FB3B23">
        <w:t>srpnja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B11B3" w:rsidP="00484077" w:rsidR="001B0F4A">
      <w:pPr>
        <w:numPr>
          <w:ilvl w:val="0"/>
          <w:numId w:val="9"/>
        </w:numPr>
        <w:jc w:val="both"/>
      </w:pPr>
      <w:r>
        <w:t xml:space="preserve">Gordana Šarić, Stari </w:t>
      </w:r>
      <w:proofErr w:type="spellStart"/>
      <w:r>
        <w:t>Jankovci</w:t>
      </w:r>
      <w:proofErr w:type="spellEnd"/>
      <w:r>
        <w:t>, Matije Gupca 40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8B11B3" w:rsidP="001B0F4A" w:rsidR="001B0F4A">
      <w:pPr>
        <w:numPr>
          <w:ilvl w:val="0"/>
          <w:numId w:val="9"/>
        </w:numPr>
        <w:jc w:val="both"/>
      </w:pPr>
      <w:r>
        <w:t>R 21</w:t>
      </w:r>
      <w:r w:rsidR="00FB3B23">
        <w:t>/9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D25EAE" w:rsidP="00D25EAE" w:rsidR="00D25EAE">
      <w:pPr>
        <w:pStyle w:val="Tijeloteksta"/>
        <w:jc w:val="left"/>
      </w:pPr>
    </w:p>
    <w:p w:rsidRDefault="00D25EAE" w:rsidP="00D25EAE" w:rsidR="00D25EAE">
      <w:pPr>
        <w:pStyle w:val="Tijeloteksta"/>
        <w:jc w:val="left"/>
      </w:pPr>
      <w:r>
        <w:t>POUKA O PRAVNOM LIJEKU:</w:t>
      </w:r>
    </w:p>
    <w:p w:rsidRDefault="00D25EAE" w:rsidP="00D25EAE" w:rsidR="00D25EAE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75F" w:rsidR="001F775F">
      <w:r>
        <w:separator/>
      </w:r>
    </w:p>
  </w:endnote>
  <w:endnote w:id="0" w:type="continuationSeparator">
    <w:p w:rsidRDefault="001F775F" w:rsidR="001F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75F" w:rsidR="001F775F">
      <w:r>
        <w:separator/>
      </w:r>
    </w:p>
  </w:footnote>
  <w:footnote w:id="0" w:type="continuationSeparator">
    <w:p w:rsidRDefault="001F775F" w:rsidR="001F7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1F775F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859A3"/>
    <w:rsid w:val="00497410"/>
    <w:rsid w:val="004B741D"/>
    <w:rsid w:val="004E5065"/>
    <w:rsid w:val="00500BBD"/>
    <w:rsid w:val="00555250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8B11B3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D4C36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45DDE"/>
    <w:rsid w:val="00C66F27"/>
    <w:rsid w:val="00C9197B"/>
    <w:rsid w:val="00CA5EA9"/>
    <w:rsid w:val="00CB0F92"/>
    <w:rsid w:val="00CC5360"/>
    <w:rsid w:val="00CE19FA"/>
    <w:rsid w:val="00CF4431"/>
    <w:rsid w:val="00D178DC"/>
    <w:rsid w:val="00D217E4"/>
    <w:rsid w:val="00D25EAE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A5887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8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8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</izvorni_sadrzaj>
    <derivirana_varijabla naziv="DomainObject.Predmet.SudioniciListNaziv_1">
      <item>FINA RC OSIJEK</item>
      <item>MALI RAJ j.d.o.o. za trgovinu i ugostiteljstvo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</izvorni_sadrzaj>
    <derivirana_varijabla naziv="DomainObject.Predmet.SudioniciListNazivOIB_1">
      <item>, OIB 85821130368</item>
      <item>, OIB 95056384314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68D7C-1805-4518-9109-A4A89BC0E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380</properties:Words>
  <properties:Characters>1985</properties:Characters>
  <properties:Lines>98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2017-07-14T11:25:00Z</dcterms:created>
  <dc:creator>hermanj</dc:creator>
  <cp:lastModifiedBy>Snježana Markotić Jurić</cp:lastModifiedBy>
  <cp:lastPrinted>2017-07-14T11:28:00Z</cp:lastPrinted>
  <dcterms:modified xmlns:xsi="http://www.w3.org/2001/XMLSchema-instance" xsi:type="dcterms:W3CDTF">2017-07-14T11:29:00Z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