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708e" w14:paraId="e26708e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65413E">
        <w:rPr>
          <w:rFonts w:cs="Times New Roman" w:hAnsi="Times New Roman" w:ascii="Times New Roman"/>
        </w:rPr>
        <w:t>5851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65413E">
        <w:rPr>
          <w:rFonts w:cs="Times New Roman" w:hAnsi="Times New Roman" w:ascii="Times New Roman"/>
        </w:rPr>
        <w:t xml:space="preserve"> </w:t>
      </w:r>
      <w:r w:rsidR="0065413E" w:rsidRPr="0065413E">
        <w:rPr>
          <w:rFonts w:cs="Times New Roman" w:hAnsi="Times New Roman" w:ascii="Times New Roman"/>
        </w:rPr>
        <w:t>GOLF NEKRETNINE d.o.o. Zagreb, Jadranska avenija 6, OIB: 25432947341, MBS: 080610346</w:t>
      </w:r>
      <w:r w:rsidR="00EA2DC1" w:rsidRPr="00AB638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65413E">
        <w:rPr>
          <w:rFonts w:cs="Times New Roman" w:hAnsi="Times New Roman" w:ascii="Times New Roman"/>
        </w:rPr>
        <w:t>27</w:t>
      </w:r>
      <w:r w:rsidR="00A164D7">
        <w:rPr>
          <w:rFonts w:cs="Times New Roman" w:hAnsi="Times New Roman" w:ascii="Times New Roman"/>
        </w:rPr>
        <w:t>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65413E" w:rsidRPr="0065413E">
        <w:rPr>
          <w:rFonts w:cs="Times New Roman" w:hAnsi="Times New Roman" w:ascii="Times New Roman"/>
        </w:rPr>
        <w:t>GOLF NEKRETNINE d.o.o. Zagreb, Jadranska avenija 6, OIB: 25432947341, MBS: 080610346</w:t>
      </w:r>
      <w:r w:rsidR="0065413E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65413E">
        <w:rPr>
          <w:rFonts w:cs="Times New Roman" w:hAnsi="Times New Roman" w:ascii="Times New Roman"/>
        </w:rPr>
        <w:t xml:space="preserve">Dražen Ileković, Zagreb, Vijenac 15/a, OIB </w:t>
      </w:r>
      <w:r w:rsidR="0065413E" w:rsidRPr="0065413E">
        <w:rPr>
          <w:rFonts w:cs="Times New Roman" w:hAnsi="Times New Roman" w:ascii="Times New Roman"/>
        </w:rPr>
        <w:t>84022929591</w:t>
      </w:r>
      <w:r w:rsidR="0065413E">
        <w:rPr>
          <w:rFonts w:cs="Times New Roman" w:hAnsi="Times New Roman" w:ascii="Times New Roman"/>
        </w:rPr>
        <w:t xml:space="preserve">, Maja Car, Zagreb, Vladimira Nazora 40, OIB </w:t>
      </w:r>
      <w:r w:rsidR="0065413E" w:rsidRPr="0065413E">
        <w:rPr>
          <w:rFonts w:cs="Times New Roman" w:hAnsi="Times New Roman" w:ascii="Times New Roman"/>
        </w:rPr>
        <w:t>35882884821</w:t>
      </w:r>
      <w:r w:rsidR="0065413E">
        <w:rPr>
          <w:rFonts w:cs="Times New Roman" w:hAnsi="Times New Roman" w:ascii="Times New Roman"/>
        </w:rPr>
        <w:t xml:space="preserve">, Emilijo Žubrinić, Zagreb, Jadranska avenija 6/20, OIB </w:t>
      </w:r>
      <w:r w:rsidR="0065413E" w:rsidRPr="0065413E">
        <w:rPr>
          <w:rFonts w:cs="Times New Roman" w:hAnsi="Times New Roman" w:ascii="Times New Roman"/>
        </w:rPr>
        <w:t>09363966862</w:t>
      </w:r>
      <w:r w:rsidR="0065413E">
        <w:rPr>
          <w:rFonts w:cs="Times New Roman" w:hAnsi="Times New Roman" w:ascii="Times New Roman"/>
        </w:rPr>
        <w:t xml:space="preserve">, Mario Stepinac, Velika Gorica, Antuna Pl. Zdenčaja 6, OIB </w:t>
      </w:r>
      <w:r w:rsidR="0065413E" w:rsidRPr="0065413E">
        <w:rPr>
          <w:rFonts w:cs="Times New Roman" w:hAnsi="Times New Roman" w:ascii="Times New Roman"/>
        </w:rPr>
        <w:t>92836222818</w:t>
      </w:r>
      <w:r w:rsidR="0065413E">
        <w:rPr>
          <w:rFonts w:cs="Times New Roman" w:hAnsi="Times New Roman" w:ascii="Times New Roman"/>
        </w:rPr>
        <w:t xml:space="preserve">, Ivo Vukadin, Zagreb, Tratinska 44, OIB </w:t>
      </w:r>
      <w:r w:rsidR="0065413E" w:rsidRPr="0065413E">
        <w:rPr>
          <w:rFonts w:cs="Times New Roman" w:hAnsi="Times New Roman" w:ascii="Times New Roman"/>
        </w:rPr>
        <w:t>31295543981</w:t>
      </w:r>
      <w:r w:rsidR="0065413E">
        <w:rPr>
          <w:rFonts w:cs="Times New Roman" w:hAnsi="Times New Roman" w:ascii="Times New Roman"/>
        </w:rPr>
        <w:t xml:space="preserve">,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164D7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11.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65413E">
        <w:rPr>
          <w:rFonts w:cs="Times New Roman" w:hAnsi="Times New Roman" w:ascii="Times New Roman"/>
          <w:b/>
        </w:rPr>
        <w:t>10,45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65413E">
        <w:rPr>
          <w:rFonts w:cs="Times New Roman" w:hAnsi="Times New Roman" w:ascii="Times New Roman"/>
        </w:rPr>
        <w:t xml:space="preserve"> </w:t>
      </w:r>
      <w:r w:rsidR="0065413E" w:rsidRPr="0065413E">
        <w:rPr>
          <w:rFonts w:cs="Times New Roman" w:hAnsi="Times New Roman" w:ascii="Times New Roman"/>
        </w:rPr>
        <w:t>GOLF NEKRETNINE d.o.o. Zagreb, Jadranska avenija 6, OIB: 25432947341, MBS: 080610346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65413E">
        <w:rPr>
          <w:rFonts w:cs="Times New Roman" w:hAnsi="Times New Roman" w:ascii="Times New Roman"/>
        </w:rPr>
        <w:t>27</w:t>
      </w:r>
      <w:r w:rsidR="00A164D7">
        <w:rPr>
          <w:rFonts w:cs="Times New Roman" w:hAnsi="Times New Roman" w:ascii="Times New Roman"/>
        </w:rPr>
        <w:t>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7B5F45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7B5F45" w:rsidP="002152A3" w:rsidR="007B5F45" w:rsidRPr="007B5F45">
      <w:pPr>
        <w:jc w:val="right"/>
        <w:rPr>
          <w:rFonts w:cs="Times New Roman" w:hAnsi="Times New Roman" w:ascii="Times New Roman"/>
          <w:szCs w:val="20"/>
        </w:rPr>
      </w:pPr>
      <w:r w:rsidRPr="007B5F45">
        <w:rPr>
          <w:rFonts w:cs="Times New Roman" w:hAnsi="Times New Roman" w:ascii="Times New Roman"/>
          <w:szCs w:val="20"/>
        </w:rPr>
        <w:t>za točnost otpravka-ovlašteni službenik</w:t>
      </w:r>
    </w:p>
    <w:p w:rsidRDefault="007B5F45" w:rsidP="002152A3" w:rsidR="007B5F45" w:rsidRPr="007B5F45">
      <w:pPr>
        <w:jc w:val="right"/>
        <w:rPr>
          <w:rFonts w:cs="Times New Roman" w:hAnsi="Times New Roman" w:ascii="Times New Roman"/>
          <w:szCs w:val="20"/>
        </w:rPr>
      </w:pPr>
      <w:r w:rsidRPr="007B5F45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5F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5413E">
      <w:rPr>
        <w:rFonts w:cs="Times New Roman" w:hAnsi="Times New Roman" w:ascii="Times New Roman"/>
      </w:rPr>
      <w:t>5851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42F99"/>
    <w:rsid w:val="0036711B"/>
    <w:rsid w:val="003827FA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B5F45"/>
    <w:rsid w:val="007F7106"/>
    <w:rsid w:val="008D4645"/>
    <w:rsid w:val="00900D13"/>
    <w:rsid w:val="00947923"/>
    <w:rsid w:val="00961707"/>
    <w:rsid w:val="009F313C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5851</izvorni_sadrzaj>
    <derivirana_varijabla naziv="DomainObject.Predmet.Broj_1">5851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St-5851/2016</izvorni_sadrzaj>
    <derivirana_varijabla naziv="DomainObject.Predmet.OznakaBroj_1">St-5851/2016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NEKRETNINE d.o.o. zastupanog po punomoćniku Mario Stepinac; Dražen Ileković; Ivo Vukadin; Emilijo Žubrinić; Maja Car</izvorni_sadrzaj>
    <derivirana_varijabla naziv="DomainObject.Predmet.ProtustrankaFormated_1">  GOLF NEKRETNINE d.o.o. zastupanog po punomoćniku Mario Stepinac; Dražen Ileković; Ivo Vukadin; Emilijo Žubrinić; Maja Car</derivirana_varijabla>
  </DomainObject.Predmet.ProtustrankaFormated>
  <DomainObject.Predmet.ProtustrankaFormatedOIB>
    <izvorni_sadrzaj>  GOLF NEKRETNINE d.o.o., OIB 26432947341 zastupanog po punomoćniku Mario Stepinac; Dražen Ileković; Ivo Vukadin; Emilijo Žubrinić; Maja Car</izvorni_sadrzaj>
    <derivirana_varijabla naziv="DomainObject.Predmet.ProtustrankaFormatedOIB_1">  GOLF NEKRETNINE d.o.o., OIB 26432947341 zastupanog po punomoćniku Mario Stepinac; Dražen Ileković; Ivo Vukadin; Emilijo Žubrinić; Maja Car</derivirana_varijabla>
  </DomainObject.Predmet.ProtustrankaFormatedOIB>
  <DomainObject.Predmet.ProtustrankaFormatedWithAdress>
    <izvorni_sadrzaj> GOLF NEKRETNINE d.o.o., Jadranska avenija 6, 10000 Zagreb zastupanog po punomoćniku Mario Stepinac; Dražen Ileković; Ivo Vukadin; Emilijo Žubrinić; Maja Car</izvorni_sadrzaj>
    <derivirana_varijabla naziv="DomainObject.Predmet.ProtustrankaFormatedWithAdress_1"> GOLF NEKRETNINE d.o.o., Jadranska avenija 6, 10000 Zagreb zastupanog po punomoćniku Mario Stepinac; Dražen Ileković; Ivo Vukadin; Emilijo Žubrinić; Maja Car</derivirana_varijabla>
  </DomainObject.Predmet.ProtustrankaFormatedWithAdress>
  <DomainObject.Predmet.ProtustrankaFormatedWithAdressOIB>
    <izvorni_sadrzaj> GOLF NEKRETNINE d.o.o., OIB 26432947341, Jadranska avenija 6, 10000 Zagreb zastupanog po punomoćniku Mario Stepinac; Dražen Ileković; Ivo Vukadin; Emilijo Žubrinić; Maja Car</izvorni_sadrzaj>
    <derivirana_varijabla naziv="DomainObject.Predmet.ProtustrankaFormatedWithAdressOIB_1"> GOLF NEKRETNINE d.o.o., OIB 26432947341, Jadranska avenija 6, 10000 Zagreb zastupanog po punomoćniku Mario Stepinac; Dražen Ileković; Ivo Vukadin; Emilijo Žubrinić; Maja Car</derivirana_varijabla>
  </DomainObject.Predmet.ProtustrankaFormatedWithAdressOIB>
  <DomainObject.Predmet.ProtustrankaWithAdress>
    <izvorni_sadrzaj>GOLF NEKRETNINE d.o.o. Jadranska avenija 6, 10000 Zagreb</izvorni_sadrzaj>
    <derivirana_varijabla naziv="DomainObject.Predmet.ProtustrankaWithAdress_1">GOLF NEKRETNINE d.o.o. Jadranska avenija 6, 10000 Zagreb</derivirana_varijabla>
  </DomainObject.Predmet.ProtustrankaWithAdress>
  <DomainObject.Predmet.ProtustrankaWithAdressOIB>
    <izvorni_sadrzaj>GOLF NEKRETNINE d.o.o., OIB 26432947341, Jadranska avenija 6, 10000 Zagreb</izvorni_sadrzaj>
    <derivirana_varijabla naziv="DomainObject.Predmet.ProtustrankaWithAdressOIB_1">GOLF NEKRETNINE d.o.o., OIB 26432947341, Jadranska avenija 6, 10000 Zagreb</derivirana_varijabla>
  </DomainObject.Predmet.ProtustrankaWithAdressOIB>
  <DomainObject.Predmet.ProtustrankaNazivFormated>
    <izvorni_sadrzaj>GOLF NEKRETNINE d.o.o.</izvorni_sadrzaj>
    <derivirana_varijabla naziv="DomainObject.Predmet.ProtustrankaNazivFormated_1">GOLF NEKRETNINE d.o.o.</derivirana_varijabla>
  </DomainObject.Predmet.ProtustrankaNazivFormated>
  <DomainObject.Predmet.ProtustrankaNazivFormatedOIB>
    <izvorni_sadrzaj>GOLF NEKRETNINE d.o.o., OIB 26432947341</izvorni_sadrzaj>
    <derivirana_varijabla naziv="DomainObject.Predmet.ProtustrankaNazivFormatedOIB_1">GOLF NEKRETNINE d.o.o., OIB 26432947341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GOLF NEKRETNINE d.o.o. zastupanog po punomoćniku Mario Stepinac; Dražen Ileković; Ivo Vukadin; Emilijo Žubrinić; Maja Car</item>
    </izvorni_sadrzaj>
    <derivirana_varijabla naziv="DomainObject.Predmet.ProtuStrankaListFormated_1">
      <item>GOLF NEKRETNINE d.o.o. zastupanog po punomoćniku Mario Stepinac; Dražen Ileković; Ivo Vukadin; Emilijo Žubrinić; Maja Car</item>
    </derivirana_varijabla>
  </DomainObject.Predmet.ProtuStrankaListFormated>
  <DomainObject.Predmet.ProtuStrankaListFormatedOIB>
    <izvorni_sadrzaj>
      <item>GOLF NEKRETNINE d.o.o., OIB 26432947341 zastupanog po punomoćniku Mario Stepinac; Dražen Ileković; Ivo Vukadin; Emilijo Žubrinić; Maja Car</item>
    </izvorni_sadrzaj>
    <derivirana_varijabla naziv="DomainObject.Predmet.ProtuStrankaListFormatedOIB_1">
      <item>GOLF NEKRETNINE d.o.o., OIB 26432947341 zastupanog po punomoćniku Mario Stepinac; Dražen Ileković; Ivo Vukadin; Emilijo Žubrinić; Maja Car</item>
    </derivirana_varijabla>
  </DomainObject.Predmet.ProtuStrankaListFormatedOIB>
  <DomainObject.Predmet.ProtuStrankaListFormatedWithAdress>
    <izvorni_sadrzaj>
      <item>GOLF NEKRETNINE d.o.o., Jadranska avenija 6, 10000 Zagreb zastupanog po punomoćniku Mario Stepinac; Dražen Ileković; Ivo Vukadin; Emilijo Žubrinić; Maja Car</item>
    </izvorni_sadrzaj>
    <derivirana_varijabla naziv="DomainObject.Predmet.ProtuStrankaListFormatedWithAdress_1">
      <item>GOLF NEKRETNINE d.o.o., Jadranska avenija 6, 10000 Zagreb zastupanog po punomoćniku Mario Stepinac; Dražen Ileković; Ivo Vukadin; Emilijo Žubrinić; Maja Car</item>
    </derivirana_varijabla>
  </DomainObject.Predmet.ProtuStrankaListFormatedWithAdress>
  <DomainObject.Predmet.ProtuStrankaListFormatedWithAdressOIB>
    <izvorni_sadrzaj>
      <item>GOLF NEKRETNINE d.o.o., OIB 26432947341, Jadranska avenija 6, 10000 Zagreb zastupanog po punomoćniku Mario Stepinac; Dražen Ileković; Ivo Vukadin; Emilijo Žubrinić; Maja Car</item>
    </izvorni_sadrzaj>
    <derivirana_varijabla naziv="DomainObject.Predmet.ProtuStrankaListFormatedWithAdressOIB_1">
      <item>GOLF NEKRETNINE d.o.o., OIB 26432947341, Jadranska avenija 6, 10000 Zagreb zastupanog po punomoćniku Mario Stepinac; Dražen Ileković; Ivo Vukadin; Emilijo Žubrinić; Maja Car</item>
    </derivirana_varijabla>
  </DomainObject.Predmet.ProtuStrankaListFormatedWithAdressOIB>
  <DomainObject.Predmet.ProtuStrankaListNazivFormated>
    <izvorni_sadrzaj>
      <item>GOLF NEKRETNINE d.o.o.</item>
    </izvorni_sadrzaj>
    <derivirana_varijabla naziv="DomainObject.Predmet.ProtuStrankaListNazivFormated_1">
      <item>GOLF NEKRETNINE d.o.o.</item>
    </derivirana_varijabla>
  </DomainObject.Predmet.ProtuStrankaListNazivFormated>
  <DomainObject.Predmet.ProtuStrankaListNazivFormatedOIB>
    <izvorni_sadrzaj>
      <item>GOLF NEKRETNINE d.o.o., OIB 26432947341</item>
    </izvorni_sadrzaj>
    <derivirana_varijabla naziv="DomainObject.Predmet.ProtuStrankaListNazivFormatedOIB_1">
      <item>GOLF NEKRETNINE d.o.o., OIB 26432947341</item>
    </derivirana_varijabla>
  </DomainObject.Predmet.ProtuStrankaListNazivFormatedOIB>
  <DomainObject.Predmet.OstaliListFormated>
    <izvorni_sadrzaj>
      <item>Dražen Ileković punomoćnik sudionika u postupku GOLF NEKRETNINE d.o.o.</item>
      <item>Emilijo Žubrinić punomoćnik sudionika u postupku GOLF NEKRETNINE d.o.o.</item>
      <item>Maja Car punomoćnik sudionika u postupku GOLF NEKRETNINE d.o.o.</item>
      <item>Mario Stepinac punomoćnik sudionika u postupku GOLF NEKRETNINE d.o.o.</item>
      <item>Ivo Vukadin punomoćnik sudionika u postupku GOLF NEKRETNINE d.o.o.</item>
    </izvorni_sadrzaj>
    <derivirana_varijabla naziv="DomainObject.Predmet.OstaliListFormated_1">
      <item>Dražen Ileković punomoćnik sudionika u postupku GOLF NEKRETNINE d.o.o.</item>
      <item>Emilijo Žubrinić punomoćnik sudionika u postupku GOLF NEKRETNINE d.o.o.</item>
      <item>Maja Car punomoćnik sudionika u postupku GOLF NEKRETNINE d.o.o.</item>
      <item>Mario Stepinac punomoćnik sudionika u postupku GOLF NEKRETNINE d.o.o.</item>
      <item>Ivo Vukadin punomoćnik sudionika u postupku GOLF NEKRETNINE d.o.o.</item>
    </derivirana_varijabla>
  </DomainObject.Predmet.OstaliListFormated>
  <DomainObject.Predmet.OstaliListFormatedOIB>
    <izvorni_sadrzaj>
      <item>Dražen Ileković, OIB 84022929591 punomoćnik sudionika u postupku GOLF NEKRETNINE d.o.o.</item>
      <item>Emilijo Žubrinić, OIB 09363966862 punomoćnik sudionika u postupku GOLF NEKRETNINE d.o.o.</item>
      <item>Maja Car, OIB 35882884821 punomoćnik sudionika u postupku GOLF NEKRETNINE d.o.o.</item>
      <item>Mario Stepinac, OIB 92836222818 punomoćnik sudionika u postupku GOLF NEKRETNINE d.o.o.</item>
      <item>Ivo Vukadin, OIB 31295543981 punomoćnik sudionika u postupku GOLF NEKRETNINE d.o.o.</item>
    </izvorni_sadrzaj>
    <derivirana_varijabla naziv="DomainObject.Predmet.OstaliListFormatedOIB_1">
      <item>Dražen Ileković, OIB 84022929591 punomoćnik sudionika u postupku GOLF NEKRETNINE d.o.o.</item>
      <item>Emilijo Žubrinić, OIB 09363966862 punomoćnik sudionika u postupku GOLF NEKRETNINE d.o.o.</item>
      <item>Maja Car, OIB 35882884821 punomoćnik sudionika u postupku GOLF NEKRETNINE d.o.o.</item>
      <item>Mario Stepinac, OIB 92836222818 punomoćnik sudionika u postupku GOLF NEKRETNINE d.o.o.</item>
      <item>Ivo Vukadin, OIB 31295543981 punomoćnik sudionika u postupku GOLF NEKRETNINE d.o.o.</item>
    </derivirana_varijabla>
  </DomainObject.Predmet.OstaliListFormatedOIB>
  <DomainObject.Predmet.OstaliListFormatedWithAdress>
    <izvorni_sadrzaj>
      <item>Dražen Ileković, Vijenac 5b2, 10000 Zagreb punomoćnik sudionika u postupku GOLF NEKRETNINE d.o.o.</item>
      <item>Emilijo Žubrinić, Jadranska Avenija 620, 10000 Zagreb punomoćnik sudionika u postupku GOLF NEKRETNINE d.o.o.</item>
      <item>Maja Car, Vladimira Nazora 40, 10000 Zagreb punomoćnik sudionika u postupku GOLF NEKRETNINE d.o.o.</item>
      <item>Mario Stepinac, Antuna Pl. Zdenčaja 6, 10410 Velika Gorica punomoćnik sudionika u postupku GOLF NEKRETNINE d.o.o.</item>
      <item>Ivo Vukadin, Tratinska 44, 10000 Zagreb punomoćnik sudionika u postupku GOLF NEKRETNINE d.o.o.</item>
    </izvorni_sadrzaj>
    <derivirana_varijabla naziv="DomainObject.Predmet.OstaliListFormatedWithAdress_1">
      <item>Dražen Ileković, Vijenac 5b2, 10000 Zagreb punomoćnik sudionika u postupku GOLF NEKRETNINE d.o.o.</item>
      <item>Emilijo Žubrinić, Jadranska Avenija 620, 10000 Zagreb punomoćnik sudionika u postupku GOLF NEKRETNINE d.o.o.</item>
      <item>Maja Car, Vladimira Nazora 40, 10000 Zagreb punomoćnik sudionika u postupku GOLF NEKRETNINE d.o.o.</item>
      <item>Mario Stepinac, Antuna Pl. Zdenčaja 6, 10410 Velika Gorica punomoćnik sudionika u postupku GOLF NEKRETNINE d.o.o.</item>
      <item>Ivo Vukadin, Tratinska 44, 10000 Zagreb punomoćnik sudionika u postupku GOLF NEKRETNINE d.o.o.</item>
    </derivirana_varijabla>
  </DomainObject.Predmet.OstaliListFormatedWithAdress>
  <DomainObject.Predmet.OstaliListFormatedWithAdressOIB>
    <izvorni_sadrzaj>
      <item>Dražen Ileković, OIB 84022929591, Vijenac 5b2, 10000 Zagreb punomoćnik sudionika u postupku GOLF NEKRETNINE d.o.o.</item>
      <item>Emilijo Žubrinić, OIB 09363966862, Jadranska Avenija 620, 10000 Zagreb punomoćnik sudionika u postupku GOLF NEKRETNINE d.o.o.</item>
      <item>Maja Car, OIB 35882884821, Vladimira Nazora 40, 10000 Zagreb punomoćnik sudionika u postupku GOLF NEKRETNINE d.o.o.</item>
      <item>Mario Stepinac, OIB 92836222818, Antuna Pl. Zdenčaja 6, 10410 Velika Gorica punomoćnik sudionika u postupku GOLF NEKRETNINE d.o.o.</item>
      <item>Ivo Vukadin, OIB 31295543981, Tratinska 44, 10000 Zagreb punomoćnik sudionika u postupku GOLF NEKRETNINE d.o.o.</item>
    </izvorni_sadrzaj>
    <derivirana_varijabla naziv="DomainObject.Predmet.OstaliListFormatedWithAdressOIB_1">
      <item>Dražen Ileković, OIB 84022929591, Vijenac 5b2, 10000 Zagreb punomoćnik sudionika u postupku GOLF NEKRETNINE d.o.o.</item>
      <item>Emilijo Žubrinić, OIB 09363966862, Jadranska Avenija 620, 10000 Zagreb punomoćnik sudionika u postupku GOLF NEKRETNINE d.o.o.</item>
      <item>Maja Car, OIB 35882884821, Vladimira Nazora 40, 10000 Zagreb punomoćnik sudionika u postupku GOLF NEKRETNINE d.o.o.</item>
      <item>Mario Stepinac, OIB 92836222818, Antuna Pl. Zdenčaja 6, 10410 Velika Gorica punomoćnik sudionika u postupku GOLF NEKRETNINE d.o.o.</item>
      <item>Ivo Vukadin, OIB 31295543981, Tratinska 44, 10000 Zagreb punomoćnik sudionika u postupku GOLF NEKRETNINE d.o.o.</item>
    </derivirana_varijabla>
  </DomainObject.Predmet.OstaliListFormatedWithAdressOIB>
  <DomainObject.Predmet.OstaliListNazivFormated>
    <izvorni_sadrzaj>
      <item>Dražen Ileković</item>
      <item>Emilijo Žubrinić</item>
      <item>Maja Car</item>
      <item>Mario Stepinac</item>
      <item>Ivo Vukadin</item>
    </izvorni_sadrzaj>
    <derivirana_varijabla naziv="DomainObject.Predmet.OstaliListNazivFormated_1">
      <item>Dražen Ileković</item>
      <item>Emilijo Žubrinić</item>
      <item>Maja Car</item>
      <item>Mario Stepinac</item>
      <item>Ivo Vukadin</item>
    </derivirana_varijabla>
  </DomainObject.Predmet.OstaliListNazivFormated>
  <DomainObject.Predmet.OstaliListNazivFormatedOIB>
    <izvorni_sadrzaj>
      <item>Dražen Ileković, OIB 84022929591</item>
      <item>Emilijo Žubrinić, OIB 09363966862</item>
      <item>Maja Car, OIB 35882884821</item>
      <item>Mario Stepinac, OIB 92836222818</item>
      <item>Ivo Vukadin, OIB 31295543981</item>
    </izvorni_sadrzaj>
    <derivirana_varijabla naziv="DomainObject.Predmet.OstaliListNazivFormatedOIB_1">
      <item>Dražen Ileković, OIB 84022929591</item>
      <item>Emilijo Žubrinić, OIB 09363966862</item>
      <item>Maja Car, OIB 35882884821</item>
      <item>Mario Stepinac, OIB 92836222818</item>
      <item>Ivo Vukadin, OIB 31295543981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NEKRETNINE d.o.o.</izvorni_sadrzaj>
    <derivirana_varijabla naziv="DomainObject.Predmet.ProtustrankaIDrugi_1">GOLF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GOLF NEKRETNINE d.o.o., OIB 26432947341, Jadranska avenija 6, 10000 Zagreb</izvorni_sadrzaj>
    <derivirana_varijabla naziv="DomainObject.Predmet.ProtustrankaIDrugiAdressOIB_1">GOLF NEKRETNINE d.o.o., OIB 26432947341,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NEKRETNINE d.o.o.</item>
      <item>HRVATSKA BANKA ZA OBNOVU I RAZVITAK</item>
      <item>Dražen Ileković</item>
      <item>Emilijo Žubrinić</item>
      <item>Maja Car</item>
      <item>Mario Stepinac</item>
      <item>Ivo Vukadin</item>
    </izvorni_sadrzaj>
    <derivirana_varijabla naziv="DomainObject.Predmet.SudioniciListNaziv_1">
      <item>FINA Regionalni centar Zagreb</item>
      <item>GOLF NEKRETNINE d.o.o.</item>
      <item>HRVATSKA BANKA ZA OBNOVU I RAZVITAK</item>
      <item>Dražen Ileković</item>
      <item>Emilijo Žubrinić</item>
      <item>Maja Car</item>
      <item>Mario Stepinac</item>
      <item>Ivo Vukadin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NEKRETNINE d.o.o., OIB 26432947341, Jadranska avenija 6,10000 Zagreb</item>
      <item>HRVATSKA BANKA ZA OBNOVU I RAZVITAK, OIB 26702280390, Strossmayerov Trg 9,10000 Zagreb</item>
      <item>Dražen Ileković, OIB 84022929591, Vijenac 5b2,10000 Zagreb</item>
      <item>Emilijo Žubrinić, OIB 09363966862, Jadranska Avenija 620,10000 Zagreb</item>
      <item>Maja Car, OIB 35882884821, Vladimira Nazora 40,10000 Zagreb</item>
      <item>Mario Stepinac, OIB 92836222818, Antuna Pl. Zdenčaja 6,10410 Velika Gorica</item>
      <item>Ivo Vukadin, OIB 31295543981, Tratinska 44,10000 Zagreb</item>
    </izvorni_sadrzaj>
    <derivirana_varijabla naziv="DomainObject.Predmet.SudioniciListAdressOIB_1">
      <item>FINA Regionalni centar Zagreb, OIB 85821130368, Trg svibanjskih žrtava 1995. 1,10000 Zagreb</item>
      <item>GOLF NEKRETNINE d.o.o., OIB 26432947341, Jadranska avenija 6,10000 Zagreb</item>
      <item>HRVATSKA BANKA ZA OBNOVU I RAZVITAK, OIB 26702280390, Strossmayerov Trg 9,10000 Zagreb</item>
      <item>Dražen Ileković, OIB 84022929591, Vijenac 5b2,10000 Zagreb</item>
      <item>Emilijo Žubrinić, OIB 09363966862, Jadranska Avenija 620,10000 Zagreb</item>
      <item>Maja Car, OIB 35882884821, Vladimira Nazora 40,10000 Zagreb</item>
      <item>Mario Stepinac, OIB 92836222818, Antuna Pl. Zdenčaja 6,10410 Velika Gorica</item>
      <item>Ivo Vukadin, OIB 31295543981, Tratinska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26432947341</item>
      <item>, OIB 26702280390</item>
      <item>, OIB 84022929591</item>
      <item>, OIB 09363966862</item>
      <item>, OIB 35882884821</item>
      <item>, OIB 92836222818</item>
      <item>, OIB 31295543981</item>
    </izvorni_sadrzaj>
    <derivirana_varijabla naziv="DomainObject.Predmet.SudioniciListNazivOIB_1">
      <item>, OIB 85821130368</item>
      <item>, OIB 26432947341</item>
      <item>, OIB 26702280390</item>
      <item>, OIB 84022929591</item>
      <item>, OIB 09363966862</item>
      <item>, OIB 35882884821</item>
      <item>, OIB 92836222818</item>
      <item>, OIB 31295543981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645</properties:Words>
  <properties:Characters>3534</properties:Characters>
  <properties:Lines>89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2017-07-27T05:38:00Z</dcterms:created>
  <dc:creator>vmihalincic</dc:creator>
  <cp:lastModifiedBy>Višnja Svečak</cp:lastModifiedBy>
  <cp:lastPrinted>2017-07-27T06:06:00Z</cp:lastPrinted>
  <dcterms:modified xmlns:xsi="http://www.w3.org/2001/XMLSchema-instance" xsi:type="dcterms:W3CDTF">2017-07-27T06:06:00Z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