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1af1" w14:paraId="5b41af1" w:rsidRDefault="004137F4" w:rsidP="004137F4" w:rsidR="004137F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PRIMUS FOLIUM d. o. o. Tar, Glavica 8 A, OIB </w:t>
      </w:r>
      <w:r w:rsidRPr="004137F4">
        <w:rPr>
          <w:rFonts w:cs="Times New Roman" w:eastAsia="Times New Roman"/>
          <w:szCs w:val="24"/>
          <w:lang w:eastAsia="hr-HR"/>
        </w:rPr>
        <w:t>26126611122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137F4">
        <w:rPr>
          <w:rFonts w:cs="Times New Roman" w:eastAsia="Times New Roman"/>
          <w:szCs w:val="24"/>
          <w:lang w:eastAsia="hr-HR"/>
        </w:rPr>
        <w:t>040268766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26. srpnja 2017. objavljuje sljedeći</w:t>
      </w:r>
    </w:p>
    <w:p w:rsidRDefault="004137F4" w:rsidP="004137F4" w:rsidR="004137F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137F4" w:rsidP="004137F4" w:rsidR="004137F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137F4" w:rsidP="004137F4" w:rsidR="004137F4">
      <w:pPr>
        <w:ind w:firstLine="708"/>
        <w:rPr>
          <w:szCs w:val="24"/>
        </w:rPr>
      </w:pPr>
    </w:p>
    <w:p w:rsidRDefault="004137F4" w:rsidP="004137F4" w:rsidR="004137F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PRIMUS FOLIUM d. o. o. Tar, Glavica 8 A, OIB </w:t>
      </w:r>
      <w:r w:rsidRPr="004137F4">
        <w:rPr>
          <w:rFonts w:cs="Times New Roman" w:eastAsia="Times New Roman"/>
          <w:szCs w:val="24"/>
          <w:lang w:eastAsia="hr-HR"/>
        </w:rPr>
        <w:t>26126611122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137F4">
        <w:rPr>
          <w:rFonts w:cs="Times New Roman" w:eastAsia="Times New Roman"/>
          <w:szCs w:val="24"/>
          <w:lang w:eastAsia="hr-HR"/>
        </w:rPr>
        <w:t>040268766</w:t>
      </w:r>
      <w:r>
        <w:rPr>
          <w:rFonts w:cs="Times New Roman" w:eastAsia="Times New Roman"/>
          <w:szCs w:val="24"/>
          <w:lang w:eastAsia="hr-HR"/>
        </w:rPr>
        <w:t>, je pravna osoba koja nema zaposlenih, koja je na dan 18.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137F4" w:rsidP="004137F4" w:rsidR="004137F4">
      <w:pPr>
        <w:ind w:firstLine="708"/>
        <w:rPr>
          <w:szCs w:val="24"/>
        </w:rPr>
      </w:pPr>
    </w:p>
    <w:p w:rsidRDefault="004137F4" w:rsidP="004137F4" w:rsidR="004137F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18. srpnja 2017. iznosio 166.023,55 kn.</w:t>
      </w:r>
    </w:p>
    <w:p w:rsidRDefault="004137F4" w:rsidP="004137F4" w:rsidR="004137F4">
      <w:pPr>
        <w:rPr>
          <w:szCs w:val="24"/>
        </w:rPr>
      </w:pPr>
    </w:p>
    <w:p w:rsidRDefault="004137F4" w:rsidP="004137F4" w:rsidR="004137F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137F4" w:rsidP="004137F4" w:rsidR="004137F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137F4" w:rsidP="004137F4" w:rsidR="004137F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3333-417-2017, i da u istom roku uplate na depozit ovog suda broj HR 4323900011300029763, poziv na broj 020-417-17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137F4" w:rsidP="004137F4" w:rsidR="004137F4">
      <w:pPr>
        <w:ind w:firstLine="708"/>
        <w:rPr>
          <w:szCs w:val="24"/>
        </w:rPr>
      </w:pPr>
    </w:p>
    <w:p w:rsidRDefault="004137F4" w:rsidP="004137F4" w:rsidR="004137F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137F4" w:rsidP="004137F4" w:rsidR="004137F4">
      <w:pPr>
        <w:ind w:firstLine="708"/>
        <w:rPr>
          <w:szCs w:val="24"/>
        </w:rPr>
      </w:pPr>
    </w:p>
    <w:p w:rsidRDefault="004137F4" w:rsidP="004137F4" w:rsidR="004137F4">
      <w:pPr>
        <w:jc w:val="center"/>
        <w:rPr>
          <w:szCs w:val="24"/>
        </w:rPr>
      </w:pPr>
      <w:r>
        <w:rPr>
          <w:szCs w:val="24"/>
        </w:rPr>
        <w:t>U Pazinu 26. srpnja 2017.</w:t>
      </w:r>
    </w:p>
    <w:p w:rsidRDefault="004137F4" w:rsidP="004137F4" w:rsidR="004137F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4137F4" w:rsidP="004137F4" w:rsidR="004137F4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6C244E">
        <w:rPr>
          <w:szCs w:val="24"/>
        </w:rPr>
        <w:t xml:space="preserve">, v. r. </w:t>
      </w:r>
    </w:p>
    <w:p w:rsidRDefault="004137F4" w:rsidP="004137F4" w:rsidR="004137F4">
      <w:pPr>
        <w:rPr>
          <w:szCs w:val="24"/>
        </w:rPr>
      </w:pPr>
      <w:r>
        <w:rPr>
          <w:szCs w:val="24"/>
        </w:rPr>
        <w:t>DNA:</w:t>
      </w:r>
    </w:p>
    <w:p w:rsidRDefault="004137F4" w:rsidP="004137F4" w:rsidR="00103C8E" w:rsidRPr="004137F4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03C8E" w:rsidRPr="004137F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7F4" w:rsidP="004137F4" w:rsidR="004137F4">
      <w:r>
        <w:separator/>
      </w:r>
    </w:p>
  </w:endnote>
  <w:endnote w:id="0" w:type="continuationSeparator">
    <w:p w:rsidRDefault="004137F4" w:rsidP="004137F4" w:rsidR="00413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7F4" w:rsidP="004137F4" w:rsidR="004137F4">
      <w:r>
        <w:separator/>
      </w:r>
    </w:p>
  </w:footnote>
  <w:footnote w:id="0" w:type="continuationSeparator">
    <w:p w:rsidRDefault="004137F4" w:rsidP="004137F4" w:rsidR="00413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7F4" w:rsidP="00486497" w:rsidR="00486497">
    <w:pPr>
      <w:pStyle w:val="Zaglavlje"/>
      <w:jc w:val="right"/>
    </w:pPr>
    <w:r>
      <w:t>11 St-417/2017-3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F52"/>
    <w:rsid w:val="00103C8E"/>
    <w:rsid w:val="00233F52"/>
    <w:rsid w:val="004137F4"/>
    <w:rsid w:val="006C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37F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37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37F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137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37F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2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4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44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4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4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37F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37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37F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137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37F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2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4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44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4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4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FOLIUM d.o.o. TAR</izvorni_sadrzaj>
    <derivirana_varijabla naziv="DomainObject.Predmet.ProtustrankaFormated_1">  PRIMUS FOLIUM d.o.o. TAR</derivirana_varijabla>
  </DomainObject.Predmet.ProtustrankaFormated>
  <DomainObject.Predmet.ProtustrankaFormatedOIB>
    <izvorni_sadrzaj>  PRIMUS FOLIUM d.o.o. TAR, OIB 26126611122</izvorni_sadrzaj>
    <derivirana_varijabla naziv="DomainObject.Predmet.ProtustrankaFormatedOIB_1">  PRIMUS FOLIUM d.o.o. TAR, OIB 26126611122</derivirana_varijabla>
  </DomainObject.Predmet.ProtustrankaFormatedOIB>
  <DomainObject.Predmet.ProtustrankaFormatedWithAdress>
    <izvorni_sadrzaj> PRIMUS FOLIUM d.o.o. TAR, Glavica 8 A, 52465 Tar</izvorni_sadrzaj>
    <derivirana_varijabla naziv="DomainObject.Predmet.ProtustrankaFormatedWithAdress_1"> PRIMUS FOLIUM d.o.o. TAR, Glavica 8 A, 52465 Tar</derivirana_varijabla>
  </DomainObject.Predmet.ProtustrankaFormatedWithAdress>
  <DomainObject.Predmet.ProtustrankaFormatedWithAdressOIB>
    <izvorni_sadrzaj> PRIMUS FOLIUM d.o.o. TAR, OIB 26126611122, Glavica 8 A, 52465 Tar</izvorni_sadrzaj>
    <derivirana_varijabla naziv="DomainObject.Predmet.ProtustrankaFormatedWithAdressOIB_1"> PRIMUS FOLIUM d.o.o. TAR, OIB 26126611122, Glavica 8 A, 52465 Tar</derivirana_varijabla>
  </DomainObject.Predmet.ProtustrankaFormatedWithAdressOIB>
  <DomainObject.Predmet.ProtustrankaWithAdress>
    <izvorni_sadrzaj>PRIMUS FOLIUM d.o.o. TAR Glavica 8 A, 52465 Tar</izvorni_sadrzaj>
    <derivirana_varijabla naziv="DomainObject.Predmet.ProtustrankaWithAdress_1">PRIMUS FOLIUM d.o.o. TAR Glavica 8 A, 52465 Tar</derivirana_varijabla>
  </DomainObject.Predmet.ProtustrankaWithAdress>
  <DomainObject.Predmet.ProtustrankaWithAdressOIB>
    <izvorni_sadrzaj>PRIMUS FOLIUM d.o.o. TAR, OIB 26126611122, Glavica 8 A, 52465 Tar</izvorni_sadrzaj>
    <derivirana_varijabla naziv="DomainObject.Predmet.ProtustrankaWithAdressOIB_1">PRIMUS FOLIUM d.o.o. TAR, OIB 26126611122, Glavica 8 A, 52465 Tar</derivirana_varijabla>
  </DomainObject.Predmet.ProtustrankaWithAdressOIB>
  <DomainObject.Predmet.ProtustrankaNazivFormated>
    <izvorni_sadrzaj>PRIMUS FOLIUM d.o.o. TAR</izvorni_sadrzaj>
    <derivirana_varijabla naziv="DomainObject.Predmet.ProtustrankaNazivFormated_1">PRIMUS FOLIUM d.o.o. TAR</derivirana_varijabla>
  </DomainObject.Predmet.ProtustrankaNazivFormated>
  <DomainObject.Predmet.ProtustrankaNazivFormatedOIB>
    <izvorni_sadrzaj>PRIMUS FOLIUM d.o.o. TAR, OIB 26126611122</izvorni_sadrzaj>
    <derivirana_varijabla naziv="DomainObject.Predmet.ProtustrankaNazivFormatedOIB_1">PRIMUS FOLIUM d.o.o. TAR, OIB 26126611122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166023.55</izvorni_sadrzaj>
    <derivirana_varijabla naziv="DomainObject.Predmet.TrenutnaVrijednost_1">166023.55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PRIMUS FOLIUM d.o.o. TAR</item>
    </izvorni_sadrzaj>
    <derivirana_varijabla naziv="DomainObject.Predmet.ProtuStrankaListFormated_1">
      <item>PRIMUS FOLIUM d.o.o. TAR</item>
    </derivirana_varijabla>
  </DomainObject.Predmet.ProtuStrankaListFormated>
  <DomainObject.Predmet.ProtuStrankaListFormatedOIB>
    <izvorni_sadrzaj>
      <item>PRIMUS FOLIUM d.o.o. TAR, OIB 26126611122</item>
    </izvorni_sadrzaj>
    <derivirana_varijabla naziv="DomainObject.Predmet.ProtuStrankaListFormatedOIB_1">
      <item>PRIMUS FOLIUM d.o.o. TAR, OIB 26126611122</item>
    </derivirana_varijabla>
  </DomainObject.Predmet.ProtuStrankaListFormatedOIB>
  <DomainObject.Predmet.ProtuStrankaListFormatedWithAdress>
    <izvorni_sadrzaj>
      <item>PRIMUS FOLIUM d.o.o. TAR, Glavica 8 A, 52465 Tar</item>
    </izvorni_sadrzaj>
    <derivirana_varijabla naziv="DomainObject.Predmet.ProtuStrankaListFormatedWithAdress_1">
      <item>PRIMUS FOLIUM d.o.o. TAR, Glavica 8 A, 52465 Tar</item>
    </derivirana_varijabla>
  </DomainObject.Predmet.ProtuStrankaListFormatedWithAdress>
  <DomainObject.Predmet.ProtuStrankaListFormatedWithAdressOIB>
    <izvorni_sadrzaj>
      <item>PRIMUS FOLIUM d.o.o. TAR, OIB 26126611122, Glavica 8 A, 52465 Tar</item>
    </izvorni_sadrzaj>
    <derivirana_varijabla naziv="DomainObject.Predmet.ProtuStrankaListFormatedWithAdressOIB_1">
      <item>PRIMUS FOLIUM d.o.o. TAR, OIB 26126611122, Glavica 8 A, 52465 Tar</item>
    </derivirana_varijabla>
  </DomainObject.Predmet.ProtuStrankaListFormatedWithAdressOIB>
  <DomainObject.Predmet.ProtuStrankaListNazivFormated>
    <izvorni_sadrzaj>
      <item>PRIMUS FOLIUM d.o.o. TAR</item>
    </izvorni_sadrzaj>
    <derivirana_varijabla naziv="DomainObject.Predmet.ProtuStrankaListNazivFormated_1">
      <item>PRIMUS FOLIUM d.o.o. TAR</item>
    </derivirana_varijabla>
  </DomainObject.Predmet.ProtuStrankaListNazivFormated>
  <DomainObject.Predmet.ProtuStrankaListNazivFormatedOIB>
    <izvorni_sadrzaj>
      <item>PRIMUS FOLIUM d.o.o. TAR, OIB 26126611122</item>
    </izvorni_sadrzaj>
    <derivirana_varijabla naziv="DomainObject.Predmet.ProtuStrankaListNazivFormatedOIB_1">
      <item>PRIMUS FOLIUM d.o.o. TAR, OIB 26126611122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PRIMUS FOLIUM d.o.o. TAR</izvorni_sadrzaj>
    <derivirana_varijabla naziv="DomainObject.Predmet.ProtustrankaIDrugi_1">PRIMUS FOLIUM d.o.o. TAR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PRIMUS FOLIUM d.o.o. TAR, OIB 26126611122, Glavica 8 A, 52465 Tar</izvorni_sadrzaj>
    <derivirana_varijabla naziv="DomainObject.Predmet.ProtustrankaIDrugiAdressOIB_1">PRIMUS FOLIUM d.o.o. TAR, OIB 26126611122, Glavica 8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PRIMUS FOLIUM d.o.o. TAR</item>
    </izvorni_sadrzaj>
    <derivirana_varijabla naziv="DomainObject.Predmet.SudioniciListNaziv_1">
      <item>FINANCIJSKA AGENCIJA, RC RIJEKA, PODRUŽNICA PULA, PULA</item>
      <item>PRIMUS FOLIUM d.o.o. TAR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PRIMUS FOLIUM d.o.o. TAR, OIB 26126611122, Glavica 8 A,52465 Tar</item>
    </izvorni_sadrzaj>
    <derivirana_varijabla naziv="DomainObject.Predmet.SudioniciListAdressOIB_1">
      <item>FINANCIJSKA AGENCIJA, RC RIJEKA, PODRUŽNICA PULA, PULA, OIB 85821130368, Ulica grada Vukovara 70,10000 Zagreb</item>
      <item>PRIMUS FOLIUM d.o.o. TAR, OIB 26126611122, Glavica 8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26126611122</item>
    </izvorni_sadrzaj>
    <derivirana_varijabla naziv="DomainObject.Predmet.SudioniciListNazivOIB_1">
      <item>, OIB 85821130368</item>
      <item>, OIB 26126611122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2646</properties:Characters>
  <properties:Lines>50</properties:Lines>
  <properties:Paragraphs>12</properties:Paragraphs>
  <properties:TotalTime>6</properties:TotalTime>
  <properties:ScaleCrop>false</properties:ScaleCrop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2017-07-26T05:49:00Z</dcterms:created>
  <dc:creator>Morena Brajuha</dc:creator>
  <dc:description/>
  <cp:keywords/>
  <cp:lastModifiedBy>Morena Brajuha</cp:lastModifiedBy>
  <cp:lastPrinted>2017-07-26T05:57:00Z</cp:lastPrinted>
  <dcterms:modified xmlns:xsi="http://www.w3.org/2001/XMLSchema-instance" xsi:type="dcterms:W3CDTF">2017-07-26T11:13:00Z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