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f0b4" w14:paraId="ae6f0b4" w:rsidRDefault="000631F6" w:rsidP="000631F6" w:rsidR="000631F6" w:rsidRPr="00545E9E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545E9E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545E9E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545E9E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545E9E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</w:r>
      <w:r w:rsidRPr="00545E9E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545E9E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545E9E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545E9E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545E9E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545E9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545E9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5A0AC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2397F" w:rsidP="0062397F" w:rsidR="0062397F" w:rsidRPr="005A0ACE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5A0ACE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</w:t>
      </w:r>
      <w:proofErr w:type="spellStart"/>
      <w:r w:rsidRPr="005A0ACE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5A0ACE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5A0ACE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5A0ACE">
        <w:rPr>
          <w:rFonts w:hAnsi="Times New Roman" w:ascii="Times New Roman"/>
          <w:sz w:val="22"/>
          <w:szCs w:val="22"/>
          <w:lang w:val="hr-HR"/>
        </w:rPr>
        <w:t>, u skraćenom stečajnom postupku povodom zahtjeva Financijske agencije, Regionalni centar Split, Podružnica Dubrovnik za pokretanje skraćenog stečajnog postupka nad dužnikom</w:t>
      </w:r>
      <w:r w:rsidR="005A0ACE" w:rsidRPr="005A0ACE">
        <w:rPr>
          <w:rFonts w:hAnsi="Times New Roman" w:ascii="Times New Roman"/>
          <w:sz w:val="22"/>
          <w:szCs w:val="22"/>
        </w:rPr>
        <w:t xml:space="preserve"> ORCA JEDRENJE </w:t>
      </w:r>
      <w:proofErr w:type="spellStart"/>
      <w:r w:rsidR="005A0ACE" w:rsidRPr="005A0ACE">
        <w:rPr>
          <w:rFonts w:hAnsi="Times New Roman" w:ascii="Times New Roman"/>
          <w:sz w:val="22"/>
          <w:szCs w:val="22"/>
        </w:rPr>
        <w:t>j.d.o.o</w:t>
      </w:r>
      <w:proofErr w:type="spellEnd"/>
      <w:r w:rsidR="005A0ACE" w:rsidRPr="005A0ACE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5A0ACE" w:rsidRPr="005A0ACE">
        <w:rPr>
          <w:rFonts w:hAnsi="Times New Roman" w:ascii="Times New Roman"/>
          <w:sz w:val="22"/>
          <w:szCs w:val="22"/>
        </w:rPr>
        <w:t>Kučište</w:t>
      </w:r>
      <w:proofErr w:type="spellEnd"/>
      <w:r w:rsidR="005A0ACE" w:rsidRPr="005A0ACE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A0ACE" w:rsidRPr="005A0ACE">
        <w:rPr>
          <w:rFonts w:hAnsi="Times New Roman" w:ascii="Times New Roman"/>
          <w:sz w:val="22"/>
          <w:szCs w:val="22"/>
        </w:rPr>
        <w:t>Kučište</w:t>
      </w:r>
      <w:proofErr w:type="spellEnd"/>
      <w:r w:rsidR="005A0ACE" w:rsidRPr="005A0ACE">
        <w:rPr>
          <w:rFonts w:hAnsi="Times New Roman" w:ascii="Times New Roman"/>
          <w:sz w:val="22"/>
          <w:szCs w:val="22"/>
        </w:rPr>
        <w:t xml:space="preserve"> 67, OIB</w:t>
      </w:r>
      <w:proofErr w:type="gramStart"/>
      <w:r w:rsidR="005A0ACE" w:rsidRPr="005A0ACE">
        <w:rPr>
          <w:rFonts w:hAnsi="Times New Roman" w:ascii="Times New Roman"/>
          <w:sz w:val="22"/>
          <w:szCs w:val="22"/>
        </w:rPr>
        <w:t>:13264311218</w:t>
      </w:r>
      <w:proofErr w:type="gramEnd"/>
      <w:r w:rsidR="005A0ACE" w:rsidRPr="005A0ACE">
        <w:rPr>
          <w:rFonts w:hAnsi="Times New Roman" w:ascii="Times New Roman"/>
          <w:sz w:val="22"/>
          <w:szCs w:val="22"/>
        </w:rPr>
        <w:t xml:space="preserve">, </w:t>
      </w:r>
      <w:r w:rsidRPr="005A0ACE">
        <w:rPr>
          <w:rFonts w:hAnsi="Times New Roman" w:ascii="Times New Roman"/>
          <w:sz w:val="22"/>
          <w:szCs w:val="22"/>
          <w:lang w:val="hr-HR"/>
        </w:rPr>
        <w:t xml:space="preserve"> dana 03. ožujka 2017. godine objavljuje</w:t>
      </w:r>
    </w:p>
    <w:p w:rsidRDefault="0062397F" w:rsidP="0062397F" w:rsidR="0062397F" w:rsidRPr="0062397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9D1550" w:rsidP="00997BA9" w:rsidR="009D1550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545E9E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545E9E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545E9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7275BF" w:rsidP="00E02095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</w:rPr>
      </w:pPr>
      <w:r w:rsidRPr="005E4023">
        <w:rPr>
          <w:rFonts w:hAnsi="Times New Roman" w:ascii="Times New Roman"/>
          <w:sz w:val="22"/>
          <w:szCs w:val="22"/>
          <w:lang w:val="hr-HR"/>
        </w:rPr>
        <w:t xml:space="preserve">Odbacuje se prijedlog za pokretanje skraćenog stečajnog postupka nad dužnikom </w:t>
      </w:r>
      <w:r w:rsidR="005E4023" w:rsidRPr="005E4023">
        <w:rPr>
          <w:rFonts w:hAnsi="Times New Roman" w:ascii="Times New Roman"/>
          <w:sz w:val="22"/>
          <w:szCs w:val="22"/>
        </w:rPr>
        <w:t xml:space="preserve">ORCA JEDRENJE </w:t>
      </w:r>
      <w:proofErr w:type="spellStart"/>
      <w:r w:rsidR="005E4023" w:rsidRPr="005E4023">
        <w:rPr>
          <w:rFonts w:hAnsi="Times New Roman" w:ascii="Times New Roman"/>
          <w:sz w:val="22"/>
          <w:szCs w:val="22"/>
        </w:rPr>
        <w:t>j.d.o.o</w:t>
      </w:r>
      <w:proofErr w:type="spellEnd"/>
      <w:r w:rsidR="005E4023" w:rsidRPr="005E4023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5E4023" w:rsidRPr="005E4023">
        <w:rPr>
          <w:rFonts w:hAnsi="Times New Roman" w:ascii="Times New Roman"/>
          <w:sz w:val="22"/>
          <w:szCs w:val="22"/>
        </w:rPr>
        <w:t>Kučište</w:t>
      </w:r>
      <w:proofErr w:type="spellEnd"/>
      <w:r w:rsidR="005E4023" w:rsidRPr="005E4023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E4023" w:rsidRPr="005E4023">
        <w:rPr>
          <w:rFonts w:hAnsi="Times New Roman" w:ascii="Times New Roman"/>
          <w:sz w:val="22"/>
          <w:szCs w:val="22"/>
        </w:rPr>
        <w:t>Kučište</w:t>
      </w:r>
      <w:proofErr w:type="spellEnd"/>
      <w:r w:rsidR="005E4023" w:rsidRPr="005E4023">
        <w:rPr>
          <w:rFonts w:hAnsi="Times New Roman" w:ascii="Times New Roman"/>
          <w:sz w:val="22"/>
          <w:szCs w:val="22"/>
        </w:rPr>
        <w:t xml:space="preserve"> 67, OIB</w:t>
      </w:r>
      <w:proofErr w:type="gramStart"/>
      <w:r w:rsidR="005E4023" w:rsidRPr="005E4023">
        <w:rPr>
          <w:rFonts w:hAnsi="Times New Roman" w:ascii="Times New Roman"/>
          <w:sz w:val="22"/>
          <w:szCs w:val="22"/>
        </w:rPr>
        <w:t>:13264311218</w:t>
      </w:r>
      <w:proofErr w:type="gramEnd"/>
      <w:r w:rsidR="005E4023" w:rsidRPr="005E4023">
        <w:rPr>
          <w:rFonts w:hAnsi="Times New Roman" w:ascii="Times New Roman"/>
          <w:sz w:val="22"/>
          <w:szCs w:val="22"/>
        </w:rPr>
        <w:t>.</w:t>
      </w:r>
    </w:p>
    <w:p w:rsidRDefault="002E1767" w:rsidP="007275BF" w:rsidR="002E1767" w:rsidRPr="005E402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 w:val="22"/>
          <w:szCs w:val="22"/>
        </w:rPr>
      </w:pPr>
    </w:p>
    <w:p w:rsidRDefault="005E4023" w:rsidP="007275BF" w:rsidR="005E4023" w:rsidRPr="005E402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b/>
          <w:sz w:val="22"/>
          <w:szCs w:val="22"/>
          <w:lang w:val="hr-HR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  <w:r w:rsidRPr="005E4023">
        <w:rPr>
          <w:rFonts w:hAnsi="Times New Roman" w:ascii="Times New Roman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 xml:space="preserve">    </w:t>
      </w:r>
      <w:proofErr w:type="spellStart"/>
      <w:r w:rsidRPr="007275BF">
        <w:rPr>
          <w:rFonts w:hAnsi="Times" w:ascii="Times"/>
          <w:b/>
          <w:sz w:val="22"/>
          <w:szCs w:val="22"/>
        </w:rPr>
        <w:t>Obrazloženje</w:t>
      </w:r>
      <w:proofErr w:type="spellEnd"/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E02095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 w:rsidRPr="007275BF">
        <w:rPr>
          <w:rFonts w:hAnsi="Times" w:ascii="Times"/>
          <w:sz w:val="22"/>
          <w:szCs w:val="22"/>
          <w:lang w:val="hr-HR"/>
        </w:rPr>
        <w:t xml:space="preserve">Financijska agencija, Regionalni centar Split, Podružnica Dubrovnik, podnijela je ovom sudu </w:t>
      </w:r>
      <w:r w:rsidR="00E02095">
        <w:rPr>
          <w:rFonts w:hAnsi="Times" w:ascii="Times"/>
          <w:sz w:val="22"/>
          <w:szCs w:val="22"/>
          <w:lang w:val="hr-HR"/>
        </w:rPr>
        <w:t xml:space="preserve">14. studenog </w:t>
      </w:r>
      <w:r w:rsidRPr="007275BF">
        <w:rPr>
          <w:rFonts w:hAnsi="Times" w:ascii="Times"/>
          <w:sz w:val="22"/>
          <w:szCs w:val="22"/>
          <w:lang w:val="hr-HR"/>
        </w:rPr>
        <w:t>2016. godine prijedlog za provedbu skraćenog stečajnog postupka nad dužnikom</w:t>
      </w:r>
      <w:r w:rsidR="005E4023" w:rsidRPr="005E4023">
        <w:rPr>
          <w:sz w:val="22"/>
          <w:szCs w:val="22"/>
        </w:rPr>
        <w:t xml:space="preserve"> </w:t>
      </w:r>
      <w:r w:rsidR="005E4023">
        <w:rPr>
          <w:sz w:val="22"/>
          <w:szCs w:val="22"/>
        </w:rPr>
        <w:t xml:space="preserve">ORCA JEDRENJE </w:t>
      </w:r>
      <w:proofErr w:type="spellStart"/>
      <w:r w:rsidR="005E4023">
        <w:rPr>
          <w:sz w:val="22"/>
          <w:szCs w:val="22"/>
        </w:rPr>
        <w:t>j.d.o.o</w:t>
      </w:r>
      <w:proofErr w:type="spellEnd"/>
      <w:r w:rsidR="005E4023">
        <w:rPr>
          <w:sz w:val="22"/>
          <w:szCs w:val="22"/>
        </w:rPr>
        <w:t xml:space="preserve">., </w:t>
      </w:r>
      <w:proofErr w:type="spellStart"/>
      <w:r w:rsidR="005E4023">
        <w:rPr>
          <w:sz w:val="22"/>
          <w:szCs w:val="22"/>
        </w:rPr>
        <w:t>Kučište</w:t>
      </w:r>
      <w:proofErr w:type="spellEnd"/>
      <w:r w:rsidR="005E4023">
        <w:rPr>
          <w:sz w:val="22"/>
          <w:szCs w:val="22"/>
        </w:rPr>
        <w:t xml:space="preserve">, </w:t>
      </w:r>
      <w:proofErr w:type="spellStart"/>
      <w:r w:rsidR="005E4023">
        <w:rPr>
          <w:sz w:val="22"/>
          <w:szCs w:val="22"/>
        </w:rPr>
        <w:t>Kučište</w:t>
      </w:r>
      <w:proofErr w:type="spellEnd"/>
      <w:r w:rsidR="005E4023">
        <w:rPr>
          <w:sz w:val="22"/>
          <w:szCs w:val="22"/>
        </w:rPr>
        <w:t xml:space="preserve"> 67, OIB</w:t>
      </w:r>
      <w:proofErr w:type="gramStart"/>
      <w:r w:rsidR="005E4023">
        <w:rPr>
          <w:sz w:val="22"/>
          <w:szCs w:val="22"/>
        </w:rPr>
        <w:t>:13264311218</w:t>
      </w:r>
      <w:proofErr w:type="gramEnd"/>
      <w:r w:rsidR="005E4023">
        <w:rPr>
          <w:sz w:val="22"/>
          <w:szCs w:val="22"/>
        </w:rPr>
        <w:t xml:space="preserve">, </w:t>
      </w:r>
      <w:r w:rsidR="00EA6789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275BF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7275BF">
        <w:rPr>
          <w:rFonts w:hAnsi="Times" w:ascii="Times"/>
          <w:sz w:val="22"/>
          <w:szCs w:val="22"/>
          <w:lang w:val="hr-HR"/>
        </w:rPr>
        <w:t xml:space="preserve">u kojem navodi da dužnik na dan </w:t>
      </w:r>
      <w:r w:rsidR="00424E4D">
        <w:rPr>
          <w:rFonts w:hAnsi="Times" w:ascii="Times"/>
          <w:sz w:val="22"/>
          <w:szCs w:val="22"/>
          <w:lang w:val="hr-HR"/>
        </w:rPr>
        <w:t xml:space="preserve">07. prosinca </w:t>
      </w:r>
      <w:r w:rsidRPr="007275BF">
        <w:rPr>
          <w:rFonts w:hAnsi="Times" w:ascii="Times"/>
          <w:sz w:val="22"/>
          <w:szCs w:val="22"/>
          <w:lang w:val="hr-HR"/>
        </w:rPr>
        <w:t xml:space="preserve">2016. godine dužnik u </w:t>
      </w:r>
      <w:r w:rsidRPr="007275BF">
        <w:rPr>
          <w:rFonts w:cs="Arial" w:hAnsi="Times" w:ascii="Times"/>
          <w:sz w:val="22"/>
          <w:szCs w:val="22"/>
          <w:lang w:val="hr-HR"/>
        </w:rPr>
        <w:t>Očevidniku redoslijeda plaćanja ima evidentirane neizvršene osnove za plaćanje u neprekinutom razdoblju od 120 dana, u ukupnom iznosu</w:t>
      </w:r>
      <w:r w:rsidR="00424E4D">
        <w:rPr>
          <w:rFonts w:cs="Arial" w:hAnsi="Times" w:ascii="Times"/>
          <w:sz w:val="22"/>
          <w:szCs w:val="22"/>
          <w:lang w:val="hr-HR"/>
        </w:rPr>
        <w:t xml:space="preserve"> 17. 809,42 kune</w:t>
      </w:r>
      <w:r w:rsidRPr="007275BF">
        <w:rPr>
          <w:rFonts w:cs="Arial" w:hAnsi="Times" w:ascii="Times"/>
          <w:sz w:val="22"/>
          <w:szCs w:val="22"/>
          <w:lang w:val="hr-HR"/>
        </w:rPr>
        <w:t xml:space="preserve">, te da nema zaposlenih, kao i </w:t>
      </w:r>
      <w:r w:rsidR="00E02095">
        <w:rPr>
          <w:rFonts w:cs="Arial" w:hAnsi="Times" w:ascii="Times"/>
          <w:sz w:val="22"/>
          <w:szCs w:val="22"/>
          <w:lang w:val="hr-HR"/>
        </w:rPr>
        <w:t>da ima otvore</w:t>
      </w:r>
      <w:r w:rsidR="005E4023">
        <w:rPr>
          <w:rFonts w:cs="Arial" w:hAnsi="Times" w:ascii="Times"/>
          <w:sz w:val="22"/>
          <w:szCs w:val="22"/>
          <w:lang w:val="hr-HR"/>
        </w:rPr>
        <w:t>n račun kod</w:t>
      </w:r>
      <w:r w:rsidR="00EA6789">
        <w:rPr>
          <w:rFonts w:cs="Arial" w:hAnsi="Times" w:ascii="Times"/>
          <w:sz w:val="22"/>
          <w:szCs w:val="22"/>
          <w:lang w:val="hr-HR"/>
        </w:rPr>
        <w:t xml:space="preserve"> </w:t>
      </w:r>
      <w:r w:rsidR="00424E4D">
        <w:rPr>
          <w:rFonts w:cs="Arial" w:hAnsi="Times" w:ascii="Times"/>
          <w:sz w:val="22"/>
          <w:szCs w:val="22"/>
          <w:lang w:val="hr-HR"/>
        </w:rPr>
        <w:t>OTP banka Hrvatska d.d. HR6024070001100428374.</w:t>
      </w:r>
    </w:p>
    <w:p w:rsidRDefault="005E4023" w:rsidP="00E02095" w:rsidR="005E4023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E02095" w:rsidP="00E02095" w:rsidR="00E02095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 xml:space="preserve">Ovaj sud je oglasom od </w:t>
      </w:r>
      <w:r w:rsidR="005E4023">
        <w:rPr>
          <w:rFonts w:cs="Arial" w:hAnsi="Times" w:ascii="Times"/>
          <w:sz w:val="22"/>
          <w:szCs w:val="22"/>
          <w:lang w:val="hr-HR"/>
        </w:rPr>
        <w:t>17. prosinca 2016</w:t>
      </w:r>
      <w:r>
        <w:rPr>
          <w:rFonts w:cs="Arial" w:hAnsi="Times" w:ascii="Times"/>
          <w:sz w:val="22"/>
          <w:szCs w:val="22"/>
          <w:lang w:val="hr-HR"/>
        </w:rPr>
        <w:t xml:space="preserve">. godine pozvao osobe ovlaštene za zastupanje </w:t>
      </w:r>
    </w:p>
    <w:p w:rsidRDefault="00E02095" w:rsidP="00E02095" w:rsidR="00E02095" w:rsidRPr="00E0209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E02095">
        <w:rPr>
          <w:rFonts w:hAnsi="Times New Roman" w:ascii="Times New Roman"/>
          <w:sz w:val="22"/>
          <w:szCs w:val="22"/>
          <w:lang w:val="hr-HR"/>
        </w:rPr>
        <w:t>u roku 15 dana od dana objave oglasa podnesu sudu javnobilježnički ovjerovljen popis imovine i obvez</w:t>
      </w:r>
      <w:r>
        <w:rPr>
          <w:rFonts w:hAnsi="Times New Roman" w:ascii="Times New Roman"/>
          <w:sz w:val="22"/>
          <w:szCs w:val="22"/>
          <w:lang w:val="hr-HR"/>
        </w:rPr>
        <w:t>a dužnika na propisanom obrascu, te pozvao  vjerovnike</w:t>
      </w:r>
      <w:r w:rsidRPr="00E02095">
        <w:rPr>
          <w:rFonts w:hAnsi="Times New Roman" w:ascii="Times New Roman"/>
          <w:sz w:val="22"/>
          <w:szCs w:val="22"/>
          <w:lang w:val="hr-HR"/>
        </w:rPr>
        <w:t xml:space="preserve"> dužnika da najkasnije u roku od </w:t>
      </w:r>
      <w:proofErr w:type="spellStart"/>
      <w:r w:rsidRPr="00E02095">
        <w:rPr>
          <w:rFonts w:hAnsi="Times New Roman" w:ascii="Times New Roman"/>
          <w:sz w:val="22"/>
          <w:szCs w:val="22"/>
          <w:lang w:val="hr-HR"/>
        </w:rPr>
        <w:t>četrdesetpet</w:t>
      </w:r>
      <w:proofErr w:type="spellEnd"/>
      <w:r w:rsidRPr="00E02095">
        <w:rPr>
          <w:rFonts w:hAnsi="Times New Roman" w:ascii="Times New Roman"/>
          <w:sz w:val="22"/>
          <w:szCs w:val="22"/>
          <w:lang w:val="hr-HR"/>
        </w:rPr>
        <w:t xml:space="preserve"> (45) dana od dana objave ovog oglasa predlože otvaranje stečajnog postupka nad dužnikom. </w:t>
      </w:r>
    </w:p>
    <w:p w:rsidRDefault="00E02095" w:rsidP="00E02095" w:rsidR="00E0209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</w:p>
    <w:p w:rsidRDefault="00424E4D" w:rsidP="00995BE7" w:rsidR="00995BE7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Arial" w:hAnsi="Times" w:ascii="Times"/>
          <w:sz w:val="22"/>
          <w:szCs w:val="22"/>
          <w:lang w:val="hr-HR"/>
        </w:rPr>
      </w:pPr>
      <w:r>
        <w:rPr>
          <w:rFonts w:cs="Arial" w:hAnsi="Times" w:ascii="Times"/>
          <w:sz w:val="22"/>
          <w:szCs w:val="22"/>
          <w:lang w:val="hr-HR"/>
        </w:rPr>
        <w:t>Duž</w:t>
      </w:r>
      <w:r w:rsidR="002E1767">
        <w:rPr>
          <w:rFonts w:cs="Arial" w:hAnsi="Times" w:ascii="Times"/>
          <w:sz w:val="22"/>
          <w:szCs w:val="22"/>
          <w:lang w:val="hr-HR"/>
        </w:rPr>
        <w:t>nik je ovom sudu podnio podnesak dana</w:t>
      </w:r>
      <w:r>
        <w:rPr>
          <w:rFonts w:cs="Arial" w:hAnsi="Times" w:ascii="Times"/>
          <w:sz w:val="22"/>
          <w:szCs w:val="22"/>
          <w:lang w:val="hr-HR"/>
        </w:rPr>
        <w:t xml:space="preserve"> 24. veljače 2017. godine uz koji dostavlja Očevidnik FINE od 13. veljače 2017. godine iz kojeg proizlazi da </w:t>
      </w:r>
      <w:r w:rsidR="002E1767">
        <w:rPr>
          <w:rFonts w:cs="Arial" w:hAnsi="Times" w:ascii="Times"/>
          <w:sz w:val="22"/>
          <w:szCs w:val="22"/>
          <w:lang w:val="hr-HR"/>
        </w:rPr>
        <w:t xml:space="preserve">je stanje </w:t>
      </w:r>
      <w:r w:rsidR="00995BE7">
        <w:rPr>
          <w:rFonts w:cs="Arial" w:hAnsi="Times" w:ascii="Times"/>
          <w:sz w:val="22"/>
          <w:szCs w:val="22"/>
          <w:lang w:val="hr-HR"/>
        </w:rPr>
        <w:t>dužnik</w:t>
      </w:r>
      <w:r w:rsidR="002E1767">
        <w:rPr>
          <w:rFonts w:cs="Arial" w:hAnsi="Times" w:ascii="Times"/>
          <w:sz w:val="22"/>
          <w:szCs w:val="22"/>
          <w:lang w:val="hr-HR"/>
        </w:rPr>
        <w:t>ovih obveza</w:t>
      </w:r>
      <w:r w:rsidR="00995BE7">
        <w:rPr>
          <w:rFonts w:cs="Arial" w:hAnsi="Times" w:ascii="Times"/>
          <w:sz w:val="22"/>
          <w:szCs w:val="22"/>
          <w:lang w:val="hr-HR"/>
        </w:rPr>
        <w:t xml:space="preserve"> na dan </w:t>
      </w:r>
      <w:r>
        <w:rPr>
          <w:rFonts w:cs="Arial" w:hAnsi="Times" w:ascii="Times"/>
          <w:sz w:val="22"/>
          <w:szCs w:val="22"/>
          <w:lang w:val="hr-HR"/>
        </w:rPr>
        <w:t>13</w:t>
      </w:r>
      <w:r w:rsidR="00E02095">
        <w:rPr>
          <w:rFonts w:cs="Arial" w:hAnsi="Times" w:ascii="Times"/>
          <w:sz w:val="22"/>
          <w:szCs w:val="22"/>
          <w:lang w:val="hr-HR"/>
        </w:rPr>
        <w:t xml:space="preserve">. </w:t>
      </w:r>
      <w:r w:rsidR="00EA6789">
        <w:rPr>
          <w:rFonts w:cs="Arial" w:hAnsi="Times" w:ascii="Times"/>
          <w:sz w:val="22"/>
          <w:szCs w:val="22"/>
          <w:lang w:val="hr-HR"/>
        </w:rPr>
        <w:t>veljače 2017.</w:t>
      </w:r>
      <w:r w:rsidR="00995BE7">
        <w:rPr>
          <w:rFonts w:cs="Arial" w:hAnsi="Times" w:ascii="Times"/>
          <w:sz w:val="22"/>
          <w:szCs w:val="22"/>
          <w:lang w:val="hr-HR"/>
        </w:rPr>
        <w:t>godine u Očevidniku redoslijeda za plaćanje</w:t>
      </w:r>
      <w:r>
        <w:rPr>
          <w:rFonts w:cs="Arial" w:hAnsi="Times" w:ascii="Times"/>
          <w:sz w:val="22"/>
          <w:szCs w:val="22"/>
          <w:lang w:val="hr-HR"/>
        </w:rPr>
        <w:t xml:space="preserve"> s obračunatom kamatom i to ukupne obveze po osnovama, ukupne zapljene, ukupne kamate naplate, ukupna naplaćena sredstava</w:t>
      </w:r>
      <w:r w:rsidR="002E1767">
        <w:rPr>
          <w:rFonts w:cs="Arial" w:hAnsi="Times" w:ascii="Times"/>
          <w:sz w:val="22"/>
          <w:szCs w:val="22"/>
          <w:lang w:val="hr-HR"/>
        </w:rPr>
        <w:t>-</w:t>
      </w:r>
      <w:r>
        <w:rPr>
          <w:rFonts w:cs="Arial" w:hAnsi="Times" w:ascii="Times"/>
          <w:sz w:val="22"/>
          <w:szCs w:val="22"/>
          <w:lang w:val="hr-HR"/>
        </w:rPr>
        <w:t xml:space="preserve"> stanje 0</w:t>
      </w:r>
      <w:r w:rsidR="002E1767">
        <w:rPr>
          <w:rFonts w:cs="Arial" w:hAnsi="Times" w:ascii="Times"/>
          <w:sz w:val="22"/>
          <w:szCs w:val="22"/>
          <w:lang w:val="hr-HR"/>
        </w:rPr>
        <w:t xml:space="preserve"> kao i</w:t>
      </w:r>
      <w:r>
        <w:rPr>
          <w:rFonts w:cs="Arial" w:hAnsi="Times" w:ascii="Times"/>
          <w:sz w:val="22"/>
          <w:szCs w:val="22"/>
          <w:lang w:val="hr-HR"/>
        </w:rPr>
        <w:t xml:space="preserve"> stanje blokade </w:t>
      </w:r>
      <w:r w:rsidR="00995BE7">
        <w:rPr>
          <w:rFonts w:cs="Arial" w:hAnsi="Times" w:ascii="Times"/>
          <w:sz w:val="22"/>
          <w:szCs w:val="22"/>
          <w:lang w:val="hr-HR"/>
        </w:rPr>
        <w:t xml:space="preserve"> </w:t>
      </w:r>
      <w:r w:rsidR="002E1767">
        <w:rPr>
          <w:rFonts w:cs="Arial" w:hAnsi="Times" w:ascii="Times"/>
          <w:sz w:val="22"/>
          <w:szCs w:val="22"/>
          <w:lang w:val="hr-HR"/>
        </w:rPr>
        <w:t>0</w:t>
      </w:r>
      <w:r w:rsidR="00995BE7">
        <w:rPr>
          <w:rFonts w:cs="Arial" w:hAnsi="Times" w:ascii="Times"/>
          <w:sz w:val="22"/>
          <w:szCs w:val="22"/>
          <w:lang w:val="hr-HR"/>
        </w:rPr>
        <w:t>.</w:t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7275BF" w:rsidP="007275BF" w:rsidR="00995B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Arial"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</w:r>
      <w:proofErr w:type="gramStart"/>
      <w:r w:rsidRPr="007275BF">
        <w:rPr>
          <w:rFonts w:hAnsi="Times" w:ascii="Times"/>
          <w:sz w:val="22"/>
          <w:szCs w:val="22"/>
        </w:rPr>
        <w:t xml:space="preserve">U </w:t>
      </w:r>
      <w:proofErr w:type="spellStart"/>
      <w:r w:rsidRPr="007275BF">
        <w:rPr>
          <w:rFonts w:hAnsi="Times" w:ascii="Times"/>
          <w:sz w:val="22"/>
          <w:szCs w:val="22"/>
        </w:rPr>
        <w:t>smislu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čl</w:t>
      </w:r>
      <w:proofErr w:type="spellEnd"/>
      <w:r w:rsidRPr="007275BF">
        <w:rPr>
          <w:rFonts w:hAnsi="Times" w:ascii="Times"/>
          <w:sz w:val="22"/>
          <w:szCs w:val="22"/>
        </w:rPr>
        <w:t>.</w:t>
      </w:r>
      <w:proofErr w:type="gramEnd"/>
      <w:r w:rsidRPr="007275BF">
        <w:rPr>
          <w:rFonts w:hAnsi="Times" w:ascii="Times"/>
          <w:sz w:val="22"/>
          <w:szCs w:val="22"/>
        </w:rPr>
        <w:t xml:space="preserve"> 428. </w:t>
      </w:r>
      <w:proofErr w:type="spellStart"/>
      <w:r w:rsidRPr="007275BF">
        <w:rPr>
          <w:rFonts w:cs="Arial" w:hAnsi="Times" w:ascii="Times"/>
          <w:sz w:val="22"/>
          <w:szCs w:val="22"/>
        </w:rPr>
        <w:t>Stečajnog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zakona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(NN br. 71/15 </w:t>
      </w:r>
      <w:proofErr w:type="spellStart"/>
      <w:r w:rsidRPr="007275BF">
        <w:rPr>
          <w:rFonts w:cs="Arial" w:hAnsi="Times" w:ascii="Times"/>
          <w:sz w:val="22"/>
          <w:szCs w:val="22"/>
        </w:rPr>
        <w:t>dalje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: SZ-a) </w:t>
      </w:r>
      <w:proofErr w:type="spellStart"/>
      <w:r w:rsidRPr="007275BF">
        <w:rPr>
          <w:rFonts w:cs="Arial" w:hAnsi="Times" w:ascii="Times"/>
          <w:sz w:val="22"/>
          <w:szCs w:val="22"/>
        </w:rPr>
        <w:t>sud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će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provesti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skraćeni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stečajni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postpak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7275BF">
        <w:rPr>
          <w:rFonts w:cs="Arial" w:hAnsi="Times" w:ascii="Times"/>
          <w:sz w:val="22"/>
          <w:szCs w:val="22"/>
        </w:rPr>
        <w:t>nad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pravnom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osobom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ispunjene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sljedeće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pretpostavke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: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nema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zaposlenih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,  </w:t>
      </w:r>
      <w:proofErr w:type="spellStart"/>
      <w:r w:rsidRPr="007275BF">
        <w:rPr>
          <w:rFonts w:cs="Arial" w:hAnsi="Times" w:ascii="Times"/>
          <w:sz w:val="22"/>
          <w:szCs w:val="22"/>
        </w:rPr>
        <w:lastRenderedPageBreak/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cs="Arial" w:hAnsi="Times" w:ascii="Times"/>
          <w:sz w:val="22"/>
          <w:szCs w:val="22"/>
        </w:rPr>
        <w:t>Očevidniku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redoslijeda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plaćanja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ima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evidentirane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neizvršene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osnove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za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plaćanje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cs="Arial" w:hAnsi="Times" w:ascii="Times"/>
          <w:sz w:val="22"/>
          <w:szCs w:val="22"/>
        </w:rPr>
        <w:t>neprekinutom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razdoblju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od 120 dana </w:t>
      </w:r>
      <w:proofErr w:type="spellStart"/>
      <w:r w:rsidRPr="007275BF">
        <w:rPr>
          <w:rFonts w:cs="Arial" w:hAnsi="Times" w:ascii="Times"/>
          <w:sz w:val="22"/>
          <w:szCs w:val="22"/>
        </w:rPr>
        <w:t>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ako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nisu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ispunjene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pretpostavke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7275BF">
        <w:rPr>
          <w:rFonts w:cs="Arial" w:hAnsi="Times" w:ascii="Times"/>
          <w:sz w:val="22"/>
          <w:szCs w:val="22"/>
        </w:rPr>
        <w:t>za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pokretanje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 </w:t>
      </w:r>
      <w:proofErr w:type="spellStart"/>
      <w:r w:rsidRPr="007275BF">
        <w:rPr>
          <w:rFonts w:cs="Arial" w:hAnsi="Times" w:ascii="Times"/>
          <w:sz w:val="22"/>
          <w:szCs w:val="22"/>
        </w:rPr>
        <w:t>drugog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postupka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radi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brisanja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iz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sudskog</w:t>
      </w:r>
      <w:proofErr w:type="spellEnd"/>
      <w:r w:rsidRPr="007275BF">
        <w:rPr>
          <w:rFonts w:cs="Arial" w:hAnsi="Times" w:ascii="Times"/>
          <w:sz w:val="22"/>
          <w:szCs w:val="22"/>
        </w:rPr>
        <w:t xml:space="preserve"> </w:t>
      </w:r>
      <w:proofErr w:type="spellStart"/>
      <w:r w:rsidRPr="007275BF">
        <w:rPr>
          <w:rFonts w:cs="Arial" w:hAnsi="Times" w:ascii="Times"/>
          <w:sz w:val="22"/>
          <w:szCs w:val="22"/>
        </w:rPr>
        <w:t>registra</w:t>
      </w:r>
      <w:proofErr w:type="spellEnd"/>
      <w:r w:rsidRPr="007275BF">
        <w:rPr>
          <w:rFonts w:cs="Arial" w:hAnsi="Times" w:ascii="Times"/>
          <w:sz w:val="22"/>
          <w:szCs w:val="22"/>
        </w:rPr>
        <w:t>.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  <w:t xml:space="preserve"> S </w:t>
      </w:r>
      <w:proofErr w:type="spellStart"/>
      <w:r w:rsidRPr="007275BF">
        <w:rPr>
          <w:rFonts w:hAnsi="Times" w:ascii="Times"/>
          <w:sz w:val="22"/>
          <w:szCs w:val="22"/>
        </w:rPr>
        <w:t>obzirom</w:t>
      </w:r>
      <w:proofErr w:type="spellEnd"/>
      <w:r w:rsidRPr="007275BF">
        <w:rPr>
          <w:rFonts w:hAnsi="Times" w:ascii="Times"/>
          <w:sz w:val="22"/>
          <w:szCs w:val="22"/>
        </w:rPr>
        <w:t xml:space="preserve"> da </w:t>
      </w:r>
      <w:proofErr w:type="spellStart"/>
      <w:r w:rsidRPr="007275BF">
        <w:rPr>
          <w:rFonts w:hAnsi="Times" w:ascii="Times"/>
          <w:sz w:val="22"/>
          <w:szCs w:val="22"/>
        </w:rPr>
        <w:t>iz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stanja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spisa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proizlazi</w:t>
      </w:r>
      <w:proofErr w:type="spellEnd"/>
      <w:r w:rsidRPr="007275BF">
        <w:rPr>
          <w:rFonts w:hAnsi="Times" w:ascii="Times"/>
          <w:sz w:val="22"/>
          <w:szCs w:val="22"/>
        </w:rPr>
        <w:t xml:space="preserve"> da </w:t>
      </w:r>
      <w:proofErr w:type="spellStart"/>
      <w:r w:rsidRPr="007275BF">
        <w:rPr>
          <w:rFonts w:hAnsi="Times" w:ascii="Times"/>
          <w:sz w:val="22"/>
          <w:szCs w:val="22"/>
        </w:rPr>
        <w:t>dužnik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Očevidniku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redoslijeda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za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plaćanje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proofErr w:type="gramStart"/>
      <w:r w:rsidRPr="007275BF">
        <w:rPr>
          <w:rFonts w:hAnsi="Times" w:ascii="Times"/>
          <w:sz w:val="22"/>
          <w:szCs w:val="22"/>
        </w:rPr>
        <w:t>nema</w:t>
      </w:r>
      <w:proofErr w:type="spellEnd"/>
      <w:proofErr w:type="gram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evidentiranih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neizvršenih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osnova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za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plaćanje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neprekidnom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razdoblju</w:t>
      </w:r>
      <w:proofErr w:type="spellEnd"/>
      <w:r w:rsidRPr="007275BF">
        <w:rPr>
          <w:rFonts w:hAnsi="Times" w:ascii="Times"/>
          <w:sz w:val="22"/>
          <w:szCs w:val="22"/>
        </w:rPr>
        <w:t xml:space="preserve"> od 120 dana, to </w:t>
      </w:r>
      <w:proofErr w:type="spellStart"/>
      <w:r w:rsidRPr="007275BF">
        <w:rPr>
          <w:rFonts w:hAnsi="Times" w:ascii="Times"/>
          <w:sz w:val="22"/>
          <w:szCs w:val="22"/>
        </w:rPr>
        <w:t>nisu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kumulativno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ispunjene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pretpostavke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za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vođenje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skraćenog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stečajnog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postupka</w:t>
      </w:r>
      <w:proofErr w:type="spell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smislu</w:t>
      </w:r>
      <w:proofErr w:type="spellEnd"/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čl</w:t>
      </w:r>
      <w:proofErr w:type="spellEnd"/>
      <w:r w:rsidRPr="007275BF">
        <w:rPr>
          <w:rFonts w:hAnsi="Times" w:ascii="Times"/>
          <w:sz w:val="22"/>
          <w:szCs w:val="22"/>
        </w:rPr>
        <w:t xml:space="preserve">. 428. SZ-a, </w:t>
      </w:r>
      <w:proofErr w:type="spellStart"/>
      <w:r w:rsidRPr="007275BF">
        <w:rPr>
          <w:rFonts w:hAnsi="Times" w:ascii="Times"/>
          <w:sz w:val="22"/>
          <w:szCs w:val="22"/>
        </w:rPr>
        <w:t>odlučeno</w:t>
      </w:r>
      <w:proofErr w:type="spellEnd"/>
      <w:r w:rsidR="00E02095">
        <w:rPr>
          <w:rFonts w:hAnsi="Times" w:ascii="Times"/>
          <w:sz w:val="22"/>
          <w:szCs w:val="22"/>
        </w:rPr>
        <w:t xml:space="preserve"> </w:t>
      </w:r>
      <w:proofErr w:type="gramStart"/>
      <w:r w:rsidR="00E02095">
        <w:rPr>
          <w:rFonts w:hAnsi="Times" w:ascii="Times"/>
          <w:sz w:val="22"/>
          <w:szCs w:val="22"/>
        </w:rPr>
        <w:t xml:space="preserve">je </w:t>
      </w:r>
      <w:r w:rsidRPr="007275BF">
        <w:rPr>
          <w:rFonts w:hAnsi="Times" w:ascii="Times"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sz w:val="22"/>
          <w:szCs w:val="22"/>
        </w:rPr>
        <w:t>kao</w:t>
      </w:r>
      <w:proofErr w:type="spellEnd"/>
      <w:proofErr w:type="gramEnd"/>
      <w:r w:rsidRPr="007275BF">
        <w:rPr>
          <w:rFonts w:hAnsi="Times" w:ascii="Times"/>
          <w:sz w:val="22"/>
          <w:szCs w:val="22"/>
        </w:rPr>
        <w:t xml:space="preserve"> u </w:t>
      </w:r>
      <w:proofErr w:type="spellStart"/>
      <w:r w:rsidRPr="007275BF">
        <w:rPr>
          <w:rFonts w:hAnsi="Times" w:ascii="Times"/>
          <w:sz w:val="22"/>
          <w:szCs w:val="22"/>
        </w:rPr>
        <w:t>izreci</w:t>
      </w:r>
      <w:proofErr w:type="spellEnd"/>
      <w:r w:rsidRPr="007275BF">
        <w:rPr>
          <w:rFonts w:hAnsi="Times" w:ascii="Times"/>
          <w:sz w:val="22"/>
          <w:szCs w:val="22"/>
        </w:rPr>
        <w:t>.</w:t>
      </w:r>
    </w:p>
    <w:p w:rsidRDefault="007275BF" w:rsidP="007275BF" w:rsid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</w:rPr>
      </w:pPr>
      <w:r w:rsidRPr="007275BF">
        <w:rPr>
          <w:rFonts w:hAnsi="Times" w:ascii="Times"/>
          <w:sz w:val="22"/>
          <w:szCs w:val="22"/>
        </w:rPr>
        <w:tab/>
      </w:r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" w:ascii="Times"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 xml:space="preserve">U </w:t>
      </w:r>
      <w:proofErr w:type="spellStart"/>
      <w:r w:rsidRPr="007275BF">
        <w:rPr>
          <w:rFonts w:hAnsi="Times" w:ascii="Times"/>
          <w:b/>
          <w:sz w:val="22"/>
          <w:szCs w:val="22"/>
        </w:rPr>
        <w:t>Dubrovniku</w:t>
      </w:r>
      <w:proofErr w:type="spellEnd"/>
      <w:r w:rsidRPr="007275BF">
        <w:rPr>
          <w:rFonts w:hAnsi="Times" w:ascii="Times"/>
          <w:b/>
          <w:sz w:val="22"/>
          <w:szCs w:val="22"/>
        </w:rPr>
        <w:t xml:space="preserve">, </w:t>
      </w:r>
      <w:proofErr w:type="gramStart"/>
      <w:r w:rsidRPr="007275BF">
        <w:rPr>
          <w:rFonts w:hAnsi="Times" w:ascii="Times"/>
          <w:b/>
          <w:sz w:val="22"/>
          <w:szCs w:val="22"/>
        </w:rPr>
        <w:t>dana</w:t>
      </w:r>
      <w:proofErr w:type="gramEnd"/>
      <w:r w:rsidRPr="007275BF">
        <w:rPr>
          <w:rFonts w:hAnsi="Times" w:ascii="Times"/>
          <w:b/>
          <w:sz w:val="22"/>
          <w:szCs w:val="22"/>
        </w:rPr>
        <w:t xml:space="preserve"> </w:t>
      </w:r>
      <w:r w:rsidR="00EA6789">
        <w:rPr>
          <w:rFonts w:hAnsi="Times" w:ascii="Times"/>
          <w:b/>
          <w:sz w:val="22"/>
          <w:szCs w:val="22"/>
        </w:rPr>
        <w:t xml:space="preserve">03. </w:t>
      </w:r>
      <w:proofErr w:type="spellStart"/>
      <w:proofErr w:type="gramStart"/>
      <w:r w:rsidR="00EA6789">
        <w:rPr>
          <w:rFonts w:hAnsi="Times" w:ascii="Times"/>
          <w:b/>
          <w:sz w:val="22"/>
          <w:szCs w:val="22"/>
        </w:rPr>
        <w:t>ožujka</w:t>
      </w:r>
      <w:proofErr w:type="spellEnd"/>
      <w:proofErr w:type="gramEnd"/>
      <w:r w:rsidR="00EA6789">
        <w:rPr>
          <w:rFonts w:hAnsi="Times" w:ascii="Times"/>
          <w:b/>
          <w:sz w:val="22"/>
          <w:szCs w:val="22"/>
        </w:rPr>
        <w:t xml:space="preserve"> </w:t>
      </w:r>
      <w:r w:rsidR="00E02095">
        <w:rPr>
          <w:rFonts w:hAnsi="Times" w:ascii="Times"/>
          <w:b/>
          <w:sz w:val="22"/>
          <w:szCs w:val="22"/>
        </w:rPr>
        <w:t>2017</w:t>
      </w:r>
      <w:r w:rsidRPr="007275BF">
        <w:rPr>
          <w:rFonts w:hAnsi="Times" w:ascii="Times"/>
          <w:b/>
          <w:sz w:val="22"/>
          <w:szCs w:val="22"/>
        </w:rPr>
        <w:t xml:space="preserve">. </w:t>
      </w:r>
      <w:proofErr w:type="spellStart"/>
      <w:proofErr w:type="gramStart"/>
      <w:r w:rsidRPr="007275BF">
        <w:rPr>
          <w:rFonts w:hAnsi="Times" w:ascii="Times"/>
          <w:b/>
          <w:sz w:val="22"/>
          <w:szCs w:val="22"/>
        </w:rPr>
        <w:t>godine</w:t>
      </w:r>
      <w:proofErr w:type="spellEnd"/>
      <w:proofErr w:type="gramEnd"/>
    </w:p>
    <w:p w:rsidRDefault="00995BE7" w:rsidP="007275BF" w:rsidR="00995BE7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proofErr w:type="spellStart"/>
      <w:r w:rsidRPr="007275BF">
        <w:rPr>
          <w:rFonts w:hAnsi="Times" w:ascii="Times"/>
          <w:b/>
          <w:sz w:val="22"/>
          <w:szCs w:val="22"/>
        </w:rPr>
        <w:t>Sudski</w:t>
      </w:r>
      <w:proofErr w:type="spellEnd"/>
      <w:r w:rsidRPr="007275BF">
        <w:rPr>
          <w:rFonts w:hAnsi="Times" w:ascii="Times"/>
          <w:b/>
          <w:sz w:val="22"/>
          <w:szCs w:val="22"/>
        </w:rPr>
        <w:t xml:space="preserve"> </w:t>
      </w:r>
      <w:proofErr w:type="spellStart"/>
      <w:r w:rsidRPr="007275BF">
        <w:rPr>
          <w:rFonts w:hAnsi="Times" w:ascii="Times"/>
          <w:b/>
          <w:sz w:val="22"/>
          <w:szCs w:val="22"/>
        </w:rPr>
        <w:t>savjetnik</w:t>
      </w:r>
      <w:proofErr w:type="spellEnd"/>
      <w:r w:rsidRPr="007275BF">
        <w:rPr>
          <w:rFonts w:hAnsi="Times" w:ascii="Times"/>
          <w:b/>
          <w:sz w:val="22"/>
          <w:szCs w:val="22"/>
        </w:rPr>
        <w:t>: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</w:r>
      <w:r w:rsidRPr="007275BF">
        <w:rPr>
          <w:rFonts w:hAnsi="Times" w:ascii="Times"/>
          <w:b/>
          <w:sz w:val="22"/>
          <w:szCs w:val="22"/>
        </w:rPr>
        <w:tab/>
        <w:t xml:space="preserve">Petronela </w:t>
      </w:r>
      <w:proofErr w:type="spellStart"/>
      <w:r w:rsidRPr="007275BF">
        <w:rPr>
          <w:rFonts w:hAnsi="Times" w:ascii="Times"/>
          <w:b/>
          <w:sz w:val="22"/>
          <w:szCs w:val="22"/>
        </w:rPr>
        <w:t>Jakobušić</w:t>
      </w:r>
      <w:proofErr w:type="spellEnd"/>
      <w:r w:rsidR="00E021AE">
        <w:rPr>
          <w:rFonts w:hAnsi="Times" w:ascii="Times"/>
          <w:b/>
          <w:sz w:val="22"/>
          <w:szCs w:val="22"/>
        </w:rPr>
        <w:t xml:space="preserve">, </w:t>
      </w:r>
      <w:proofErr w:type="spellStart"/>
      <w:r w:rsidR="00E021AE">
        <w:rPr>
          <w:rFonts w:hAnsi="Times" w:ascii="Times"/>
          <w:b/>
          <w:sz w:val="22"/>
          <w:szCs w:val="22"/>
        </w:rPr>
        <w:t>v.r</w:t>
      </w:r>
      <w:proofErr w:type="spellEnd"/>
      <w:r w:rsidR="00E021AE">
        <w:rPr>
          <w:rFonts w:hAnsi="Times" w:ascii="Times"/>
          <w:b/>
          <w:sz w:val="22"/>
          <w:szCs w:val="22"/>
        </w:rPr>
        <w:t xml:space="preserve">. </w:t>
      </w: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995BE7" w:rsidP="007275BF" w:rsidR="00995BE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>POUKA O PRAVNOM LIJEKU:</w:t>
      </w:r>
    </w:p>
    <w:p w:rsidRDefault="007275BF" w:rsidP="007275BF" w:rsidR="007275BF" w:rsidRPr="007275BF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7275BF">
        <w:rPr>
          <w:rFonts w:hAnsi="Times New Roman" w:ascii="Times New Roman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</w:t>
      </w:r>
      <w:r w:rsidRPr="007275B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na mrežnoj stranici e-Oglasna ploča sudova. Žalba se podnosi ovom sudu, pismeno u tri primjerka. O žalbi odlučuje sudac pojedinac ovog suda </w:t>
      </w:r>
      <w:r w:rsidRPr="007275BF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7275BF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color w:val="FF0000"/>
          <w:sz w:val="22"/>
          <w:szCs w:val="22"/>
        </w:rPr>
      </w:pP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b/>
          <w:sz w:val="22"/>
          <w:szCs w:val="22"/>
        </w:rPr>
      </w:pPr>
      <w:r w:rsidRPr="007275BF">
        <w:rPr>
          <w:rFonts w:hAnsi="Times" w:ascii="Times"/>
          <w:b/>
          <w:sz w:val="22"/>
          <w:szCs w:val="22"/>
        </w:rPr>
        <w:t>DN-a:</w:t>
      </w:r>
    </w:p>
    <w:p w:rsidRDefault="007275BF" w:rsidP="007275BF" w:rsidR="007275BF" w:rsidRPr="007275BF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486B8A" w:rsidP="00486B8A" w:rsidR="00486B8A" w:rsidRPr="00486B8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proofErr w:type="spellStart"/>
      <w:r w:rsidRPr="00486B8A">
        <w:rPr>
          <w:rFonts w:hAnsi="Times" w:ascii="Times"/>
          <w:sz w:val="22"/>
          <w:szCs w:val="22"/>
        </w:rPr>
        <w:t>predlagatelju</w:t>
      </w:r>
      <w:proofErr w:type="spellEnd"/>
      <w:r w:rsidRPr="00486B8A">
        <w:rPr>
          <w:rFonts w:hAnsi="Times" w:ascii="Times"/>
          <w:sz w:val="22"/>
          <w:szCs w:val="22"/>
        </w:rPr>
        <w:t xml:space="preserve">, </w:t>
      </w:r>
    </w:p>
    <w:p w:rsidRDefault="00486B8A" w:rsidP="00486B8A" w:rsidR="00486B8A" w:rsidRPr="00486B8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proofErr w:type="spellStart"/>
      <w:r w:rsidRPr="00486B8A">
        <w:rPr>
          <w:rFonts w:hAnsi="Times" w:ascii="Times"/>
          <w:sz w:val="22"/>
          <w:szCs w:val="22"/>
        </w:rPr>
        <w:t>dužniku</w:t>
      </w:r>
      <w:proofErr w:type="spellEnd"/>
      <w:r w:rsidRPr="00486B8A">
        <w:rPr>
          <w:rFonts w:hAnsi="Times" w:ascii="Times"/>
          <w:sz w:val="22"/>
          <w:szCs w:val="22"/>
        </w:rPr>
        <w:t>,</w:t>
      </w:r>
    </w:p>
    <w:p w:rsidRDefault="00486B8A" w:rsidP="00486B8A" w:rsidR="00486B8A" w:rsidRPr="00486B8A">
      <w:pPr>
        <w:numPr>
          <w:ilvl w:val="0"/>
          <w:numId w:val="6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" w:ascii="Times"/>
          <w:sz w:val="22"/>
          <w:szCs w:val="22"/>
        </w:rPr>
      </w:pPr>
      <w:proofErr w:type="spellStart"/>
      <w:proofErr w:type="gramStart"/>
      <w:r w:rsidRPr="00486B8A">
        <w:rPr>
          <w:rFonts w:hAnsi="Times" w:ascii="Times"/>
          <w:sz w:val="22"/>
          <w:szCs w:val="22"/>
        </w:rPr>
        <w:t>mrežna</w:t>
      </w:r>
      <w:proofErr w:type="spellEnd"/>
      <w:proofErr w:type="gramEnd"/>
      <w:r w:rsidRPr="00486B8A">
        <w:rPr>
          <w:rFonts w:hAnsi="Times" w:ascii="Times"/>
          <w:sz w:val="22"/>
          <w:szCs w:val="22"/>
        </w:rPr>
        <w:t xml:space="preserve"> </w:t>
      </w:r>
      <w:proofErr w:type="spellStart"/>
      <w:r w:rsidRPr="00486B8A">
        <w:rPr>
          <w:rFonts w:hAnsi="Times" w:ascii="Times"/>
          <w:sz w:val="22"/>
          <w:szCs w:val="22"/>
        </w:rPr>
        <w:t>stranica</w:t>
      </w:r>
      <w:proofErr w:type="spellEnd"/>
      <w:r w:rsidRPr="00486B8A">
        <w:rPr>
          <w:rFonts w:hAnsi="Times" w:ascii="Times"/>
          <w:sz w:val="22"/>
          <w:szCs w:val="22"/>
        </w:rPr>
        <w:t xml:space="preserve"> e-</w:t>
      </w:r>
      <w:proofErr w:type="spellStart"/>
      <w:r w:rsidRPr="00486B8A">
        <w:rPr>
          <w:rFonts w:hAnsi="Times" w:ascii="Times"/>
          <w:sz w:val="22"/>
          <w:szCs w:val="22"/>
        </w:rPr>
        <w:t>oglasna</w:t>
      </w:r>
      <w:proofErr w:type="spellEnd"/>
      <w:r w:rsidRPr="00486B8A">
        <w:rPr>
          <w:rFonts w:hAnsi="Times" w:ascii="Times"/>
          <w:sz w:val="22"/>
          <w:szCs w:val="22"/>
        </w:rPr>
        <w:t xml:space="preserve"> </w:t>
      </w:r>
      <w:proofErr w:type="spellStart"/>
      <w:r w:rsidRPr="00486B8A">
        <w:rPr>
          <w:rFonts w:hAnsi="Times" w:ascii="Times"/>
          <w:sz w:val="22"/>
          <w:szCs w:val="22"/>
        </w:rPr>
        <w:t>ploča</w:t>
      </w:r>
      <w:proofErr w:type="spellEnd"/>
      <w:r w:rsidRPr="00486B8A">
        <w:rPr>
          <w:rFonts w:hAnsi="Times" w:ascii="Times"/>
          <w:sz w:val="22"/>
          <w:szCs w:val="22"/>
        </w:rPr>
        <w:t>.</w:t>
      </w:r>
    </w:p>
    <w:p w:rsidRDefault="00486B8A" w:rsidP="00486B8A" w:rsidR="00486B8A" w:rsidRPr="00486B8A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rFonts w:hAnsi="Times" w:ascii="Times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545E9E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545E9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545E9E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545E9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5136CA" w:rsidRPr="00545E9E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5E4023">
          <w:rPr>
            <w:rFonts w:hAnsi="Times New Roman" w:ascii="Times New Roman"/>
            <w:b/>
          </w:rPr>
          <w:t>2075</w:t>
        </w:r>
        <w:r w:rsidR="00EA6789">
          <w:rPr>
            <w:rFonts w:hAnsi="Times New Roman" w:ascii="Times New Roman"/>
            <w:b/>
          </w:rPr>
          <w:t>/</w:t>
        </w:r>
        <w:r w:rsidRPr="009E0561">
          <w:rPr>
            <w:rFonts w:hAnsi="Times New Roman" w:ascii="Times New Roman"/>
            <w:b/>
          </w:rPr>
          <w:t>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5A0ACE">
      <w:rPr>
        <w:rFonts w:hAnsi="Times New Roman" w:ascii="Times New Roman"/>
        <w:b/>
        <w:lang w:val="hr-HR"/>
      </w:rPr>
      <w:t>St-2075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F892F56"/>
    <w:multiLevelType w:val="hybridMultilevel"/>
    <w:tmpl w:val="73306FFC"/>
    <w:lvl w:tplc="15163D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3C9E"/>
    <w:rsid w:val="00061EB8"/>
    <w:rsid w:val="000631F6"/>
    <w:rsid w:val="000B0370"/>
    <w:rsid w:val="000B1328"/>
    <w:rsid w:val="000B609B"/>
    <w:rsid w:val="000C03B3"/>
    <w:rsid w:val="000C47B3"/>
    <w:rsid w:val="00112B50"/>
    <w:rsid w:val="00113DFE"/>
    <w:rsid w:val="00182088"/>
    <w:rsid w:val="001829B6"/>
    <w:rsid w:val="00206DF3"/>
    <w:rsid w:val="00264E96"/>
    <w:rsid w:val="002810F6"/>
    <w:rsid w:val="00290874"/>
    <w:rsid w:val="00290CBB"/>
    <w:rsid w:val="002A7AFC"/>
    <w:rsid w:val="002E1767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2162E"/>
    <w:rsid w:val="00424E4D"/>
    <w:rsid w:val="00481A19"/>
    <w:rsid w:val="00486B8A"/>
    <w:rsid w:val="004D0269"/>
    <w:rsid w:val="005136CA"/>
    <w:rsid w:val="00532B71"/>
    <w:rsid w:val="00543388"/>
    <w:rsid w:val="00543A17"/>
    <w:rsid w:val="00545E9E"/>
    <w:rsid w:val="00576094"/>
    <w:rsid w:val="005940E9"/>
    <w:rsid w:val="005A0ACE"/>
    <w:rsid w:val="005A24FE"/>
    <w:rsid w:val="005A2FAD"/>
    <w:rsid w:val="005E4023"/>
    <w:rsid w:val="00614FED"/>
    <w:rsid w:val="0062397F"/>
    <w:rsid w:val="0063504C"/>
    <w:rsid w:val="006356C5"/>
    <w:rsid w:val="006A3E8C"/>
    <w:rsid w:val="006B49F1"/>
    <w:rsid w:val="006B718B"/>
    <w:rsid w:val="006D2F5F"/>
    <w:rsid w:val="006E5D89"/>
    <w:rsid w:val="0071260A"/>
    <w:rsid w:val="007275BF"/>
    <w:rsid w:val="00730EAB"/>
    <w:rsid w:val="00740C32"/>
    <w:rsid w:val="0074774C"/>
    <w:rsid w:val="007830BA"/>
    <w:rsid w:val="007A29F9"/>
    <w:rsid w:val="007B143D"/>
    <w:rsid w:val="00802A6B"/>
    <w:rsid w:val="00811B31"/>
    <w:rsid w:val="0082023B"/>
    <w:rsid w:val="00822FBB"/>
    <w:rsid w:val="00840E3D"/>
    <w:rsid w:val="00843843"/>
    <w:rsid w:val="00861E04"/>
    <w:rsid w:val="00867F16"/>
    <w:rsid w:val="008B47A2"/>
    <w:rsid w:val="008C14BC"/>
    <w:rsid w:val="008C33F5"/>
    <w:rsid w:val="00922E28"/>
    <w:rsid w:val="009575D2"/>
    <w:rsid w:val="00995BE7"/>
    <w:rsid w:val="00997BA9"/>
    <w:rsid w:val="009A598A"/>
    <w:rsid w:val="009B231C"/>
    <w:rsid w:val="009B7EE2"/>
    <w:rsid w:val="009D1550"/>
    <w:rsid w:val="009E0561"/>
    <w:rsid w:val="009E4F0E"/>
    <w:rsid w:val="009F5765"/>
    <w:rsid w:val="00A64B4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771DA"/>
    <w:rsid w:val="00BA11C5"/>
    <w:rsid w:val="00BA5D42"/>
    <w:rsid w:val="00BA65C3"/>
    <w:rsid w:val="00C04A49"/>
    <w:rsid w:val="00C14FA7"/>
    <w:rsid w:val="00C2019E"/>
    <w:rsid w:val="00C57CAF"/>
    <w:rsid w:val="00C76584"/>
    <w:rsid w:val="00CA0DA7"/>
    <w:rsid w:val="00CF2939"/>
    <w:rsid w:val="00D132F0"/>
    <w:rsid w:val="00D17164"/>
    <w:rsid w:val="00D31B49"/>
    <w:rsid w:val="00D44D4F"/>
    <w:rsid w:val="00D85FF7"/>
    <w:rsid w:val="00D955F3"/>
    <w:rsid w:val="00DB29D2"/>
    <w:rsid w:val="00DB4528"/>
    <w:rsid w:val="00DE645C"/>
    <w:rsid w:val="00E02095"/>
    <w:rsid w:val="00E021AE"/>
    <w:rsid w:val="00EA6789"/>
    <w:rsid w:val="00EC636A"/>
    <w:rsid w:val="00EE5750"/>
    <w:rsid w:val="00EE69E5"/>
    <w:rsid w:val="00F23B92"/>
    <w:rsid w:val="00F36208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64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2075</izvorni_sadrzaj>
    <derivirana_varijabla naziv="DomainObject.Predmet.Broj_1">2075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St-2075/2016</izvorni_sadrzaj>
    <derivirana_varijabla naziv="DomainObject.Predmet.OznakaBroj_1">St-2075/2016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ORCA JEDRENJE j.d.o.o. za prijevoz u pomorskom prometu, obavljanje djelatnosti turističke agencije i proizvodnju</izvorni_sadrzaj>
    <derivirana_varijabla naziv="DomainObject.Predmet.ProtustrankaFormated_1">  ORCA JEDRENJE j.d.o.o. za prijevoz u pomorskom prometu, obavljanje djelatnosti turističke agencije i proizvodnju</derivirana_varijabla>
  </DomainObject.Predmet.ProtustrankaFormated>
  <DomainObject.Predmet.ProtustrankaFormatedOIB>
    <izvorni_sadrzaj>  ORCA JEDRENJE j.d.o.o. za prijevoz u pomorskom prometu, obavljanje djelatnosti turističke agencije i proizvodnju, OIB 13264311218</izvorni_sadrzaj>
    <derivirana_varijabla naziv="DomainObject.Predmet.ProtustrankaFormatedOIB_1">  ORCA JEDRENJE j.d.o.o. za prijevoz u pomorskom prometu, obavljanje djelatnosti turističke agencije i proizvodnju, OIB 13264311218</derivirana_varijabla>
  </DomainObject.Predmet.ProtustrankaFormatedOIB>
  <DomainObject.Predmet.ProtustrankaFormatedWithAdress>
    <izvorni_sadrzaj> ORCA JEDRENJE j.d.o.o. za prijevoz u pomorskom prometu, obavljanje djelatnosti turističke agencije i proizvodnju, Kučište 67, 20267 Kučište</izvorni_sadrzaj>
    <derivirana_varijabla naziv="DomainObject.Predmet.ProtustrankaFormatedWithAdress_1"> ORCA JEDRENJE j.d.o.o. za prijevoz u pomorskom prometu, obavljanje djelatnosti turističke agencije i proizvodnju, Kučište 67, 20267 Kučište</derivirana_varijabla>
  </DomainObject.Predmet.ProtustrankaFormatedWithAdress>
  <DomainObject.Predmet.ProtustrankaFormatedWithAdressOIB>
    <izvorni_sadrzaj> ORCA JEDRENJE j.d.o.o. za prijevoz u pomorskom prometu, obavljanje djelatnosti turističke agencije i proizvodnju, OIB 13264311218, Kučište 67, 20267 Kučište</izvorni_sadrzaj>
    <derivirana_varijabla naziv="DomainObject.Predmet.ProtustrankaFormatedWithAdressOIB_1"> ORCA JEDRENJE j.d.o.o. za prijevoz u pomorskom prometu, obavljanje djelatnosti turističke agencije i proizvodnju, OIB 13264311218, Kučište 67, 20267 Kučište</derivirana_varijabla>
  </DomainObject.Predmet.ProtustrankaFormatedWithAdressOIB>
  <DomainObject.Predmet.ProtustrankaWithAdress>
    <izvorni_sadrzaj>ORCA JEDRENJE j.d.o.o. za prijevoz u pomorskom prometu, obavljanje djelatnosti turističke agencije i proizvodnju Kučište 67, 20267 Kučište</izvorni_sadrzaj>
    <derivirana_varijabla naziv="DomainObject.Predmet.ProtustrankaWithAdress_1">ORCA JEDRENJE j.d.o.o. za prijevoz u pomorskom prometu, obavljanje djelatnosti turističke agencije i proizvodnju Kučište 67, 20267 Kučište</derivirana_varijabla>
  </DomainObject.Predmet.ProtustrankaWithAdress>
  <DomainObject.Predmet.ProtustrankaWithAdressOIB>
    <izvorni_sadrzaj>ORCA JEDRENJE j.d.o.o. za prijevoz u pomorskom prometu, obavljanje djelatnosti turističke agencije i proizvodnju, OIB 13264311218, Kučište 67, 20267 Kučište</izvorni_sadrzaj>
    <derivirana_varijabla naziv="DomainObject.Predmet.ProtustrankaWithAdressOIB_1">ORCA JEDRENJE j.d.o.o. za prijevoz u pomorskom prometu, obavljanje djelatnosti turističke agencije i proizvodnju, OIB 13264311218, Kučište 67, 20267 Kučište</derivirana_varijabla>
  </DomainObject.Predmet.ProtustrankaWithAdressOIB>
  <DomainObject.Predmet.ProtustrankaNazivFormated>
    <izvorni_sadrzaj>ORCA JEDRENJE j.d.o.o. za prijevoz u pomorskom prometu, obavljanje djelatnosti turističke agencije i proizvodnju</izvorni_sadrzaj>
    <derivirana_varijabla naziv="DomainObject.Predmet.ProtustrankaNazivFormated_1">ORCA JEDRENJE j.d.o.o. za prijevoz u pomorskom prometu, obavljanje djelatnosti turističke agencije i proizvodnju</derivirana_varijabla>
  </DomainObject.Predmet.ProtustrankaNazivFormated>
  <DomainObject.Predmet.ProtustrankaNazivFormatedOIB>
    <izvorni_sadrzaj>ORCA JEDRENJE j.d.o.o. za prijevoz u pomorskom prometu, obavljanje djelatnosti turističke agencije i proizvodnju, OIB 13264311218</izvorni_sadrzaj>
    <derivirana_varijabla naziv="DomainObject.Predmet.ProtustrankaNazivFormatedOIB_1">ORCA JEDRENJE j.d.o.o. za prijevoz u pomorskom prometu, obavljanje djelatnosti turističke agencije i proizvodnju, OIB 13264311218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17809.42</izvorni_sadrzaj>
    <derivirana_varijabla naziv="DomainObject.Predmet.TrenutnaVrijednost_1">17809.42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ORCA JEDRENJE j.d.o.o. za prijevoz u pomorskom prometu, obavljanje djelatnosti turističke agencije i proizvodnju</item>
    </izvorni_sadrzaj>
    <derivirana_varijabla naziv="DomainObject.Predmet.ProtuStrankaListFormated_1">
      <item>ORCA JEDRENJE j.d.o.o. za prijevoz u pomorskom prometu, obavljanje djelatnosti turističke agencije i proizvodnju</item>
    </derivirana_varijabla>
  </DomainObject.Predmet.ProtuStrankaListFormated>
  <DomainObject.Predmet.ProtuStrankaListFormatedOIB>
    <izvorni_sadrzaj>
      <item>ORCA JEDRENJE j.d.o.o. za prijevoz u pomorskom prometu, obavljanje djelatnosti turističke agencije i proizvodnju, OIB 13264311218</item>
    </izvorni_sadrzaj>
    <derivirana_varijabla naziv="DomainObject.Predmet.ProtuStrankaListFormatedOIB_1">
      <item>ORCA JEDRENJE j.d.o.o. za prijevoz u pomorskom prometu, obavljanje djelatnosti turističke agencije i proizvodnju, OIB 13264311218</item>
    </derivirana_varijabla>
  </DomainObject.Predmet.ProtuStrankaListFormatedOIB>
  <DomainObject.Predmet.ProtuStrankaListFormatedWithAdress>
    <izvorni_sadrzaj>
      <item>ORCA JEDRENJE j.d.o.o. za prijevoz u pomorskom prometu, obavljanje djelatnosti turističke agencije i proizvodnju, Kučište 67, 20267 Kučište</item>
    </izvorni_sadrzaj>
    <derivirana_varijabla naziv="DomainObject.Predmet.ProtuStrankaListFormatedWithAdress_1">
      <item>ORCA JEDRENJE j.d.o.o. za prijevoz u pomorskom prometu, obavljanje djelatnosti turističke agencije i proizvodnju, Kučište 67, 20267 Kučište</item>
    </derivirana_varijabla>
  </DomainObject.Predmet.ProtuStrankaListFormatedWithAdress>
  <DomainObject.Predmet.ProtuStrankaListFormatedWithAdressOIB>
    <izvorni_sadrzaj>
      <item>ORCA JEDRENJE j.d.o.o. za prijevoz u pomorskom prometu, obavljanje djelatnosti turističke agencije i proizvodnju, OIB 13264311218, Kučište 67, 20267 Kučište</item>
    </izvorni_sadrzaj>
    <derivirana_varijabla naziv="DomainObject.Predmet.ProtuStrankaListFormatedWithAdressOIB_1">
      <item>ORCA JEDRENJE j.d.o.o. za prijevoz u pomorskom prometu, obavljanje djelatnosti turističke agencije i proizvodnju, OIB 13264311218, Kučište 67, 20267 Kučište</item>
    </derivirana_varijabla>
  </DomainObject.Predmet.ProtuStrankaListFormatedWithAdressOIB>
  <DomainObject.Predmet.ProtuStrankaListNazivFormated>
    <izvorni_sadrzaj>
      <item>ORCA JEDRENJE j.d.o.o. za prijevoz u pomorskom prometu, obavljanje djelatnosti turističke agencije i proizvodnju</item>
    </izvorni_sadrzaj>
    <derivirana_varijabla naziv="DomainObject.Predmet.ProtuStrankaListNazivFormated_1">
      <item>ORCA JEDRENJE j.d.o.o. za prijevoz u pomorskom prometu, obavljanje djelatnosti turističke agencije i proizvodnju</item>
    </derivirana_varijabla>
  </DomainObject.Predmet.ProtuStrankaListNazivFormated>
  <DomainObject.Predmet.ProtuStrankaListNazivFormatedOIB>
    <izvorni_sadrzaj>
      <item>ORCA JEDRENJE j.d.o.o. za prijevoz u pomorskom prometu, obavljanje djelatnosti turističke agencije i proizvodnju, OIB 13264311218</item>
    </izvorni_sadrzaj>
    <derivirana_varijabla naziv="DomainObject.Predmet.ProtuStrankaListNazivFormatedOIB_1">
      <item>ORCA JEDRENJE j.d.o.o. za prijevoz u pomorskom prometu, obavljanje djelatnosti turističke agencije i proizvodnju, OIB 13264311218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ORCA JEDRENJE j.d.o.o. za prijevoz u pomorskom prometu, obavljanje djelatnosti turističke agencije i proizvodnju</izvorni_sadrzaj>
    <derivirana_varijabla naziv="DomainObject.Predmet.ProtustrankaIDrugi_1">ORCA JEDRENJE j.d.o.o. za prijevoz u pomorskom prometu, obavljanje djelatnosti turističke agencije i proizvodnju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ORCA JEDRENJE j.d.o.o. za prijevoz u pomorskom prometu, obavljanje djelatnosti turističke agencije i proizvodnju, OIB 13264311218, Kučište 67, 20267 Kučište</izvorni_sadrzaj>
    <derivirana_varijabla naziv="DomainObject.Predmet.ProtustrankaIDrugiAdressOIB_1">ORCA JEDRENJE j.d.o.o. za prijevoz u pomorskom prometu, obavljanje djelatnosti turističke agencije i proizvodnju, OIB 13264311218, Kučište 67, 20267 Kučište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ORCA JEDRENJE j.d.o.o. za prijevoz u pomorskom prometu, obavljanje djelatnosti turističke agencije i proizvodnju</item>
    </izvorni_sadrzaj>
    <derivirana_varijabla naziv="DomainObject.Predmet.SudioniciListNaziv_1">
      <item>FINA, RC Split, Podružnica Dubrovnik</item>
      <item>ORCA JEDRENJE j.d.o.o. za prijevoz u pomorskom prometu, obavljanje djelatnosti turističke agencije i proizvodnju</item>
    </derivirana_varijabla>
  </DomainObject.Predmet.SudioniciListNaziv>
  <DomainObject.Predmet.SudioniciListAdressOIB>
    <izvorni_sadrzaj>
      <item>FINA, RC Split, Podružnica Dubrovnik, OIB 85821130368, Vukovarska 2,20000 Dubrovnik</item>
      <item>ORCA JEDRENJE j.d.o.o. za prijevoz u pomorskom prometu, obavljanje djelatnosti turističke agencije i proizvodnju, OIB 13264311218, Kučište 67,20267 Kučište</item>
    </izvorni_sadrzaj>
    <derivirana_varijabla naziv="DomainObject.Predmet.SudioniciListAdressOIB_1">
      <item>FINA, RC Split, Podružnica Dubrovnik, OIB 85821130368, Vukovarska 2,20000 Dubrovnik</item>
      <item>ORCA JEDRENJE j.d.o.o. za prijevoz u pomorskom prometu, obavljanje djelatnosti turističke agencije i proizvodnju, OIB 13264311218, Kučište 67,20267 Kučište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13264311218</item>
    </izvorni_sadrzaj>
    <derivirana_varijabla naziv="DomainObject.Predmet.SudioniciListNazivOIB_1">
      <item>, OIB 85821130368</item>
      <item>, OIB 13264311218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9F839D-FF47-48A7-911F-6C68AEEE58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515</properties:Words>
  <properties:Characters>2839</properties:Characters>
  <properties:Lines>88</properties:Lines>
  <properties:Paragraphs>24</properties:Paragraphs>
  <properties:TotalTime>357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2017-03-03T08:23:00Z</cp:lastPrinted>
  <dcterms:modified xmlns:xsi="http://www.w3.org/2001/XMLSchema-instance" xsi:type="dcterms:W3CDTF">2017-03-03T08:23:00Z</dcterms:modified>
  <cp:revision>73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