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373b9" w14:paraId="04373b9" w:rsidRDefault="00AE649C" w:rsidP="00FA5B5E" w:rsidR="00AE649C" w:rsidRPr="00B76F3C">
      <w:pPr>
        <w:pStyle w:val="Naslov3"/>
        <w15:collapsed w:val="false"/>
      </w:pPr>
    </w:p>
    <w:p w:rsidRDefault="00937FF9" w:rsidP="000360C9"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EA1C6D">
        <w:tab/>
      </w:r>
    </w:p>
    <w:p w:rsidRDefault="000360C9" w:rsidP="000360C9" w:rsidR="000360C9">
      <w:pPr>
        <w:ind w:left="7080"/>
        <w:jc w:val="center"/>
        <w:rPr>
          <w:b/>
        </w:rPr>
      </w:pPr>
      <w:r>
        <w:rPr>
          <w:b/>
        </w:rPr>
        <w:t>3 St-45/2014-130</w:t>
      </w:r>
    </w:p>
    <w:p w:rsidRDefault="000360C9" w:rsidP="000360C9" w:rsidR="000360C9">
      <w:pPr>
        <w:jc w:val="center"/>
        <w:rPr>
          <w:b/>
        </w:rPr>
      </w:pPr>
      <w:r>
        <w:rPr>
          <w:b/>
        </w:rPr>
        <w:t xml:space="preserve">R E P U B L I K A  H R V A T S K A </w:t>
      </w:r>
    </w:p>
    <w:p w:rsidRDefault="000360C9" w:rsidP="000360C9" w:rsidR="000360C9" w:rsidRPr="000360C9">
      <w:pPr>
        <w:jc w:val="center"/>
        <w:rPr>
          <w:b/>
        </w:rPr>
      </w:pPr>
      <w:r>
        <w:rPr>
          <w:b/>
        </w:rPr>
        <w:t xml:space="preserve">R J E Š E N J E </w:t>
      </w:r>
    </w:p>
    <w:p w:rsidRDefault="000360C9" w:rsidP="000360C9" w:rsidR="000360C9">
      <w:pPr>
        <w:ind w:firstLine="708"/>
        <w:jc w:val="both"/>
      </w:pPr>
      <w:r>
        <w:rPr>
          <w:b/>
        </w:rPr>
        <w:t>TRGOVAČKI SUD U BJELOVARU</w:t>
      </w:r>
      <w:r>
        <w:t xml:space="preserve">, OIB 07942269267, po stečajnom sucu Sanjani Zorinc, u stečajnom postupku nad dužnikom LJEVAONICA BJELOVAR d.o.o. u stečaju iz Bjelovara, Slavonska cesta 15, MBS 010000890, OIB 15261557079, dana 3. veljače 2017. godine </w:t>
      </w:r>
    </w:p>
    <w:p w:rsidRDefault="000360C9" w:rsidP="000360C9" w:rsidR="000360C9" w:rsidRPr="000360C9">
      <w:pPr>
        <w:jc w:val="center"/>
        <w:rPr>
          <w:b/>
        </w:rPr>
      </w:pPr>
      <w:r>
        <w:rPr>
          <w:b/>
        </w:rPr>
        <w:t xml:space="preserve">r i j e š i o    j e </w:t>
      </w:r>
    </w:p>
    <w:p w:rsidRDefault="000360C9" w:rsidP="000360C9" w:rsidR="000360C9">
      <w:pPr>
        <w:jc w:val="both"/>
      </w:pPr>
      <w:r>
        <w:tab/>
        <w:t>I Obustavlja se i zaključuje stečajni postupak nad dužnikom LJEVAONICA BJELOVAR d.o.o. u stečaju iz Bjelovara, Slavonska cesta 15, MBS 010000890, OIB 15261557079.</w:t>
      </w:r>
    </w:p>
    <w:p w:rsidRDefault="000360C9" w:rsidP="000360C9" w:rsidR="000360C9">
      <w:pPr>
        <w:jc w:val="both"/>
      </w:pPr>
      <w:r>
        <w:tab/>
        <w:t xml:space="preserve">II Nakon zaključenja stečajnog postupka stečajni upravitelj Branko Valentić, dipl. ing. poljoprivrede iz Virovitice, Ferde Rusana 100 zastupat će stečajnu masu u skladu s odredbama Stečajnog zakona. </w:t>
      </w:r>
    </w:p>
    <w:p w:rsidRDefault="000360C9" w:rsidP="000360C9" w:rsidR="000360C9">
      <w:pPr>
        <w:jc w:val="both"/>
      </w:pPr>
      <w:r>
        <w:tab/>
        <w:t xml:space="preserve">III Nakon pravomoćnosti ovog rješenja dužnik će se brisati iz sudskog registra. </w:t>
      </w:r>
    </w:p>
    <w:p w:rsidRDefault="000360C9" w:rsidP="000360C9" w:rsidR="000360C9">
      <w:pPr>
        <w:jc w:val="both"/>
      </w:pPr>
      <w:r>
        <w:tab/>
        <w:t xml:space="preserve">IV Izvod iz ovog rješenja objavit će se na mrežnoj stranici e-oglasne ploče sudova. </w:t>
      </w:r>
    </w:p>
    <w:p w:rsidRDefault="000360C9" w:rsidP="000360C9" w:rsidR="000360C9" w:rsidRPr="000360C9">
      <w:pPr>
        <w:jc w:val="center"/>
        <w:rPr>
          <w:b/>
        </w:rPr>
      </w:pPr>
      <w:r>
        <w:rPr>
          <w:b/>
        </w:rPr>
        <w:t xml:space="preserve">Obrazloženje </w:t>
      </w:r>
    </w:p>
    <w:p w:rsidRDefault="000360C9" w:rsidP="000360C9" w:rsidR="000360C9">
      <w:pPr>
        <w:jc w:val="both"/>
      </w:pPr>
      <w:r>
        <w:tab/>
        <w:t xml:space="preserve">Podneskom od 6. siječnja 2017. godine stečajni upravitelj prijavio je nedostatak stečajne mase u stečajnom postupku nad LJEVAONICA BJELOVAR d.o.o. u stečaju iz Bjelovara, Slavonska cesta 15, te je dostavio završno izvješće od 6. siječnja 2017. godine. </w:t>
      </w:r>
    </w:p>
    <w:p w:rsidRDefault="000360C9" w:rsidP="000360C9" w:rsidR="000360C9">
      <w:pPr>
        <w:jc w:val="both"/>
      </w:pPr>
      <w:r>
        <w:tab/>
        <w:t xml:space="preserve">U podnesku navodi da je ostao raspoloživi iznos sredstava od 32.958,78 kn koji je rezervirao za troškove stečajnog postupka sukladno tablici koja se nalazi na stranici 591 spisa (list 10 završnog računa stečajnog upravitelja). Navedenim iznosom djelomično će biti namirene obveze prema završnom diobnom popisu, a upravo je i taj nedostatak novčanih sredstava bio razlog prijave nedostatka stečajne mase za podmirenje ostalih obveza stečajne mase. </w:t>
      </w:r>
    </w:p>
    <w:p w:rsidRDefault="000360C9" w:rsidP="000360C9" w:rsidR="000360C9">
      <w:pPr>
        <w:jc w:val="both"/>
      </w:pPr>
      <w:r>
        <w:tab/>
        <w:t xml:space="preserve">Prijava nedostatnosti stečajne mase javno je objavljena u Narodnim novinama broj 123/2016 od 30. prosinca 2016. godine. Od svih stečajnih vjerovnika i vjerovnika ostalih obveza stečajne mase nitko nije dostavio mišljenje stečajnom upravitelju o objavljenoj prijavi. </w:t>
      </w:r>
    </w:p>
    <w:p w:rsidRDefault="000360C9" w:rsidP="000360C9" w:rsidR="000360C9">
      <w:pPr>
        <w:jc w:val="both"/>
      </w:pPr>
      <w:r>
        <w:tab/>
        <w:t xml:space="preserve">U podnesku od 6. siječnja 2017. godine stečajni upravitelj detaljnije je obrazložio svoje završno izvješće. </w:t>
      </w:r>
    </w:p>
    <w:p w:rsidRDefault="000360C9" w:rsidP="000360C9" w:rsidR="000360C9">
      <w:pPr>
        <w:jc w:val="both"/>
      </w:pPr>
    </w:p>
    <w:p w:rsidRDefault="000360C9" w:rsidP="000360C9" w:rsidR="000360C9">
      <w:pPr>
        <w:jc w:val="center"/>
      </w:pPr>
      <w:r>
        <w:lastRenderedPageBreak/>
        <w:t>-2-</w:t>
      </w:r>
    </w:p>
    <w:p w:rsidRDefault="000360C9" w:rsidP="000360C9" w:rsidR="000360C9">
      <w:pPr>
        <w:jc w:val="right"/>
        <w:rPr>
          <w:b/>
        </w:rPr>
      </w:pPr>
      <w:r>
        <w:rPr>
          <w:b/>
        </w:rPr>
        <w:t>3 St-45/2014-130</w:t>
      </w:r>
    </w:p>
    <w:p w:rsidRDefault="000360C9" w:rsidP="000360C9" w:rsidR="000360C9">
      <w:pPr>
        <w:jc w:val="both"/>
      </w:pPr>
      <w:r>
        <w:tab/>
        <w:t xml:space="preserve">Na temelju navedenog sud utvrđuje da su ispunjeni uvjeti za obustavu i zaključenje stečajnog postupka sukladno čl. 207. Stečajnog zakona ("Narodne novine" br. 44/96, 161/98, 29/99, 129/00, 123/03, 197/03, 187/04, 82/06, 116/10, 25/12, 133/12 i 45/13) jer je evidentno da nema sredstava za namirenje obveza stečajne mase koje će dospjeti. </w:t>
      </w:r>
    </w:p>
    <w:p w:rsidRDefault="000360C9" w:rsidP="000360C9" w:rsidR="000360C9">
      <w:pPr>
        <w:jc w:val="both"/>
      </w:pPr>
      <w:r>
        <w:tab/>
        <w:t xml:space="preserve">Stoga je riješeno kao u točki I izreke. </w:t>
      </w:r>
    </w:p>
    <w:p w:rsidRDefault="000360C9" w:rsidP="000360C9" w:rsidR="000360C9">
      <w:pPr>
        <w:jc w:val="both"/>
      </w:pPr>
      <w:r>
        <w:tab/>
        <w:t xml:space="preserve">Sukladno čl. </w:t>
      </w:r>
      <w:smartTag w:element="metricconverter" w:uri="urn:schemas-microsoft-com:office:smarttags">
        <w:smartTagPr>
          <w:attr w:val="25. st" w:name="ProductID"/>
        </w:smartTagPr>
        <w:r>
          <w:t>25. st</w:t>
        </w:r>
      </w:smartTag>
      <w:r>
        <w:t xml:space="preserve">. 1. i čl. </w:t>
      </w:r>
      <w:smartTag w:element="metricconverter" w:uri="urn:schemas-microsoft-com:office:smarttags">
        <w:smartTagPr>
          <w:attr w:val="204. st" w:name="ProductID"/>
        </w:smartTagPr>
        <w:r>
          <w:t>204. st</w:t>
        </w:r>
      </w:smartTag>
      <w:r>
        <w:t xml:space="preserve">. 3. Stečajnog zakona ("Narodne novine" br. 44/96, 161/98, 29/99, 129/00, 123/03, 197/03, 187/04, 82/06, 116/10, 25/12, 133/12 i 45/13) riješeno je kao u točki II izreke. </w:t>
      </w:r>
    </w:p>
    <w:p w:rsidRDefault="000360C9" w:rsidP="000360C9" w:rsidR="000360C9">
      <w:pPr>
        <w:jc w:val="both"/>
      </w:pPr>
      <w:r>
        <w:tab/>
        <w:t xml:space="preserve">Ako se nakon obustave postupka pronađu predmeti stečajne mase, sud će na prijedlog stečajnog upravitelja vjerovnika ili po službenoj dužnosti odrediti provođenje naknadne diobe. </w:t>
      </w:r>
    </w:p>
    <w:p w:rsidRDefault="000360C9" w:rsidP="000360C9" w:rsidR="000360C9">
      <w:pPr>
        <w:jc w:val="both"/>
      </w:pPr>
      <w:r>
        <w:tab/>
        <w:t xml:space="preserve">Točka II ovog rješenja temelji se na odredi čl. </w:t>
      </w:r>
      <w:smartTag w:element="metricconverter" w:uri="urn:schemas-microsoft-com:office:smarttags">
        <w:smartTagPr>
          <w:attr w:val="25. st" w:name="ProductID"/>
        </w:smartTagPr>
        <w:r>
          <w:t>25. st</w:t>
        </w:r>
      </w:smartTag>
      <w:r>
        <w:t xml:space="preserve">. 1. t. 13. Stečajnog zakona ("Narodne novine" br. 44/96, 161/98, 29/99, 129/00, 123/03, 197/03, 187/04, 82/06, 116/10, 25/12, 133/12 i 45/13), a točka IV na odredbi čl. 12. u vezi sa čl. 441. st. 2. novog Stečajnog zakona ("Narodne novine" br. 71/15).  </w:t>
      </w:r>
    </w:p>
    <w:p w:rsidRDefault="000360C9" w:rsidP="000360C9" w:rsidR="000360C9">
      <w:pPr>
        <w:jc w:val="both"/>
      </w:pPr>
      <w:r>
        <w:tab/>
        <w:t xml:space="preserve">Stoga je temeljem čl. </w:t>
      </w:r>
      <w:smartTag w:element="metricconverter" w:uri="urn:schemas-microsoft-com:office:smarttags">
        <w:smartTagPr>
          <w:attr w:val="196. st" w:name="ProductID"/>
        </w:smartTagPr>
        <w:r>
          <w:t>196. st</w:t>
        </w:r>
      </w:smartTag>
      <w:r>
        <w:t xml:space="preserve">. 2. u svezi sa čl. </w:t>
      </w:r>
      <w:smartTag w:element="metricconverter" w:uri="urn:schemas-microsoft-com:office:smarttags">
        <w:smartTagPr>
          <w:attr w:val="207. st" w:name="ProductID"/>
        </w:smartTagPr>
        <w:r>
          <w:t>207. st</w:t>
        </w:r>
      </w:smartTag>
      <w:r>
        <w:t xml:space="preserve">. 1. Stečajnog zakona ("Narodne novine" br. 44/96, 161/98, 29/99, 129/00, 123/03, 197/03, 187/04, 82/06, 116/10, 25/12, 133/12 i 45/13) riješeno kao u izreci. </w:t>
      </w:r>
    </w:p>
    <w:p w:rsidRDefault="000360C9" w:rsidP="000360C9" w:rsidR="000360C9">
      <w:pPr>
        <w:jc w:val="center"/>
      </w:pPr>
      <w:r>
        <w:t xml:space="preserve">U Bjelovaru, 3. veljače 2017. godine </w:t>
      </w:r>
    </w:p>
    <w:p w:rsidRDefault="000360C9" w:rsidP="000360C9" w:rsidR="000360C9">
      <w:pPr>
        <w:jc w:val="both"/>
        <w:rPr>
          <w:b/>
        </w:rPr>
      </w:pPr>
      <w:r>
        <w:tab/>
      </w:r>
      <w:r>
        <w:tab/>
      </w:r>
      <w:r>
        <w:tab/>
      </w:r>
      <w:r>
        <w:tab/>
      </w:r>
      <w:r>
        <w:tab/>
      </w:r>
      <w:r>
        <w:tab/>
      </w:r>
      <w:r>
        <w:tab/>
      </w:r>
      <w:r>
        <w:tab/>
      </w:r>
      <w:r>
        <w:tab/>
      </w:r>
      <w:r>
        <w:rPr>
          <w:b/>
        </w:rPr>
        <w:t xml:space="preserve">STEČAJNI SUDAC </w:t>
      </w:r>
    </w:p>
    <w:p w:rsidRDefault="000360C9" w:rsidP="000360C9" w:rsidR="000360C9">
      <w:pPr>
        <w:jc w:val="both"/>
      </w:pPr>
      <w:r>
        <w:tab/>
      </w:r>
      <w:r>
        <w:tab/>
      </w:r>
      <w:r>
        <w:tab/>
      </w:r>
      <w:r>
        <w:tab/>
      </w:r>
      <w:r>
        <w:tab/>
      </w:r>
      <w:r>
        <w:tab/>
      </w:r>
      <w:r>
        <w:tab/>
      </w:r>
      <w:r>
        <w:tab/>
      </w:r>
      <w:r>
        <w:tab/>
        <w:t xml:space="preserve">SANJANA ZORINC </w:t>
      </w:r>
    </w:p>
    <w:p w:rsidRDefault="000360C9" w:rsidP="000360C9" w:rsidR="000360C9">
      <w:pPr>
        <w:jc w:val="both"/>
      </w:pPr>
      <w:r>
        <w:rPr>
          <w:b/>
        </w:rPr>
        <w:t>POUKA O PRAVNOM LIJEKU:</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0360C9" w:rsidP="000360C9" w:rsidR="000360C9">
      <w:pPr>
        <w:jc w:val="both"/>
      </w:pPr>
      <w:proofErr w:type="spellStart"/>
      <w:r>
        <w:t>Rj</w:t>
      </w:r>
      <w:proofErr w:type="spellEnd"/>
      <w:r>
        <w:t>.</w:t>
      </w:r>
      <w:r>
        <w:br/>
        <w:t xml:space="preserve">Dna: stečajnom upravitelju putem e-oglasne ploče i putem pošte  </w:t>
      </w:r>
    </w:p>
    <w:p w:rsidRDefault="000360C9" w:rsidP="000360C9" w:rsidR="000360C9">
      <w:pPr>
        <w:jc w:val="both"/>
      </w:pPr>
      <w:r>
        <w:t xml:space="preserve">        ŽDO Bjelovar putem e-oglasne ploče</w:t>
      </w:r>
    </w:p>
    <w:p w:rsidRDefault="000360C9" w:rsidP="000360C9" w:rsidR="000360C9">
      <w:pPr>
        <w:jc w:val="both"/>
      </w:pPr>
      <w:r>
        <w:t xml:space="preserve">        e-oglasna ploča</w:t>
      </w:r>
    </w:p>
    <w:p w:rsidRDefault="000360C9" w:rsidP="000360C9" w:rsidR="000360C9">
      <w:pPr>
        <w:jc w:val="both"/>
      </w:pPr>
      <w:r>
        <w:t xml:space="preserve">        sudskom registru - nakon pravomoćnosti </w:t>
      </w:r>
    </w:p>
    <w:p w:rsidRDefault="000360C9" w:rsidP="000360C9" w:rsidR="000360C9">
      <w:pPr>
        <w:jc w:val="both"/>
      </w:pPr>
      <w:r>
        <w:t xml:space="preserve">        Poreznoj upravi – nakon pravomoćnosti </w:t>
      </w:r>
    </w:p>
    <w:p w:rsidRDefault="000360C9" w:rsidP="000360C9" w:rsidR="00DA0242">
      <w:pPr>
        <w:jc w:val="both"/>
      </w:pPr>
      <w:proofErr w:type="spellStart"/>
      <w:r>
        <w:t>Bj</w:t>
      </w:r>
      <w:proofErr w:type="spellEnd"/>
      <w:r>
        <w:t xml:space="preserve">. 3.2.2017. </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60C9"/>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9147389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2017.</izvorni_sadrzaj>
    <derivirana_varijabla naziv="DomainObject.DatumDonosenjaOdluke_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St-45/2014-128</izvorni_sadrzaj>
    <derivirana_varijabla naziv="DomainObject.Oznaka_1">St-45/2014-128</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lipnja 2014.</izvorni_sadrzaj>
    <derivirana_varijabla naziv="DomainObject.Predmet.DatumOsnivanja_1">12.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St-45/2014</izvorni_sadrzaj>
    <derivirana_varijabla naziv="DomainObject.Predmet.OznakaBroj_1">St-45/2014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LJEVAONICA BJELOVAR društvo s ograničenom odgovornošću za proizvodnju sivog i nodularnog ljeva BJELOVAR</izvorni_sadrzaj>
    <derivirana_varijabla naziv="DomainObject.Predmet.ProtustrankaFormated_1">  LJEVAONICA BJELOVAR društvo s ograničenom odgovornošću za proizvodnju sivog i nodularnog ljeva BJELOVAR</derivirana_varijabla>
  </DomainObject.Predmet.ProtustrankaFormated>
  <DomainObject.Predmet.ProtustrankaFormatedOIB>
    <izvorni_sadrzaj>  LJEVAONICA BJELOVAR društvo s ograničenom odgovornošću za proizvodnju sivog i nodularnog ljeva BJELOVAR, OIB 15261557079</izvorni_sadrzaj>
    <derivirana_varijabla naziv="DomainObject.Predmet.ProtustrankaFormatedOIB_1">  LJEVAONICA BJELOVAR društvo s ograničenom odgovornošću za proizvodnju sivog i nodularnog ljeva BJELOVAR, OIB 15261557079</derivirana_varijabla>
  </DomainObject.Predmet.ProtustrankaFormatedOIB>
  <DomainObject.Predmet.ProtustrankaFormatedWithAdress>
    <izvorni_sadrzaj> LJEVAONICA BJELOVAR društvo s ograničenom odgovornošću za proizvodnju sivog i nodularnog ljeva BJELOVAR, Slavonska Cesta 15, 43000 Bjelovar</izvorni_sadrzaj>
    <derivirana_varijabla naziv="DomainObject.Predmet.ProtustrankaFormatedWithAdress_1"> LJEVAONICA BJELOVAR društvo s ograničenom odgovornošću za proizvodnju sivog i nodularnog ljeva BJELOVAR, Slavonska Cesta 15, 43000 Bjelovar</derivirana_varijabla>
  </DomainObject.Predmet.ProtustrankaFormatedWithAdress>
  <DomainObject.Predmet.ProtustrankaFormatedWithAdressOIB>
    <izvorni_sadrzaj> LJEVAONICA BJELOVAR društvo s ograničenom odgovornošću za proizvodnju sivog i nodularnog ljeva BJELOVAR, OIB 15261557079, Slavonska Cesta 15, 43000 Bjelovar</izvorni_sadrzaj>
    <derivirana_varijabla naziv="DomainObject.Predmet.ProtustrankaFormatedWithAdressOIB_1"> LJEVAONICA BJELOVAR društvo s ograničenom odgovornošću za proizvodnju sivog i nodularnog ljeva BJELOVAR, OIB 15261557079, Slavonska Cesta 15, 43000 Bjelovar</derivirana_varijabla>
  </DomainObject.Predmet.ProtustrankaFormatedWithAdressOIB>
  <DomainObject.Predmet.ProtustrankaWithAdress>
    <izvorni_sadrzaj>LJEVAONICA BJELOVAR društvo s ograničenom odgovornošću za proizvodnju sivog i nodularnog ljeva BJELOVAR Slavonska Cesta 15, 43000 Bjelovar</izvorni_sadrzaj>
    <derivirana_varijabla naziv="DomainObject.Predmet.ProtustrankaWithAdress_1">LJEVAONICA BJELOVAR društvo s ograničenom odgovornošću za proizvodnju sivog i nodularnog ljeva BJELOVAR Slavonska Cesta 15, 43000 Bjelovar</derivirana_varijabla>
  </DomainObject.Predmet.ProtustrankaWithAdress>
  <DomainObject.Predmet.ProtustrankaWithAdressOIB>
    <izvorni_sadrzaj>LJEVAONICA BJELOVAR društvo s ograničenom odgovornošću za proizvodnju sivog i nodularnog ljeva BJELOVAR, OIB 15261557079, Slavonska Cesta 15, 43000 Bjelovar</izvorni_sadrzaj>
    <derivirana_varijabla naziv="DomainObject.Predmet.ProtustrankaWithAdressOIB_1">LJEVAONICA BJELOVAR društvo s ograničenom odgovornošću za proizvodnju sivog i nodularnog ljeva BJELOVAR, OIB 15261557079, Slavonska Cesta 15, 43000 Bjelovar</derivirana_varijabla>
  </DomainObject.Predmet.ProtustrankaWithAdressOIB>
  <DomainObject.Predmet.ProtustrankaNazivFormated>
    <izvorni_sadrzaj>LJEVAONICA BJELOVAR društvo s ograničenom odgovornošću za proizvodnju sivog i nodularnog ljeva BJELOVAR</izvorni_sadrzaj>
    <derivirana_varijabla naziv="DomainObject.Predmet.ProtustrankaNazivFormated_1">LJEVAONICA BJELOVAR društvo s ograničenom odgovornošću za proizvodnju sivog i nodularnog ljeva BJELOVAR</derivirana_varijabla>
  </DomainObject.Predmet.ProtustrankaNazivFormated>
  <DomainObject.Predmet.ProtustrankaNazivFormatedOIB>
    <izvorni_sadrzaj>LJEVAONICA BJELOVAR društvo s ograničenom odgovornošću za proizvodnju sivog i nodularnog ljeva BJELOVAR, OIB 15261557079</izvorni_sadrzaj>
    <derivirana_varijabla naziv="DomainObject.Predmet.ProtustrankaNazivFormatedOIB_1">LJEVAONICA BJELOVAR društvo s ograničenom odgovornošću za proizvodnju sivog i nodularnog ljeva BJELOVAR, OIB 15261557079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LJUBOMIR JURJEVIĆ, BJELOVAR, radnik zastupanog po punomoćniku ZOU JOVAN DONESKI i dr.; Branko Valentić</izvorni_sadrzaj>
    <derivirana_varijabla naziv="DomainObject.Predmet.StrankaFormated_1">  LJUBOMIR JURJEVIĆ, BJELOVAR, radnik zastupanog po punomoćniku ZOU JOVAN DONESKI i dr.; Branko Valentić</derivirana_varijabla>
  </DomainObject.Predmet.StrankaFormated>
  <DomainObject.Predmet.StrankaFormatedOIB>
    <izvorni_sadrzaj>  LJUBOMIR JURJEVIĆ, BJELOVAR, radnik, OIB 97126382485 zastupanog po punomoćniku ZOU JOVAN DONESKI i dr.; Branko Valentić, OIB 85378232573</izvorni_sadrzaj>
    <derivirana_varijabla naziv="DomainObject.Predmet.StrankaFormatedOIB_1">  LJUBOMIR JURJEVIĆ, BJELOVAR, radnik, OIB 97126382485 zastupanog po punomoćniku ZOU JOVAN DONESKI i dr.; Branko Valentić, OIB 85378232573</derivirana_varijabla>
  </DomainObject.Predmet.StrankaFormatedOIB>
  <DomainObject.Predmet.StrankaFormatedWithAdress>
    <izvorni_sadrzaj> LJUBOMIR JURJEVIĆ, BJELOVAR, radnik, Male Sredice 12, 43000 Bjelovar zastupanog po punomoćniku ZOU JOVAN DONESKI i dr.; Branko Valentić</izvorni_sadrzaj>
    <derivirana_varijabla naziv="DomainObject.Predmet.StrankaFormatedWithAdress_1"> LJUBOMIR JURJEVIĆ, BJELOVAR, radnik, Male Sredice 12, 43000 Bjelovar zastupanog po punomoćniku ZOU JOVAN DONESKI i dr.; Branko Valentić</derivirana_varijabla>
  </DomainObject.Predmet.StrankaFormatedWithAdress>
  <DomainObject.Predmet.StrankaFormatedWithAdressOIB>
    <izvorni_sadrzaj> LJUBOMIR JURJEVIĆ, BJELOVAR, radnik, OIB 97126382485, Male Sredice 12, 43000 Bjelovar zastupanog po punomoćniku ZOU JOVAN DONESKI i dr.; Branko Valentić, OIB 85378232573</izvorni_sadrzaj>
    <derivirana_varijabla naziv="DomainObject.Predmet.StrankaFormatedWithAdressOIB_1"> LJUBOMIR JURJEVIĆ, BJELOVAR, radnik, OIB 97126382485, Male Sredice 12, 43000 Bjelovar zastupanog po punomoćniku ZOU JOVAN DONESKI i dr.; Branko Valentić, OIB 85378232573</derivirana_varijabla>
  </DomainObject.Predmet.StrankaFormatedWithAdressOIB>
  <DomainObject.Predmet.StrankaWithAdress>
    <izvorni_sadrzaj>LJUBOMIR JURJEVIĆ, BJELOVAR, radnik Male Sredice 12,43000 Bjelovar,Branko Valentić </izvorni_sadrzaj>
    <derivirana_varijabla naziv="DomainObject.Predmet.StrankaWithAdress_1">LJUBOMIR JURJEVIĆ, BJELOVAR, radnik Male Sredice 12,43000 Bjelovar,Branko Valentić </derivirana_varijabla>
  </DomainObject.Predmet.StrankaWithAdress>
  <DomainObject.Predmet.StrankaWithAdressOIB>
    <izvorni_sadrzaj>LJUBOMIR JURJEVIĆ, BJELOVAR, radnik, OIB 97126382485, Male Sredice 12,43000 Bjelovar,Branko Valentić, OIB 85378232573</izvorni_sadrzaj>
    <derivirana_varijabla naziv="DomainObject.Predmet.StrankaWithAdressOIB_1">LJUBOMIR JURJEVIĆ, BJELOVAR, radnik, OIB 97126382485, Male Sredice 12,43000 Bjelovar,Branko Valentić, OIB 85378232573</derivirana_varijabla>
  </DomainObject.Predmet.StrankaWithAdressOIB>
  <DomainObject.Predmet.StrankaNazivFormated>
    <izvorni_sadrzaj>LJUBOMIR JURJEVIĆ, BJELOVAR, radnik,Branko Valentić</izvorni_sadrzaj>
    <derivirana_varijabla naziv="DomainObject.Predmet.StrankaNazivFormated_1">LJUBOMIR JURJEVIĆ, BJELOVAR, radnik,Branko Valentić</derivirana_varijabla>
  </DomainObject.Predmet.StrankaNazivFormated>
  <DomainObject.Predmet.StrankaNazivFormatedOIB>
    <izvorni_sadrzaj>LJUBOMIR JURJEVIĆ, BJELOVAR, radnik, OIB 97126382485,Branko Valentić, OIB 85378232573</izvorni_sadrzaj>
    <derivirana_varijabla naziv="DomainObject.Predmet.StrankaNazivFormatedOIB_1">LJUBOMIR JURJEVIĆ, BJELOVAR, radnik, OIB 97126382485,Branko Valentić, OIB 85378232573</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LJUBOMIR JURJEVIĆ, BJELOVAR, radnik zastupanog po punomoćniku ZOU JOVAN DONESKI i dr.</item>
      <item>Branko Valentić</item>
    </izvorni_sadrzaj>
    <derivirana_varijabla naziv="DomainObject.Predmet.StrankaListFormated_1">
      <item>LJUBOMIR JURJEVIĆ, BJELOVAR, radnik zastupanog po punomoćniku ZOU JOVAN DONESKI i dr.</item>
      <item>Branko Valentić</item>
    </derivirana_varijabla>
  </DomainObject.Predmet.StrankaListFormated>
  <DomainObject.Predmet.StrankaListFormatedOIB>
    <izvorni_sadrzaj>
      <item>LJUBOMIR JURJEVIĆ, BJELOVAR, radnik, OIB 97126382485 zastupanog po punomoćniku ZOU JOVAN DONESKI i dr.</item>
      <item>Branko Valentić, OIB 85378232573</item>
    </izvorni_sadrzaj>
    <derivirana_varijabla naziv="DomainObject.Predmet.StrankaListFormatedOIB_1">
      <item>LJUBOMIR JURJEVIĆ, BJELOVAR, radnik, OIB 97126382485 zastupanog po punomoćniku ZOU JOVAN DONESKI i dr.</item>
      <item>Branko Valentić, OIB 85378232573</item>
    </derivirana_varijabla>
  </DomainObject.Predmet.StrankaListFormatedOIB>
  <DomainObject.Predmet.StrankaListFormatedWithAdress>
    <izvorni_sadrzaj>
      <item>LJUBOMIR JURJEVIĆ, BJELOVAR, radnik, Male Sredice 12, 43000 Bjelovar zastupanog po punomoćniku ZOU JOVAN DONESKI i dr.</item>
      <item>Branko Valentić</item>
    </izvorni_sadrzaj>
    <derivirana_varijabla naziv="DomainObject.Predmet.StrankaListFormatedWithAdress_1">
      <item>LJUBOMIR JURJEVIĆ, BJELOVAR, radnik, Male Sredice 12, 43000 Bjelovar zastupanog po punomoćniku ZOU JOVAN DONESKI i dr.</item>
      <item>Branko Valentić</item>
    </derivirana_varijabla>
  </DomainObject.Predmet.StrankaListFormatedWithAdress>
  <DomainObject.Predmet.StrankaListFormatedWithAdressOIB>
    <izvorni_sadrzaj>
      <item>LJUBOMIR JURJEVIĆ, BJELOVAR, radnik, OIB 97126382485, Male Sredice 12, 43000 Bjelovar zastupanog po punomoćniku ZOU JOVAN DONESKI i dr.</item>
      <item>Branko Valentić, OIB 85378232573</item>
    </izvorni_sadrzaj>
    <derivirana_varijabla naziv="DomainObject.Predmet.StrankaListFormatedWithAdressOIB_1">
      <item>LJUBOMIR JURJEVIĆ, BJELOVAR, radnik, OIB 97126382485, Male Sredice 12, 43000 Bjelovar zastupanog po punomoćniku ZOU JOVAN DONESKI i dr.</item>
      <item>Branko Valentić, OIB 85378232573</item>
    </derivirana_varijabla>
  </DomainObject.Predmet.StrankaListFormatedWithAdressOIB>
  <DomainObject.Predmet.StrankaListNazivFormated>
    <izvorni_sadrzaj>
      <item>LJUBOMIR JURJEVIĆ, BJELOVAR, radnik</item>
      <item>Branko Valentić</item>
    </izvorni_sadrzaj>
    <derivirana_varijabla naziv="DomainObject.Predmet.StrankaListNazivFormated_1">
      <item>LJUBOMIR JURJEVIĆ, BJELOVAR, radnik</item>
      <item>Branko Valentić</item>
    </derivirana_varijabla>
  </DomainObject.Predmet.StrankaListNazivFormated>
  <DomainObject.Predmet.StrankaListNazivFormatedOIB>
    <izvorni_sadrzaj>
      <item>LJUBOMIR JURJEVIĆ, BJELOVAR, radnik, OIB 97126382485</item>
      <item>Branko Valentić, OIB 85378232573</item>
    </izvorni_sadrzaj>
    <derivirana_varijabla naziv="DomainObject.Predmet.StrankaListNazivFormatedOIB_1">
      <item>LJUBOMIR JURJEVIĆ, BJELOVAR, radnik, OIB 97126382485</item>
      <item>Branko Valentić, OIB 85378232573</item>
    </derivirana_varijabla>
  </DomainObject.Predmet.StrankaListNazivFormatedOIB>
  <DomainObject.Predmet.ProtuStrankaListFormated>
    <izvorni_sadrzaj>
      <item>LJEVAONICA BJELOVAR društvo s ograničenom odgovornošću za proizvodnju sivog i nodularnog ljeva BJELOVAR</item>
    </izvorni_sadrzaj>
    <derivirana_varijabla naziv="DomainObject.Predmet.ProtuStrankaListFormated_1">
      <item>LJEVAONICA BJELOVAR društvo s ograničenom odgovornošću za proizvodnju sivog i nodularnog ljeva BJELOVAR</item>
    </derivirana_varijabla>
  </DomainObject.Predmet.ProtuStrankaListFormated>
  <DomainObject.Predmet.ProtuStrankaListFormatedOIB>
    <izvorni_sadrzaj>
      <item>LJEVAONICA BJELOVAR društvo s ograničenom odgovornošću za proizvodnju sivog i nodularnog ljeva BJELOVAR, OIB 15261557079</item>
    </izvorni_sadrzaj>
    <derivirana_varijabla naziv="DomainObject.Predmet.ProtuStrankaListFormatedOIB_1">
      <item>LJEVAONICA BJELOVAR društvo s ograničenom odgovornošću za proizvodnju sivog i nodularnog ljeva BJELOVAR, OIB 15261557079</item>
    </derivirana_varijabla>
  </DomainObject.Predmet.ProtuStrankaListFormatedOIB>
  <DomainObject.Predmet.ProtuStrankaListFormatedWithAdress>
    <izvorni_sadrzaj>
      <item>LJEVAONICA BJELOVAR društvo s ograničenom odgovornošću za proizvodnju sivog i nodularnog ljeva BJELOVAR, Slavonska Cesta 15, 43000 Bjelovar</item>
    </izvorni_sadrzaj>
    <derivirana_varijabla naziv="DomainObject.Predmet.ProtuStrankaListFormatedWithAdress_1">
      <item>LJEVAONICA BJELOVAR društvo s ograničenom odgovornošću za proizvodnju sivog i nodularnog ljeva BJELOVAR, Slavonska Cesta 15, 43000 Bjelovar</item>
    </derivirana_varijabla>
  </DomainObject.Predmet.ProtuStrankaListFormatedWithAdress>
  <DomainObject.Predmet.ProtuStrankaListFormatedWithAdressOIB>
    <izvorni_sadrzaj>
      <item>LJEVAONICA BJELOVAR društvo s ograničenom odgovornošću za proizvodnju sivog i nodularnog ljeva BJELOVAR, OIB 15261557079, Slavonska Cesta 15, 43000 Bjelovar</item>
    </izvorni_sadrzaj>
    <derivirana_varijabla naziv="DomainObject.Predmet.ProtuStrankaListFormatedWithAdressOIB_1">
      <item>LJEVAONICA BJELOVAR društvo s ograničenom odgovornošću za proizvodnju sivog i nodularnog ljeva BJELOVAR, OIB 15261557079, Slavonska Cesta 15, 43000 Bjelovar</item>
    </derivirana_varijabla>
  </DomainObject.Predmet.ProtuStrankaListFormatedWithAdressOIB>
  <DomainObject.Predmet.ProtuStrankaListNazivFormated>
    <izvorni_sadrzaj>
      <item>LJEVAONICA BJELOVAR društvo s ograničenom odgovornošću za proizvodnju sivog i nodularnog ljeva BJELOVAR</item>
    </izvorni_sadrzaj>
    <derivirana_varijabla naziv="DomainObject.Predmet.ProtuStrankaListNazivFormated_1">
      <item>LJEVAONICA BJELOVAR društvo s ograničenom odgovornošću za proizvodnju sivog i nodularnog ljeva BJELOVAR</item>
    </derivirana_varijabla>
  </DomainObject.Predmet.ProtuStrankaListNazivFormated>
  <DomainObject.Predmet.ProtuStrankaListNazivFormatedOIB>
    <izvorni_sadrzaj>
      <item>LJEVAONICA BJELOVAR društvo s ograničenom odgovornošću za proizvodnju sivog i nodularnog ljeva BJELOVAR, OIB 15261557079</item>
    </izvorni_sadrzaj>
    <derivirana_varijabla naziv="DomainObject.Predmet.ProtuStrankaListNazivFormatedOIB_1">
      <item>LJEVAONICA BJELOVAR društvo s ograničenom odgovornošću za proizvodnju sivog i nodularnog ljeva BJELOVAR, OIB 15261557079</item>
    </derivirana_varijabla>
  </DomainObject.Predmet.ProtuStrankaListNazivFormatedOIB>
  <DomainObject.Predmet.OstaliListFormated>
    <izvorni_sadrzaj>
      <item>ZOU JOVAN DONESKI i dr. punomoćnik sudionika u postupku LJUBOMIR JURJEVIĆ, BJELOVAR, radnik</item>
      <item>Sudski registar ovdje</item>
    </izvorni_sadrzaj>
    <derivirana_varijabla naziv="DomainObject.Predmet.OstaliListFormated_1">
      <item>ZOU JOVAN DONESKI i dr. punomoćnik sudionika u postupku LJUBOMIR JURJEVIĆ, BJELOVAR, radnik</item>
      <item>Sudski registar ovdje</item>
    </derivirana_varijabla>
  </DomainObject.Predmet.OstaliListFormated>
  <DomainObject.Predmet.OstaliListFormatedOIB>
    <izvorni_sadrzaj>
      <item>ZOU JOVAN DONESKI i dr. punomoćnik sudionika u postupku LJUBOMIR JURJEVIĆ, BJELOVAR, radnik</item>
      <item>Sudski registar ovdje</item>
    </izvorni_sadrzaj>
    <derivirana_varijabla naziv="DomainObject.Predmet.OstaliListFormatedOIB_1">
      <item>ZOU JOVAN DONESKI i dr. punomoćnik sudionika u postupku LJUBOMIR JURJEVIĆ, BJELOVAR, radnik</item>
      <item>Sudski registar ovdje</item>
    </derivirana_varijabla>
  </DomainObject.Predmet.OstaliListFormatedOIB>
  <DomainObject.Predmet.OstaliListFormatedWithAdress>
    <izvorni_sadrzaj>
      <item>ZOU JOVAN DONESKI i dr., Vladimira Nazora 19b, 43280 Garešnica punomoćnik sudionika u postupku LJUBOMIR JURJEVIĆ, BJELOVAR, radnik</item>
      <item>Sudski registar ovdje</item>
    </izvorni_sadrzaj>
    <derivirana_varijabla naziv="DomainObject.Predmet.OstaliListFormatedWithAdress_1">
      <item>ZOU JOVAN DONESKI i dr., Vladimira Nazora 19b, 43280 Garešnica punomoćnik sudionika u postupku LJUBOMIR JURJEVIĆ, BJELOVAR, radnik</item>
      <item>Sudski registar ovdje</item>
    </derivirana_varijabla>
  </DomainObject.Predmet.OstaliListFormatedWithAdress>
  <DomainObject.Predmet.OstaliListFormatedWithAdressOIB>
    <izvorni_sadrzaj>
      <item>ZOU JOVAN DONESKI i dr., Vladimira Nazora 19b, 43280 Garešnica punomoćnik sudionika u postupku LJUBOMIR JURJEVIĆ, BJELOVAR, radnik</item>
      <item>Sudski registar ovdje</item>
    </izvorni_sadrzaj>
    <derivirana_varijabla naziv="DomainObject.Predmet.OstaliListFormatedWithAdressOIB_1">
      <item>ZOU JOVAN DONESKI i dr., Vladimira Nazora 19b, 43280 Garešnica punomoćnik sudionika u postupku LJUBOMIR JURJEVIĆ, BJELOVAR, radnik</item>
      <item>Sudski registar ovdje</item>
    </derivirana_varijabla>
  </DomainObject.Predmet.OstaliListFormatedWithAdressOIB>
  <DomainObject.Predmet.OstaliListNazivFormated>
    <izvorni_sadrzaj>
      <item>ZOU JOVAN DONESKI i dr.</item>
      <item>Sudski registar ovdje</item>
    </izvorni_sadrzaj>
    <derivirana_varijabla naziv="DomainObject.Predmet.OstaliListNazivFormated_1">
      <item>ZOU JOVAN DONESKI i dr.</item>
      <item>Sudski registar ovdje</item>
    </derivirana_varijabla>
  </DomainObject.Predmet.OstaliListNazivFormated>
  <DomainObject.Predmet.OstaliListNazivFormatedOIB>
    <izvorni_sadrzaj>
      <item>ZOU JOVAN DONESKI i dr.</item>
      <item>Sudski registar ovdje</item>
    </izvorni_sadrzaj>
    <derivirana_varijabla naziv="DomainObject.Predmet.OstaliListNazivFormatedOIB_1">
      <item>ZOU JOVAN DONESKI i dr.</item>
      <item>Sudski registar ovdje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2017.</izvorni_sadrzaj>
    <derivirana_varijabla naziv="DomainObject.Datum_1">3. veljače 2017.</derivirana_varijabla>
  </DomainObject.Datum>
  <DomainObject.PoslovniBrojDokumenta>
    <izvorni_sadrzaj>St-45/2014-128</izvorni_sadrzaj>
    <derivirana_varijabla naziv="DomainObject.PoslovniBrojDokumenta_1">St-45/2014-128</derivirana_varijabla>
  </DomainObject.PoslovniBrojDokumenta>
  <DomainObject.Predmet.StrankaIDrugi>
    <izvorni_sadrzaj>LJUBOMIR JURJEVIĆ, BJELOVAR, radnik i dr.</izvorni_sadrzaj>
    <derivirana_varijabla naziv="DomainObject.Predmet.StrankaIDrugi_1">LJUBOMIR JURJEVIĆ, BJELOVAR, radnik i dr.</derivirana_varijabla>
  </DomainObject.Predmet.StrankaIDrugi>
  <DomainObject.Predmet.ProtustrankaIDrugi>
    <izvorni_sadrzaj>LJEVAONICA BJELOVAR društvo s ograničenom odgovornošću za proizvodnju sivog i nodularnog ljeva BJELOVAR</izvorni_sadrzaj>
    <derivirana_varijabla naziv="DomainObject.Predmet.ProtustrankaIDrugi_1">LJEVAONICA BJELOVAR društvo s ograničenom odgovornošću za proizvodnju sivog i nodularnog ljeva BJELOVAR</derivirana_varijabla>
  </DomainObject.Predmet.ProtustrankaIDrugi>
  <DomainObject.Predmet.StrankaIDrugiAdressOIB>
    <izvorni_sadrzaj>LJUBOMIR JURJEVIĆ, BJELOVAR, radnik, OIB 97126382485, Male Sredice 12, 43000 Bjelovar i dr.</izvorni_sadrzaj>
    <derivirana_varijabla naziv="DomainObject.Predmet.StrankaIDrugiAdressOIB_1">LJUBOMIR JURJEVIĆ, BJELOVAR, radnik, OIB 97126382485, Male Sredice 12, 43000 Bjelovar i dr.</derivirana_varijabla>
  </DomainObject.Predmet.StrankaIDrugiAdressOIB>
  <DomainObject.Predmet.ProtustrankaIDrugiAdressOIB>
    <izvorni_sadrzaj>LJEVAONICA BJELOVAR društvo s ograničenom odgovornošću za proizvodnju sivog i nodularnog ljeva BJELOVAR, OIB 15261557079, Slavonska Cesta 15, 43000 Bjelovar</izvorni_sadrzaj>
    <derivirana_varijabla naziv="DomainObject.Predmet.ProtustrankaIDrugiAdressOIB_1">LJEVAONICA BJELOVAR društvo s ograničenom odgovornošću za proizvodnju sivog i nodularnog ljeva BJELOVAR, OIB 15261557079, Slavonska Cesta 15,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LJUBOMIR JURJEVIĆ, BJELOVAR, radnik</item>
      <item>LJEVAONICA BJELOVAR društvo s ograničenom odgovornošću za proizvodnju sivog i nodularnog ljeva BJELOVAR</item>
      <item>ZOU JOVAN DONESKI i dr.</item>
      <item>Sudski registar ovdje</item>
      <item>Branko Valentić</item>
    </izvorni_sadrzaj>
    <derivirana_varijabla naziv="DomainObject.Predmet.SudioniciListNaziv_1">
      <item>LJUBOMIR JURJEVIĆ, BJELOVAR, radnik</item>
      <item>LJEVAONICA BJELOVAR društvo s ograničenom odgovornošću za proizvodnju sivog i nodularnog ljeva BJELOVAR</item>
      <item>ZOU JOVAN DONESKI i dr.</item>
      <item>Sudski registar ovdje</item>
      <item>Branko Valentić</item>
    </derivirana_varijabla>
  </DomainObject.Predmet.SudioniciListNaziv>
  <DomainObject.Predmet.SudioniciListAdressOIB>
    <izvorni_sadrzaj>
      <item>LJUBOMIR JURJEVIĆ, BJELOVAR, radnik, OIB 97126382485, Male Sredice 12,43000 Bjelovar</item>
      <item>LJEVAONICA BJELOVAR društvo s ograničenom odgovornošću za proizvodnju sivog i nodularnog ljeva BJELOVAR, OIB 15261557079, Slavonska Cesta 15,43000 Bjelovar</item>
      <item>ZOU JOVAN DONESKI i dr., Vladimira Nazora 19b,43280 Garešnica</item>
      <item>Sudski registar ovdje</item>
      <item>Branko Valentić, OIB 85378232573</item>
    </izvorni_sadrzaj>
    <derivirana_varijabla naziv="DomainObject.Predmet.SudioniciListAdressOIB_1">
      <item>LJUBOMIR JURJEVIĆ, BJELOVAR, radnik, OIB 97126382485, Male Sredice 12,43000 Bjelovar</item>
      <item>LJEVAONICA BJELOVAR društvo s ograničenom odgovornošću za proizvodnju sivog i nodularnog ljeva BJELOVAR, OIB 15261557079, Slavonska Cesta 15,43000 Bjelovar</item>
      <item>ZOU JOVAN DONESKI i dr., Vladimira Nazora 19b,43280 Garešnica</item>
      <item>Sudski registar ovdje</item>
      <item>Branko Valentić, OIB 85378232573</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664B4E-C482-4567-9F31-4C36F30A35E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598</properties:Words>
  <properties:Characters>3247</properties:Characters>
  <properties:Lines>67</properties:Lines>
  <properties:Paragraphs>32</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3912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2017-02-03T08:31:00Z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St-45/2014-128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