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1181" w14:paraId="a5f1181" w:rsidRDefault="00AE649C" w:rsidP="005C3022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5C3022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5799E" w:rsidP="0015799E" w:rsidR="005C3022">
      <w:pPr>
        <w:spacing w:after="0"/>
      </w:pPr>
      <w:r>
        <w:t>REPUBLIKA HRVATSKA</w:t>
      </w:r>
    </w:p>
    <w:p w:rsidRDefault="0015799E" w:rsidP="0015799E" w:rsidR="0015799E">
      <w:pPr>
        <w:spacing w:after="0"/>
      </w:pPr>
      <w:r>
        <w:t>TRGOVAČKI SUD U VARAŽDINU</w:t>
      </w:r>
    </w:p>
    <w:p w:rsidRDefault="005C3022" w:rsidP="005C3022" w:rsidR="005C3022">
      <w:pPr>
        <w:spacing w:after="0"/>
        <w:jc w:val="center"/>
      </w:pPr>
    </w:p>
    <w:p w:rsidRDefault="005C3022" w:rsidP="005C3022" w:rsidR="005C3022">
      <w:pPr>
        <w:spacing w:after="0"/>
        <w:jc w:val="center"/>
      </w:pPr>
    </w:p>
    <w:p w:rsidRDefault="0015799E" w:rsidP="005C3022" w:rsidR="0015799E">
      <w:pPr>
        <w:spacing w:after="0"/>
        <w:jc w:val="center"/>
      </w:pPr>
    </w:p>
    <w:p w:rsidRDefault="0015799E" w:rsidP="005C3022" w:rsidR="0015799E">
      <w:pPr>
        <w:spacing w:after="0"/>
        <w:jc w:val="center"/>
      </w:pPr>
    </w:p>
    <w:p w:rsidRDefault="005C3022" w:rsidP="005C3022" w:rsidR="005C3022">
      <w:pPr>
        <w:spacing w:after="0"/>
        <w:jc w:val="center"/>
      </w:pPr>
    </w:p>
    <w:p w:rsidRDefault="005C3022" w:rsidP="005C3022" w:rsidR="005C3022">
      <w:pPr>
        <w:spacing w:after="0"/>
      </w:pPr>
      <w:r>
        <w:t xml:space="preserve">                                        U  I M E  R E P U B L I K E  H R V A T S K E</w:t>
      </w:r>
    </w:p>
    <w:p w:rsidRDefault="005C3022" w:rsidP="005C3022" w:rsidR="005C3022">
      <w:pPr>
        <w:spacing w:after="0"/>
      </w:pPr>
    </w:p>
    <w:p w:rsidRDefault="005C3022" w:rsidP="005C3022" w:rsidR="005C3022">
      <w:pPr>
        <w:spacing w:after="0"/>
        <w:jc w:val="center"/>
      </w:pPr>
      <w:r>
        <w:t>R J E Š E NJ E</w:t>
      </w:r>
    </w:p>
    <w:p w:rsidRDefault="005C3022" w:rsidP="005C3022" w:rsidR="005C3022">
      <w:pPr>
        <w:spacing w:after="0"/>
      </w:pPr>
    </w:p>
    <w:p w:rsidRDefault="005C3022" w:rsidP="005C3022" w:rsidR="005C3022">
      <w:pPr>
        <w:spacing w:after="0"/>
        <w:jc w:val="both"/>
        <w:rPr>
          <w:szCs w:val="20"/>
        </w:rPr>
      </w:pPr>
      <w:r>
        <w:tab/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MUCH j.d.o.o. Varaždin, Braće Radića 155, OIB: 61401843894, dana 13. travnja 2017., </w:t>
      </w:r>
    </w:p>
    <w:p w:rsidRDefault="005C3022" w:rsidP="005C3022" w:rsidR="005C3022">
      <w:pPr>
        <w:spacing w:after="0"/>
        <w:jc w:val="both"/>
      </w:pPr>
    </w:p>
    <w:p w:rsidRDefault="005C3022" w:rsidP="005C3022" w:rsidR="005C3022">
      <w:pPr>
        <w:spacing w:after="0"/>
        <w:jc w:val="center"/>
      </w:pPr>
      <w:r>
        <w:t>r i j e š i o  j e</w:t>
      </w:r>
    </w:p>
    <w:p w:rsidRDefault="005C3022" w:rsidP="005C3022" w:rsidR="005C3022">
      <w:pPr>
        <w:spacing w:after="0"/>
      </w:pPr>
    </w:p>
    <w:p w:rsidRDefault="005C3022" w:rsidP="005C3022" w:rsidR="005C3022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MUCH j.d.o.o. Varaždin, Braće Radića 155, OIB: 61401843894, s danom 13. travnja 2017. u 15,00 sati.</w:t>
      </w:r>
    </w:p>
    <w:p w:rsidRDefault="005C3022" w:rsidP="005C3022" w:rsidR="005C3022">
      <w:pPr>
        <w:spacing w:after="0"/>
        <w:ind w:hanging="705" w:left="1413"/>
        <w:jc w:val="both"/>
      </w:pPr>
    </w:p>
    <w:p w:rsidRDefault="005C3022" w:rsidP="005C3022" w:rsidR="005C3022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Marijan </w:t>
      </w:r>
      <w:proofErr w:type="spellStart"/>
      <w:r>
        <w:t>Drljanovčan</w:t>
      </w:r>
      <w:proofErr w:type="spellEnd"/>
      <w:r>
        <w:t xml:space="preserve">, </w:t>
      </w:r>
      <w:proofErr w:type="spellStart"/>
      <w:r>
        <w:t>Miholjanec</w:t>
      </w:r>
      <w:proofErr w:type="spellEnd"/>
      <w:r>
        <w:t>, A. Mihanovića 131, OIB: 49708160625.</w:t>
      </w:r>
    </w:p>
    <w:p w:rsidRDefault="005C3022" w:rsidP="005C3022" w:rsidR="005C3022">
      <w:pPr>
        <w:spacing w:after="0"/>
        <w:ind w:hanging="705" w:left="1413"/>
        <w:jc w:val="both"/>
      </w:pPr>
    </w:p>
    <w:p w:rsidRDefault="005C3022" w:rsidP="005C3022" w:rsidR="005C3022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MUCH j.d.o.o. Varaždin, Braće Radića 155, OIB: 61401843894.</w:t>
      </w:r>
    </w:p>
    <w:p w:rsidRDefault="005C3022" w:rsidP="005C3022" w:rsidR="005C3022">
      <w:pPr>
        <w:spacing w:after="0"/>
        <w:ind w:hanging="705" w:left="1410"/>
        <w:jc w:val="both"/>
      </w:pPr>
    </w:p>
    <w:p w:rsidRDefault="005C3022" w:rsidP="005C3022" w:rsidR="005C3022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5C3022" w:rsidP="005C3022" w:rsidR="005C3022">
      <w:pPr>
        <w:spacing w:after="0"/>
        <w:jc w:val="both"/>
      </w:pPr>
    </w:p>
    <w:p w:rsidRDefault="005C3022" w:rsidP="005C3022" w:rsidR="005C3022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MUCH j.d.o.o. Varaždin, Braće Radića 155, OIB: 61401843894, bit će brisan iz sudskog registra.</w:t>
      </w:r>
    </w:p>
    <w:p w:rsidRDefault="005C3022" w:rsidP="005C3022" w:rsidR="005C3022">
      <w:pPr>
        <w:spacing w:after="0"/>
        <w:jc w:val="center"/>
      </w:pPr>
    </w:p>
    <w:p w:rsidRDefault="005C3022" w:rsidP="005C3022" w:rsidR="005C3022">
      <w:pPr>
        <w:spacing w:after="0"/>
        <w:jc w:val="center"/>
      </w:pPr>
      <w:r>
        <w:t>Obrazloženje</w:t>
      </w:r>
    </w:p>
    <w:p w:rsidRDefault="005C3022" w:rsidP="005C3022" w:rsidR="005C3022">
      <w:pPr>
        <w:spacing w:after="0"/>
      </w:pPr>
    </w:p>
    <w:p w:rsidRDefault="005C3022" w:rsidP="005C3022" w:rsidR="005C3022">
      <w:pPr>
        <w:spacing w:after="0"/>
        <w:jc w:val="both"/>
      </w:pPr>
      <w:r>
        <w:tab/>
        <w:t xml:space="preserve">Predlagatelj Financijska agencija Regionalni centar Zagreb, Podružnica Varaždin je dana 3. veljače 2017. godine,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5C3022" w:rsidP="005C3022" w:rsidR="005C3022">
      <w:pPr>
        <w:spacing w:after="0"/>
      </w:pPr>
    </w:p>
    <w:p w:rsidRDefault="005C3022" w:rsidP="005C3022" w:rsidR="005C3022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5C3022" w:rsidP="005C3022" w:rsidR="005C3022">
      <w:pPr>
        <w:spacing w:after="0"/>
      </w:pPr>
    </w:p>
    <w:p w:rsidRDefault="005C3022" w:rsidP="005C3022" w:rsidR="005C3022">
      <w:pPr>
        <w:spacing w:after="0"/>
        <w:jc w:val="center"/>
      </w:pPr>
      <w:r>
        <w:t>U Varaždinu, 13. travnja 2017.</w:t>
      </w:r>
    </w:p>
    <w:p w:rsidRDefault="005C3022" w:rsidP="005C3022" w:rsidR="005C3022">
      <w:pPr>
        <w:spacing w:after="0"/>
        <w:jc w:val="center"/>
      </w:pPr>
    </w:p>
    <w:p w:rsidRDefault="005C3022" w:rsidP="005C3022" w:rsidR="005C302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5C3022" w:rsidP="005C3022" w:rsidR="005C302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Sudska savjetnica:</w:t>
      </w:r>
    </w:p>
    <w:p w:rsidRDefault="005C3022" w:rsidP="005C3022" w:rsidR="005C3022">
      <w:pPr>
        <w:spacing w:after="0"/>
      </w:pPr>
    </w:p>
    <w:p w:rsidRDefault="005C3022" w:rsidP="005C3022" w:rsidR="005C302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Martina Mašić</w:t>
      </w:r>
    </w:p>
    <w:p w:rsidRDefault="005C3022" w:rsidP="005C3022" w:rsidR="005C3022">
      <w:pPr>
        <w:spacing w:after="0"/>
      </w:pPr>
    </w:p>
    <w:p w:rsidRDefault="005C3022" w:rsidP="005C3022" w:rsidR="005C302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C3022" w:rsidP="005C3022" w:rsidR="005C3022">
      <w:pPr>
        <w:spacing w:after="0"/>
        <w:ind w:firstLine="708"/>
      </w:pPr>
      <w:r>
        <w:t>Uputa o pravnom lijeku:</w:t>
      </w:r>
    </w:p>
    <w:p w:rsidRDefault="005C3022" w:rsidP="005C3022" w:rsidR="005C3022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5C3022" w:rsidP="005C3022" w:rsidR="005C3022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C3022" w:rsidP="005C3022" w:rsidR="005C3022">
      <w:pPr>
        <w:spacing w:after="0"/>
      </w:pPr>
    </w:p>
    <w:p w:rsidRDefault="005C3022" w:rsidP="005C3022" w:rsidR="005C3022">
      <w:pPr>
        <w:spacing w:after="0"/>
      </w:pPr>
    </w:p>
    <w:p w:rsidRDefault="005C3022" w:rsidP="005C3022" w:rsidR="005C3022">
      <w:pPr>
        <w:spacing w:after="0"/>
      </w:pPr>
      <w:r>
        <w:t>DNA:</w:t>
      </w:r>
    </w:p>
    <w:p w:rsidRDefault="005C3022" w:rsidP="005C3022" w:rsidR="005C3022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5C3022" w:rsidP="005C3022" w:rsidR="005C3022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5C3022" w:rsidP="005C3022" w:rsidR="005C3022">
      <w:pPr>
        <w:numPr>
          <w:ilvl w:val="0"/>
          <w:numId w:val="47"/>
        </w:numPr>
        <w:spacing w:after="0"/>
      </w:pPr>
      <w:r>
        <w:t>Dužnik - MUCH j.d.o.o. Varaždin, Braće Radića 155</w:t>
      </w:r>
    </w:p>
    <w:p w:rsidRDefault="005C3022" w:rsidP="005C3022" w:rsidR="005C3022">
      <w:pPr>
        <w:numPr>
          <w:ilvl w:val="0"/>
          <w:numId w:val="47"/>
        </w:numPr>
        <w:spacing w:after="0"/>
      </w:pPr>
      <w:r>
        <w:t xml:space="preserve">Osoba ovlaštena za zastupanje – Neven </w:t>
      </w:r>
      <w:proofErr w:type="spellStart"/>
      <w:r>
        <w:t>Gredičak</w:t>
      </w:r>
      <w:proofErr w:type="spellEnd"/>
      <w:r>
        <w:t xml:space="preserve"> iz Varaždina, Zagrebačka 289</w:t>
      </w:r>
    </w:p>
    <w:p w:rsidRDefault="005C3022" w:rsidP="005C3022" w:rsidR="005C3022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5C3022" w:rsidP="005C3022" w:rsidR="005C3022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</w:t>
      </w:r>
    </w:p>
    <w:p w:rsidRDefault="005C3022" w:rsidP="005C3022" w:rsidR="005C3022">
      <w:pPr>
        <w:numPr>
          <w:ilvl w:val="0"/>
          <w:numId w:val="47"/>
        </w:numPr>
        <w:spacing w:after="0"/>
      </w:pPr>
      <w:r>
        <w:t xml:space="preserve">Stečajni upravitelj- Marijan </w:t>
      </w:r>
      <w:proofErr w:type="spellStart"/>
      <w:r>
        <w:t>Drljanovčan</w:t>
      </w:r>
      <w:proofErr w:type="spellEnd"/>
      <w:r>
        <w:t xml:space="preserve">, </w:t>
      </w:r>
      <w:proofErr w:type="spellStart"/>
      <w:r>
        <w:t>Miholjanec</w:t>
      </w:r>
      <w:proofErr w:type="spellEnd"/>
      <w:r>
        <w:t>, A. Mihanovića 131</w:t>
      </w:r>
    </w:p>
    <w:p w:rsidRDefault="005C3022" w:rsidP="005C3022" w:rsidR="005C3022">
      <w:pPr>
        <w:numPr>
          <w:ilvl w:val="0"/>
          <w:numId w:val="47"/>
        </w:numPr>
        <w:spacing w:after="0"/>
      </w:pPr>
      <w:r>
        <w:t>e- Oglasna ploča suda.</w:t>
      </w:r>
    </w:p>
    <w:p w:rsidRDefault="005C3022" w:rsidP="005C3022" w:rsidR="005C3022">
      <w:pPr>
        <w:spacing w:after="0"/>
        <w:ind w:left="360"/>
      </w:pPr>
    </w:p>
    <w:p w:rsidRDefault="00AE649C" w:rsidP="005C3022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99E" w:rsidR="008333A9">
    <w:pPr>
      <w:pStyle w:val="Zaglavlje"/>
    </w:pPr>
    <w:r>
      <w:rPr>
        <w:rStyle w:val="PozadinaSvijetloCrvena"/>
        <w:shd w:fill="auto" w:color="auto" w:val="clear"/>
      </w:rPr>
      <w:t>Poslovni broj. 9 St-64/17-4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5799E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403D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3022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356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St-64/2017-4</izvorni_sadrzaj>
    <derivirana_varijabla naziv="DomainObject.Oznaka_1">St-64/2017-4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St-64/2017</izvorni_sadrzaj>
    <derivirana_varijabla naziv="DomainObject.Predmet.OznakaBroj_1">St-64/2017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MUCH jednostavno društvo s ograničenom odgovornošću za ugostiteljstvo i usluge</izvorni_sadrzaj>
    <derivirana_varijabla naziv="DomainObject.Predmet.ProtustrankaFormated_1">  MUCH jednostavno društvo s ograničenom odgovornošću za ugostiteljstvo i usluge</derivirana_varijabla>
  </DomainObject.Predmet.ProtustrankaFormated>
  <DomainObject.Predmet.ProtustrankaFormatedOIB>
    <izvorni_sadrzaj>  MUCH jednostavno društvo s ograničenom odgovornošću za ugostiteljstvo i usluge, OIB 61401843894</izvorni_sadrzaj>
    <derivirana_varijabla naziv="DomainObject.Predmet.ProtustrankaFormatedOIB_1">  MUCH jednostavno društvo s ograničenom odgovornošću za ugostiteljstvo i usluge, OIB 61401843894</derivirana_varijabla>
  </DomainObject.Predmet.ProtustrankaFormatedOIB>
  <DomainObject.Predmet.ProtustrankaFormatedWithAdress>
    <izvorni_sadrzaj> MUCH jednostavno društvo s ograničenom odgovornošću za ugostiteljstvo i usluge, Braće Radića 155, 42000 Varaždin</izvorni_sadrzaj>
    <derivirana_varijabla naziv="DomainObject.Predmet.ProtustrankaFormatedWithAdress_1"> MUCH jednostavno društvo s ograničenom odgovornošću za ugostiteljstvo i usluge, Braće Radića 155, 42000 Varaždin</derivirana_varijabla>
  </DomainObject.Predmet.ProtustrankaFormatedWithAdress>
  <DomainObject.Predmet.ProtustrankaFormatedWithAdressOIB>
    <izvorni_sadrzaj> MUCH jednostavno društvo s ograničenom odgovornošću za ugostiteljstvo i usluge, OIB 61401843894, Braće Radića 155, 42000 Varaždin</izvorni_sadrzaj>
    <derivirana_varijabla naziv="DomainObject.Predmet.ProtustrankaFormatedWithAdressOIB_1"> MUCH jednostavno društvo s ograničenom odgovornošću za ugostiteljstvo i usluge, OIB 61401843894, Braće Radića 155, 42000 Varaždin</derivirana_varijabla>
  </DomainObject.Predmet.ProtustrankaFormatedWithAdressOIB>
  <DomainObject.Predmet.ProtustrankaWithAdress>
    <izvorni_sadrzaj>MUCH jednostavno društvo s ograničenom odgovornošću za ugostiteljstvo i usluge Braće Radića 155, 42000 Varaždin</izvorni_sadrzaj>
    <derivirana_varijabla naziv="DomainObject.Predmet.ProtustrankaWithAdress_1">MUCH jednostavno društvo s ograničenom odgovornošću za ugostiteljstvo i usluge Braće Radića 155, 42000 Varaždin</derivirana_varijabla>
  </DomainObject.Predmet.ProtustrankaWithAdress>
  <DomainObject.Predmet.ProtustrankaWithAdressOIB>
    <izvorni_sadrzaj>MUCH jednostavno društvo s ograničenom odgovornošću za ugostiteljstvo i usluge, OIB 61401843894, Braće Radića 155, 42000 Varaždin</izvorni_sadrzaj>
    <derivirana_varijabla naziv="DomainObject.Predmet.ProtustrankaWithAdressOIB_1">MUCH jednostavno društvo s ograničenom odgovornošću za ugostiteljstvo i usluge, OIB 61401843894, Braće Radića 155, 42000 Varaždin</derivirana_varijabla>
  </DomainObject.Predmet.ProtustrankaWithAdressOIB>
  <DomainObject.Predmet.ProtustrankaNazivFormated>
    <izvorni_sadrzaj>MUCH jednostavno društvo s ograničenom odgovornošću za ugostiteljstvo i usluge</izvorni_sadrzaj>
    <derivirana_varijabla naziv="DomainObject.Predmet.ProtustrankaNazivFormated_1">MUCH jednostavno društvo s ograničenom odgovornošću za ugostiteljstvo i usluge</derivirana_varijabla>
  </DomainObject.Predmet.ProtustrankaNazivFormated>
  <DomainObject.Predmet.ProtustrankaNazivFormatedOIB>
    <izvorni_sadrzaj>MUCH jednostavno društvo s ograničenom odgovornošću za ugostiteljstvo i usluge, OIB 61401843894</izvorni_sadrzaj>
    <derivirana_varijabla naziv="DomainObject.Predmet.ProtustrankaNazivFormatedOIB_1">MUCH jednostavno društvo s ograničenom odgovornošću za ugostiteljstvo i usluge, OIB 61401843894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10478.99</izvorni_sadrzaj>
    <derivirana_varijabla naziv="DomainObject.Predmet.TrenutnaVrijednost_1">10478.99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MUCH jednostavno društvo s ograničenom odgovornošću za ugostiteljstvo i usluge</item>
    </izvorni_sadrzaj>
    <derivirana_varijabla naziv="DomainObject.Predmet.ProtuStrankaListFormated_1">
      <item>MUCH jednostavno društvo s ograničenom odgovornošću za ugostiteljstvo i usluge</item>
    </derivirana_varijabla>
  </DomainObject.Predmet.ProtuStrankaListFormated>
  <DomainObject.Predmet.ProtuStrankaListFormatedOIB>
    <izvorni_sadrzaj>
      <item>MUCH jednostavno društvo s ograničenom odgovornošću za ugostiteljstvo i usluge, OIB 61401843894</item>
    </izvorni_sadrzaj>
    <derivirana_varijabla naziv="DomainObject.Predmet.ProtuStrankaListFormatedOIB_1">
      <item>MUCH jednostavno društvo s ograničenom odgovornošću za ugostiteljstvo i usluge, OIB 61401843894</item>
    </derivirana_varijabla>
  </DomainObject.Predmet.ProtuStrankaListFormatedOIB>
  <DomainObject.Predmet.ProtuStrankaListFormatedWithAdress>
    <izvorni_sadrzaj>
      <item>MUCH jednostavno društvo s ograničenom odgovornošću za ugostiteljstvo i usluge, Braće Radića 155, 42000 Varaždin</item>
    </izvorni_sadrzaj>
    <derivirana_varijabla naziv="DomainObject.Predmet.ProtuStrankaListFormatedWithAdress_1">
      <item>MUCH jednostavno društvo s ograničenom odgovornošću za ugostiteljstvo i usluge, Braće Radića 155, 42000 Varaždin</item>
    </derivirana_varijabla>
  </DomainObject.Predmet.ProtuStrankaListFormatedWithAdress>
  <DomainObject.Predmet.ProtuStrankaListFormatedWithAdressOIB>
    <izvorni_sadrzaj>
      <item>MUCH jednostavno društvo s ograničenom odgovornošću za ugostiteljstvo i usluge, OIB 61401843894, Braće Radića 155, 42000 Varaždin</item>
    </izvorni_sadrzaj>
    <derivirana_varijabla naziv="DomainObject.Predmet.ProtuStrankaListFormatedWithAdressOIB_1">
      <item>MUCH jednostavno društvo s ograničenom odgovornošću za ugostiteljstvo i usluge, OIB 61401843894, Braće Radića 155, 42000 Varaždin</item>
    </derivirana_varijabla>
  </DomainObject.Predmet.ProtuStrankaListFormatedWithAdressOIB>
  <DomainObject.Predmet.ProtuStrankaListNazivFormated>
    <izvorni_sadrzaj>
      <item>MUCH jednostavno društvo s ograničenom odgovornošću za ugostiteljstvo i usluge</item>
    </izvorni_sadrzaj>
    <derivirana_varijabla naziv="DomainObject.Predmet.ProtuStrankaListNazivFormated_1">
      <item>MUCH jednostavno društvo s ograničenom odgovornošću za ugostiteljstvo i usluge</item>
    </derivirana_varijabla>
  </DomainObject.Predmet.ProtuStrankaListNazivFormated>
  <DomainObject.Predmet.ProtuStrankaListNazivFormatedOIB>
    <izvorni_sadrzaj>
      <item>MUCH jednostavno društvo s ograničenom odgovornošću za ugostiteljstvo i usluge, OIB 61401843894</item>
    </izvorni_sadrzaj>
    <derivirana_varijabla naziv="DomainObject.Predmet.ProtuStrankaListNazivFormatedOIB_1">
      <item>MUCH jednostavno društvo s ograničenom odgovornošću za ugostiteljstvo i usluge, OIB 61401843894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>St-64/2017-4</izvorni_sadrzaj>
    <derivirana_varijabla naziv="DomainObject.PoslovniBrojDokumenta_1">St-64/2017-4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MUCH jednostavno društvo s ograničenom odgovornošću za ugostiteljstvo i usluge</izvorni_sadrzaj>
    <derivirana_varijabla naziv="DomainObject.Predmet.ProtustrankaIDrugi_1">MUCH jednostavno društvo s ograničenom odgovornošću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MUCH jednostavno društvo s ograničenom odgovornošću za ugostiteljstvo i usluge, OIB 61401843894, Braće Radića 155, 42000 Varaždin</izvorni_sadrzaj>
    <derivirana_varijabla naziv="DomainObject.Predmet.ProtustrankaIDrugiAdressOIB_1">MUCH jednostavno društvo s ograničenom odgovornošću za ugostiteljstvo i usluge, OIB 61401843894, Braće Radića 155,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MUCH jednostavno društvo s ograničenom odgovornošću za ugostiteljstvo i usluge</item>
      <item>Sudski registar</item>
      <item>e-oglasna ploča</item>
    </izvorni_sadrzaj>
    <derivirana_varijabla naziv="DomainObject.Predmet.SudioniciListNaziv_1">
      <item>Financijska agencija</item>
      <item>MUCH jednostavno društvo s ograničenom odgovornošću za ugostiteljstvo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MUCH jednostavno društvo s ograničenom odgovornošću za ugostiteljstvo i usluge, OIB 61401843894, Braće Radića 155,42000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MUCH jednostavno društvo s ograničenom odgovornošću za ugostiteljstvo i usluge, OIB 61401843894, Braće Radića 155,42000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F19740-0709-4127-9CDE-BDD955D660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2759</properties:Characters>
  <properties:Lines>83</properties:Lines>
  <properties:Paragraphs>29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2017-04-13T13:04:00Z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