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627f2" w14:paraId="89627f2" w:rsidRDefault="002B4EDB" w:rsidP="001249B8" w:rsidR="002B4EDB" w:rsidRPr="009E02CF">
      <w:pPr>
        <w:jc w:val="both"/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2B4EDB" w:rsidP="001249B8" w:rsidR="002B4EDB" w:rsidRPr="009E02CF">
      <w:pPr>
        <w:jc w:val="both"/>
        <w:rPr>
          <w:b/>
          <w:sz w:val="22"/>
          <w:szCs w:val="22"/>
        </w:rPr>
      </w:pPr>
    </w:p>
    <w:p w:rsidRDefault="00E4323A" w:rsidP="001249B8" w:rsidR="00E4323A" w:rsidRPr="009E02CF">
      <w:pPr>
        <w:jc w:val="both"/>
        <w:rPr>
          <w:b/>
          <w:sz w:val="22"/>
          <w:szCs w:val="22"/>
        </w:rPr>
      </w:pPr>
    </w:p>
    <w:p w:rsidRDefault="002B4EDB" w:rsidP="001249B8" w:rsidR="002B4EDB" w:rsidRPr="009E02CF">
      <w:pPr>
        <w:jc w:val="both"/>
        <w:rPr>
          <w:b/>
          <w:sz w:val="22"/>
          <w:szCs w:val="22"/>
        </w:rPr>
      </w:pPr>
    </w:p>
    <w:p w:rsidRDefault="002B4EDB" w:rsidP="001249B8" w:rsidR="002B4EDB" w:rsidRPr="009E02CF">
      <w:pPr>
        <w:jc w:val="both"/>
        <w:rPr>
          <w:b/>
          <w:bCs/>
          <w:sz w:val="22"/>
          <w:szCs w:val="22"/>
        </w:rPr>
      </w:pPr>
      <w:r w:rsidRPr="009E02CF">
        <w:rPr>
          <w:b/>
          <w:bCs/>
          <w:sz w:val="22"/>
          <w:szCs w:val="22"/>
        </w:rPr>
        <w:t>REPUBLIKA HRVATSKA</w:t>
      </w:r>
    </w:p>
    <w:p w:rsidRDefault="002B4EDB" w:rsidP="001249B8" w:rsidR="00E4323A" w:rsidRPr="009E02CF">
      <w:pPr>
        <w:jc w:val="both"/>
        <w:rPr>
          <w:b/>
          <w:bCs/>
          <w:sz w:val="22"/>
          <w:szCs w:val="22"/>
        </w:rPr>
      </w:pPr>
      <w:r w:rsidRPr="009E02CF">
        <w:rPr>
          <w:b/>
          <w:bCs/>
          <w:sz w:val="22"/>
          <w:szCs w:val="22"/>
        </w:rPr>
        <w:t>TRGOVAČKI SUD U ZADRU</w:t>
      </w:r>
    </w:p>
    <w:p w:rsidRDefault="00E4323A" w:rsidP="001249B8" w:rsidR="00065270" w:rsidRPr="009E02CF">
      <w:pPr>
        <w:jc w:val="both"/>
        <w:rPr>
          <w:sz w:val="22"/>
          <w:szCs w:val="22"/>
        </w:rPr>
      </w:pPr>
      <w:r w:rsidRPr="009E02CF">
        <w:rPr>
          <w:sz w:val="22"/>
          <w:szCs w:val="22"/>
        </w:rPr>
        <w:t>Ulica dr. Franje Tuđmana 35</w:t>
      </w:r>
    </w:p>
    <w:p w:rsidRDefault="00065270" w:rsidP="001249B8" w:rsidR="002B4EDB" w:rsidRPr="009E02CF">
      <w:pPr>
        <w:jc w:val="both"/>
        <w:rPr>
          <w:sz w:val="22"/>
          <w:szCs w:val="22"/>
        </w:rPr>
      </w:pPr>
      <w:r w:rsidRPr="009E02CF">
        <w:rPr>
          <w:sz w:val="22"/>
          <w:szCs w:val="22"/>
        </w:rPr>
        <w:t>Zadar</w:t>
      </w:r>
      <w:r w:rsidR="00E4323A" w:rsidRPr="009E02CF">
        <w:rPr>
          <w:sz w:val="22"/>
          <w:szCs w:val="22"/>
        </w:rPr>
        <w:t xml:space="preserve"> </w:t>
      </w:r>
      <w:r w:rsidR="002B4EDB" w:rsidRPr="009E02CF">
        <w:rPr>
          <w:sz w:val="22"/>
          <w:szCs w:val="22"/>
        </w:rPr>
        <w:tab/>
      </w:r>
      <w:r w:rsidR="002B4EDB" w:rsidRPr="009E02CF">
        <w:rPr>
          <w:sz w:val="22"/>
          <w:szCs w:val="22"/>
        </w:rPr>
        <w:tab/>
      </w:r>
      <w:r w:rsidR="002B4EDB" w:rsidRPr="009E02CF">
        <w:rPr>
          <w:sz w:val="22"/>
          <w:szCs w:val="22"/>
        </w:rPr>
        <w:tab/>
      </w:r>
      <w:r w:rsidR="002B4EDB" w:rsidRPr="009E02CF">
        <w:rPr>
          <w:sz w:val="22"/>
          <w:szCs w:val="22"/>
        </w:rPr>
        <w:tab/>
      </w:r>
      <w:r w:rsidR="002B4EDB" w:rsidRPr="009E02CF">
        <w:rPr>
          <w:sz w:val="22"/>
          <w:szCs w:val="22"/>
        </w:rPr>
        <w:tab/>
      </w:r>
      <w:r w:rsidR="002B4EDB" w:rsidRPr="009E02CF">
        <w:rPr>
          <w:sz w:val="22"/>
          <w:szCs w:val="22"/>
        </w:rPr>
        <w:tab/>
      </w:r>
    </w:p>
    <w:p w:rsidRDefault="00E4323A" w:rsidP="001249B8" w:rsidR="00E4323A" w:rsidRPr="009E02CF">
      <w:pPr>
        <w:jc w:val="both"/>
        <w:rPr>
          <w:sz w:val="22"/>
          <w:szCs w:val="22"/>
        </w:rPr>
      </w:pPr>
    </w:p>
    <w:p w:rsidRDefault="00E4323A" w:rsidP="001249B8" w:rsidR="00733562" w:rsidRPr="009E02CF">
      <w:pPr>
        <w:jc w:val="center"/>
        <w:rPr>
          <w:b/>
          <w:bCs/>
          <w:sz w:val="22"/>
          <w:szCs w:val="22"/>
        </w:rPr>
      </w:pPr>
      <w:r w:rsidRPr="009E02CF">
        <w:rPr>
          <w:b/>
          <w:bCs/>
          <w:sz w:val="22"/>
          <w:szCs w:val="22"/>
        </w:rPr>
        <w:t xml:space="preserve">U I M E </w:t>
      </w:r>
      <w:r w:rsidR="00452414" w:rsidRPr="009E02CF">
        <w:rPr>
          <w:b/>
          <w:bCs/>
          <w:sz w:val="22"/>
          <w:szCs w:val="22"/>
        </w:rPr>
        <w:t xml:space="preserve">R E P U B L I K </w:t>
      </w:r>
      <w:r w:rsidRPr="009E02CF">
        <w:rPr>
          <w:b/>
          <w:bCs/>
          <w:sz w:val="22"/>
          <w:szCs w:val="22"/>
        </w:rPr>
        <w:t>E</w:t>
      </w:r>
      <w:r w:rsidR="00452414" w:rsidRPr="009E02CF">
        <w:rPr>
          <w:b/>
          <w:bCs/>
          <w:sz w:val="22"/>
          <w:szCs w:val="22"/>
        </w:rPr>
        <w:t xml:space="preserve">  H R V A T S K </w:t>
      </w:r>
      <w:r w:rsidRPr="009E02CF">
        <w:rPr>
          <w:b/>
          <w:bCs/>
          <w:sz w:val="22"/>
          <w:szCs w:val="22"/>
        </w:rPr>
        <w:t>E</w:t>
      </w:r>
    </w:p>
    <w:p w:rsidRDefault="00452414" w:rsidP="001249B8" w:rsidR="00452414" w:rsidRPr="009E02CF">
      <w:pPr>
        <w:jc w:val="center"/>
        <w:rPr>
          <w:b/>
          <w:bCs/>
          <w:sz w:val="22"/>
          <w:szCs w:val="22"/>
        </w:rPr>
      </w:pPr>
    </w:p>
    <w:p w:rsidRDefault="002B4EDB" w:rsidP="001249B8" w:rsidR="002B4EDB" w:rsidRPr="009E02CF">
      <w:pPr>
        <w:jc w:val="center"/>
        <w:rPr>
          <w:b/>
          <w:bCs/>
          <w:sz w:val="22"/>
          <w:szCs w:val="22"/>
        </w:rPr>
      </w:pPr>
      <w:r w:rsidRPr="009E02CF">
        <w:rPr>
          <w:b/>
          <w:bCs/>
          <w:sz w:val="22"/>
          <w:szCs w:val="22"/>
        </w:rPr>
        <w:t>R J E Š E N J E</w:t>
      </w:r>
    </w:p>
    <w:p w:rsidRDefault="00FA3AA2" w:rsidP="001249B8" w:rsidR="00FA3AA2" w:rsidRPr="009E02CF">
      <w:pPr>
        <w:jc w:val="center"/>
        <w:rPr>
          <w:b/>
          <w:bCs/>
          <w:sz w:val="22"/>
          <w:szCs w:val="22"/>
        </w:rPr>
      </w:pPr>
    </w:p>
    <w:p w:rsidRDefault="00FA3AA2" w:rsidP="00FA3AA2" w:rsidR="00E4323A">
      <w:pPr>
        <w:ind w:firstLine="708"/>
        <w:jc w:val="both"/>
        <w:rPr>
          <w:sz w:val="22"/>
          <w:szCs w:val="22"/>
        </w:rPr>
      </w:pPr>
      <w:r w:rsidRPr="009E02CF">
        <w:rPr>
          <w:sz w:val="22"/>
          <w:szCs w:val="22"/>
        </w:rPr>
        <w:t xml:space="preserve">Trgovački sud u Zadru, OIB:39670464653, po sutkinji Ani Markač, u stečajnom postupku nad stečajnim dužnikom ZADAR-GEL, d.o.o. u stečaju, Zadar, Otočki prilaz 11, OIB:11645931568 zastupan po stečajnom upravitelju Edvinu Šimunovu iz Zadra, Poljanska 9, dana </w:t>
      </w:r>
      <w:r w:rsidR="00465A8A" w:rsidRPr="009E02CF">
        <w:rPr>
          <w:sz w:val="22"/>
          <w:szCs w:val="22"/>
        </w:rPr>
        <w:t>8</w:t>
      </w:r>
      <w:r w:rsidRPr="009E02CF">
        <w:rPr>
          <w:sz w:val="22"/>
          <w:szCs w:val="22"/>
        </w:rPr>
        <w:t xml:space="preserve">. svibnja 2017., </w:t>
      </w:r>
    </w:p>
    <w:p w:rsidRDefault="002121AE" w:rsidP="00FA3AA2" w:rsidR="002121AE" w:rsidRPr="009E02CF">
      <w:pPr>
        <w:ind w:firstLine="708"/>
        <w:jc w:val="both"/>
        <w:rPr>
          <w:sz w:val="22"/>
          <w:szCs w:val="22"/>
        </w:rPr>
      </w:pPr>
    </w:p>
    <w:p w:rsidRDefault="002B4EDB" w:rsidP="001249B8" w:rsidR="002B4EDB" w:rsidRPr="009E02CF">
      <w:pPr>
        <w:jc w:val="center"/>
        <w:rPr>
          <w:b/>
          <w:sz w:val="22"/>
          <w:szCs w:val="22"/>
        </w:rPr>
      </w:pPr>
      <w:r w:rsidRPr="009E02CF">
        <w:rPr>
          <w:b/>
          <w:sz w:val="22"/>
          <w:szCs w:val="22"/>
        </w:rPr>
        <w:t>r i j e š i o   j e</w:t>
      </w:r>
    </w:p>
    <w:p w:rsidRDefault="002B4EDB" w:rsidP="001249B8" w:rsidR="002B4EDB" w:rsidRPr="009E02CF">
      <w:pPr>
        <w:ind w:firstLine="708"/>
        <w:jc w:val="both"/>
        <w:rPr>
          <w:sz w:val="22"/>
          <w:szCs w:val="22"/>
        </w:rPr>
      </w:pPr>
    </w:p>
    <w:p w:rsidRDefault="0053144F" w:rsidP="001249B8" w:rsidR="0053144F" w:rsidRPr="009E02CF">
      <w:pPr>
        <w:jc w:val="both"/>
        <w:rPr>
          <w:sz w:val="22"/>
          <w:szCs w:val="22"/>
        </w:rPr>
      </w:pPr>
      <w:r w:rsidRPr="009E02CF">
        <w:rPr>
          <w:sz w:val="22"/>
          <w:szCs w:val="22"/>
        </w:rPr>
        <w:t>I.</w:t>
      </w:r>
      <w:r w:rsidRPr="009E02CF">
        <w:rPr>
          <w:sz w:val="22"/>
          <w:szCs w:val="22"/>
        </w:rPr>
        <w:tab/>
      </w:r>
      <w:r w:rsidR="002B3197" w:rsidRPr="009E02CF">
        <w:rPr>
          <w:sz w:val="22"/>
          <w:szCs w:val="22"/>
        </w:rPr>
        <w:t xml:space="preserve">Zaključuje se stečajni postupak </w:t>
      </w:r>
      <w:r w:rsidRPr="009E02CF">
        <w:rPr>
          <w:sz w:val="22"/>
          <w:szCs w:val="22"/>
        </w:rPr>
        <w:t>nad stečajnim dužnikom</w:t>
      </w:r>
      <w:r w:rsidR="00FA3AA2" w:rsidRPr="009E02CF">
        <w:rPr>
          <w:sz w:val="22"/>
          <w:szCs w:val="22"/>
        </w:rPr>
        <w:t xml:space="preserve"> ZADAR-GEL, d.o.o. u stečaju, Zadar, Otočki prilaz 11, OIB:11645931568</w:t>
      </w:r>
      <w:r w:rsidRPr="009E02CF">
        <w:rPr>
          <w:sz w:val="22"/>
          <w:szCs w:val="22"/>
        </w:rPr>
        <w:t>, na osnovu pravomoćnog rješenja o potvrdi stečajnog plana.</w:t>
      </w:r>
    </w:p>
    <w:p w:rsidRDefault="002B3197" w:rsidP="001249B8" w:rsidR="002B3197" w:rsidRPr="009E02CF">
      <w:pPr>
        <w:jc w:val="both"/>
        <w:rPr>
          <w:sz w:val="22"/>
          <w:szCs w:val="22"/>
        </w:rPr>
      </w:pPr>
    </w:p>
    <w:p w:rsidRDefault="00065270" w:rsidP="001249B8" w:rsidR="002B3197" w:rsidRPr="009E02CF">
      <w:pPr>
        <w:jc w:val="both"/>
        <w:rPr>
          <w:sz w:val="22"/>
          <w:szCs w:val="22"/>
        </w:rPr>
      </w:pPr>
      <w:r w:rsidRPr="009E02CF">
        <w:rPr>
          <w:sz w:val="22"/>
          <w:szCs w:val="22"/>
        </w:rPr>
        <w:t>II.</w:t>
      </w:r>
      <w:r w:rsidRPr="009E02CF">
        <w:rPr>
          <w:sz w:val="22"/>
          <w:szCs w:val="22"/>
        </w:rPr>
        <w:tab/>
      </w:r>
      <w:r w:rsidR="00FA3AA2" w:rsidRPr="009E02CF">
        <w:rPr>
          <w:sz w:val="22"/>
          <w:szCs w:val="22"/>
        </w:rPr>
        <w:t xml:space="preserve"> </w:t>
      </w:r>
      <w:r w:rsidR="00465A8A" w:rsidRPr="009E02CF">
        <w:rPr>
          <w:sz w:val="22"/>
          <w:szCs w:val="22"/>
        </w:rPr>
        <w:t xml:space="preserve">Donošenjem </w:t>
      </w:r>
      <w:r w:rsidR="00FA3AA2" w:rsidRPr="009E02CF">
        <w:rPr>
          <w:sz w:val="22"/>
          <w:szCs w:val="22"/>
        </w:rPr>
        <w:t xml:space="preserve">ovog </w:t>
      </w:r>
      <w:r w:rsidR="002B3197" w:rsidRPr="009E02CF">
        <w:rPr>
          <w:sz w:val="22"/>
          <w:szCs w:val="22"/>
        </w:rPr>
        <w:t>rješenje prestaje dužnost stečajn</w:t>
      </w:r>
      <w:r w:rsidR="00FA3AA2" w:rsidRPr="009E02CF">
        <w:rPr>
          <w:sz w:val="22"/>
          <w:szCs w:val="22"/>
        </w:rPr>
        <w:t>og</w:t>
      </w:r>
      <w:r w:rsidR="002B3197" w:rsidRPr="009E02CF">
        <w:rPr>
          <w:sz w:val="22"/>
          <w:szCs w:val="22"/>
        </w:rPr>
        <w:t xml:space="preserve"> upravitelj</w:t>
      </w:r>
      <w:r w:rsidR="00FA3AA2" w:rsidRPr="009E02CF">
        <w:rPr>
          <w:sz w:val="22"/>
          <w:szCs w:val="22"/>
        </w:rPr>
        <w:t>a Edvina Šimunova</w:t>
      </w:r>
      <w:r w:rsidR="009E02CF" w:rsidRPr="009E02CF">
        <w:rPr>
          <w:sz w:val="22"/>
          <w:szCs w:val="22"/>
        </w:rPr>
        <w:t>.</w:t>
      </w:r>
    </w:p>
    <w:p w:rsidRDefault="0053144F" w:rsidP="001249B8" w:rsidR="0053144F" w:rsidRPr="009E02CF">
      <w:pPr>
        <w:jc w:val="both"/>
        <w:rPr>
          <w:sz w:val="22"/>
          <w:szCs w:val="22"/>
        </w:rPr>
      </w:pPr>
    </w:p>
    <w:p w:rsidRDefault="00FA3AA2" w:rsidP="001249B8" w:rsidR="0053144F" w:rsidRPr="009E02CF">
      <w:pPr>
        <w:jc w:val="both"/>
        <w:rPr>
          <w:sz w:val="22"/>
          <w:szCs w:val="22"/>
        </w:rPr>
      </w:pPr>
      <w:r w:rsidRPr="009E02CF">
        <w:rPr>
          <w:sz w:val="22"/>
          <w:szCs w:val="22"/>
        </w:rPr>
        <w:t>III</w:t>
      </w:r>
      <w:r w:rsidR="00465A8A" w:rsidRPr="009E02CF">
        <w:rPr>
          <w:sz w:val="22"/>
          <w:szCs w:val="22"/>
        </w:rPr>
        <w:t>.</w:t>
      </w:r>
      <w:r w:rsidR="00465A8A" w:rsidRPr="009E02CF">
        <w:rPr>
          <w:sz w:val="22"/>
          <w:szCs w:val="22"/>
        </w:rPr>
        <w:tab/>
        <w:t xml:space="preserve">Ovo rješenje objavit će se na mrežnoj stranici e-Oglasna ploča sudova te će se </w:t>
      </w:r>
      <w:r w:rsidRPr="009E02CF">
        <w:rPr>
          <w:sz w:val="22"/>
          <w:szCs w:val="22"/>
        </w:rPr>
        <w:t xml:space="preserve">dostaviti </w:t>
      </w:r>
      <w:r w:rsidR="0053144F" w:rsidRPr="009E02CF">
        <w:rPr>
          <w:sz w:val="22"/>
          <w:szCs w:val="22"/>
        </w:rPr>
        <w:t>sudskom registru Trgovačkog suda u</w:t>
      </w:r>
      <w:r w:rsidR="00465A8A" w:rsidRPr="009E02CF">
        <w:rPr>
          <w:sz w:val="22"/>
          <w:szCs w:val="22"/>
        </w:rPr>
        <w:t xml:space="preserve"> Zadru, radi brisanja činjenice </w:t>
      </w:r>
      <w:r w:rsidR="0053144F" w:rsidRPr="009E02CF">
        <w:rPr>
          <w:sz w:val="22"/>
          <w:szCs w:val="22"/>
        </w:rPr>
        <w:t xml:space="preserve">otvaranja stečajnog postupka nad stečajnim dužnikom </w:t>
      </w:r>
      <w:r w:rsidRPr="009E02CF">
        <w:rPr>
          <w:sz w:val="22"/>
          <w:szCs w:val="22"/>
        </w:rPr>
        <w:t>ZADAR-GEL, d.o.o. u stečaju, OIB:11645931568</w:t>
      </w:r>
      <w:r w:rsidR="009E02CF" w:rsidRPr="009E02CF">
        <w:rPr>
          <w:sz w:val="22"/>
          <w:szCs w:val="22"/>
        </w:rPr>
        <w:t>, kao i radi brisanje Edvina Šimunova kao stečajnog upravitelja stečajnog dužnika</w:t>
      </w:r>
      <w:r w:rsidR="0053144F" w:rsidRPr="009E02CF">
        <w:rPr>
          <w:sz w:val="22"/>
          <w:szCs w:val="22"/>
        </w:rPr>
        <w:t>.</w:t>
      </w:r>
    </w:p>
    <w:p w:rsidRDefault="00374A6E" w:rsidP="001249B8" w:rsidR="00374A6E" w:rsidRPr="009E02CF">
      <w:pPr>
        <w:jc w:val="both"/>
        <w:rPr>
          <w:sz w:val="22"/>
          <w:szCs w:val="22"/>
        </w:rPr>
      </w:pPr>
    </w:p>
    <w:p w:rsidRDefault="00374A6E" w:rsidP="001249B8" w:rsidR="00733562" w:rsidRPr="009E02CF">
      <w:pPr>
        <w:ind w:left="3540"/>
        <w:jc w:val="both"/>
        <w:rPr>
          <w:sz w:val="22"/>
          <w:szCs w:val="22"/>
        </w:rPr>
      </w:pPr>
      <w:r w:rsidRPr="009E02CF">
        <w:rPr>
          <w:sz w:val="22"/>
          <w:szCs w:val="22"/>
        </w:rPr>
        <w:t xml:space="preserve">      </w:t>
      </w:r>
      <w:r w:rsidR="00733562" w:rsidRPr="009E02CF">
        <w:rPr>
          <w:sz w:val="22"/>
          <w:szCs w:val="22"/>
        </w:rPr>
        <w:t>Obrazloženje</w:t>
      </w:r>
    </w:p>
    <w:p w:rsidRDefault="00733562" w:rsidP="001249B8" w:rsidR="00733562" w:rsidRPr="009E02CF">
      <w:pPr>
        <w:ind w:firstLine="708"/>
        <w:jc w:val="both"/>
        <w:rPr>
          <w:b/>
          <w:sz w:val="22"/>
          <w:szCs w:val="22"/>
        </w:rPr>
      </w:pPr>
    </w:p>
    <w:p w:rsidRDefault="00E4323A" w:rsidP="001249B8" w:rsidR="0053144F" w:rsidRPr="009E02CF">
      <w:pPr>
        <w:ind w:firstLine="708"/>
        <w:jc w:val="both"/>
        <w:rPr>
          <w:sz w:val="22"/>
          <w:szCs w:val="22"/>
        </w:rPr>
      </w:pPr>
      <w:r w:rsidRPr="009E02CF">
        <w:rPr>
          <w:sz w:val="22"/>
          <w:szCs w:val="22"/>
        </w:rPr>
        <w:t xml:space="preserve">Rješenjem </w:t>
      </w:r>
      <w:r w:rsidR="00374A6E" w:rsidRPr="009E02CF">
        <w:rPr>
          <w:sz w:val="22"/>
          <w:szCs w:val="22"/>
        </w:rPr>
        <w:t xml:space="preserve">Trgovačkog suda u Zadru, poslovni </w:t>
      </w:r>
      <w:r w:rsidRPr="009E02CF">
        <w:rPr>
          <w:sz w:val="22"/>
          <w:szCs w:val="22"/>
        </w:rPr>
        <w:t xml:space="preserve">broj 2 </w:t>
      </w:r>
      <w:r w:rsidR="002B3197" w:rsidRPr="009E02CF">
        <w:rPr>
          <w:sz w:val="22"/>
          <w:szCs w:val="22"/>
        </w:rPr>
        <w:t>St-</w:t>
      </w:r>
      <w:r w:rsidR="0053144F" w:rsidRPr="009E02CF">
        <w:rPr>
          <w:sz w:val="22"/>
          <w:szCs w:val="22"/>
        </w:rPr>
        <w:t>1</w:t>
      </w:r>
      <w:r w:rsidR="00FA3AA2" w:rsidRPr="009E02CF">
        <w:rPr>
          <w:sz w:val="22"/>
          <w:szCs w:val="22"/>
        </w:rPr>
        <w:t>38</w:t>
      </w:r>
      <w:r w:rsidR="0053144F" w:rsidRPr="009E02CF">
        <w:rPr>
          <w:sz w:val="22"/>
          <w:szCs w:val="22"/>
        </w:rPr>
        <w:t>/1</w:t>
      </w:r>
      <w:r w:rsidR="00FA3AA2" w:rsidRPr="009E02CF">
        <w:rPr>
          <w:sz w:val="22"/>
          <w:szCs w:val="22"/>
        </w:rPr>
        <w:t>6</w:t>
      </w:r>
      <w:r w:rsidR="0053144F" w:rsidRPr="009E02CF">
        <w:rPr>
          <w:sz w:val="22"/>
          <w:szCs w:val="22"/>
        </w:rPr>
        <w:t>-</w:t>
      </w:r>
      <w:r w:rsidR="00FA3AA2" w:rsidRPr="009E02CF">
        <w:rPr>
          <w:sz w:val="22"/>
          <w:szCs w:val="22"/>
        </w:rPr>
        <w:t>73</w:t>
      </w:r>
      <w:r w:rsidR="0053144F" w:rsidRPr="009E02CF">
        <w:rPr>
          <w:sz w:val="22"/>
          <w:szCs w:val="22"/>
        </w:rPr>
        <w:t xml:space="preserve"> od 1</w:t>
      </w:r>
      <w:r w:rsidR="00FA3AA2" w:rsidRPr="009E02CF">
        <w:rPr>
          <w:sz w:val="22"/>
          <w:szCs w:val="22"/>
        </w:rPr>
        <w:t>2</w:t>
      </w:r>
      <w:r w:rsidR="0053144F" w:rsidRPr="009E02CF">
        <w:rPr>
          <w:sz w:val="22"/>
          <w:szCs w:val="22"/>
        </w:rPr>
        <w:t xml:space="preserve">. </w:t>
      </w:r>
      <w:r w:rsidR="00FA3AA2" w:rsidRPr="009E02CF">
        <w:rPr>
          <w:sz w:val="22"/>
          <w:szCs w:val="22"/>
        </w:rPr>
        <w:t>travnja 2017</w:t>
      </w:r>
      <w:r w:rsidR="0053144F" w:rsidRPr="009E02CF">
        <w:rPr>
          <w:sz w:val="22"/>
          <w:szCs w:val="22"/>
        </w:rPr>
        <w:t xml:space="preserve">. </w:t>
      </w:r>
      <w:r w:rsidR="00A9173B" w:rsidRPr="009E02CF">
        <w:rPr>
          <w:sz w:val="22"/>
          <w:szCs w:val="22"/>
        </w:rPr>
        <w:t xml:space="preserve">koje je postalo pravomoćno </w:t>
      </w:r>
      <w:r w:rsidR="00FA3AA2" w:rsidRPr="009E02CF">
        <w:rPr>
          <w:sz w:val="22"/>
          <w:szCs w:val="22"/>
        </w:rPr>
        <w:t>29</w:t>
      </w:r>
      <w:r w:rsidR="0053144F" w:rsidRPr="009E02CF">
        <w:rPr>
          <w:sz w:val="22"/>
          <w:szCs w:val="22"/>
        </w:rPr>
        <w:t xml:space="preserve">. </w:t>
      </w:r>
      <w:r w:rsidR="00FA3AA2" w:rsidRPr="009E02CF">
        <w:rPr>
          <w:sz w:val="22"/>
          <w:szCs w:val="22"/>
        </w:rPr>
        <w:t xml:space="preserve">travnja </w:t>
      </w:r>
      <w:r w:rsidR="0053144F" w:rsidRPr="009E02CF">
        <w:rPr>
          <w:sz w:val="22"/>
          <w:szCs w:val="22"/>
        </w:rPr>
        <w:t>201</w:t>
      </w:r>
      <w:r w:rsidR="00FA3AA2" w:rsidRPr="009E02CF">
        <w:rPr>
          <w:sz w:val="22"/>
          <w:szCs w:val="22"/>
        </w:rPr>
        <w:t>7</w:t>
      </w:r>
      <w:r w:rsidR="0053144F" w:rsidRPr="009E02CF">
        <w:rPr>
          <w:sz w:val="22"/>
          <w:szCs w:val="22"/>
        </w:rPr>
        <w:t xml:space="preserve">. </w:t>
      </w:r>
      <w:r w:rsidR="002B3197" w:rsidRPr="009E02CF">
        <w:rPr>
          <w:sz w:val="22"/>
          <w:szCs w:val="22"/>
        </w:rPr>
        <w:t xml:space="preserve">potvrđen je stečajni plan. </w:t>
      </w:r>
    </w:p>
    <w:p w:rsidRDefault="00465A8A" w:rsidP="001249B8" w:rsidR="00465A8A" w:rsidRPr="009E02CF">
      <w:pPr>
        <w:ind w:firstLine="708"/>
        <w:jc w:val="both"/>
        <w:rPr>
          <w:sz w:val="22"/>
          <w:szCs w:val="22"/>
        </w:rPr>
      </w:pPr>
      <w:r w:rsidRPr="009E02CF">
        <w:rPr>
          <w:sz w:val="22"/>
          <w:szCs w:val="22"/>
        </w:rPr>
        <w:t xml:space="preserve">Podneskom od 5. svibnja 2017. stečajni upravitelj izvijestio je Sud da su sukladno odredbi čl. 344. st. 2. Stečajnog zakona (Narodne novine broj 71/15) na dan 4. svibnja 2017. podmirene sve nesporne dospjele obveze stečajne mase, dok da spornih obveza stečajne mase nema. </w:t>
      </w:r>
    </w:p>
    <w:p w:rsidRDefault="00465A8A" w:rsidP="001249B8" w:rsidR="00465A8A" w:rsidRPr="009E02CF">
      <w:pPr>
        <w:ind w:firstLine="708"/>
        <w:jc w:val="both"/>
        <w:rPr>
          <w:sz w:val="22"/>
          <w:szCs w:val="22"/>
        </w:rPr>
      </w:pPr>
      <w:r w:rsidRPr="009E02CF">
        <w:rPr>
          <w:sz w:val="22"/>
          <w:szCs w:val="22"/>
        </w:rPr>
        <w:t>Sukladno odredbi čl. 344. st. 1. Stečajnog zakona odlučeno je kao u izreci pod točkom I.</w:t>
      </w:r>
    </w:p>
    <w:p w:rsidRDefault="00465A8A" w:rsidP="001249B8" w:rsidR="00465A8A" w:rsidRPr="009E02CF">
      <w:pPr>
        <w:ind w:firstLine="708"/>
        <w:jc w:val="both"/>
        <w:rPr>
          <w:sz w:val="22"/>
          <w:szCs w:val="22"/>
        </w:rPr>
      </w:pPr>
      <w:r w:rsidRPr="009E02CF">
        <w:rPr>
          <w:sz w:val="22"/>
          <w:szCs w:val="22"/>
        </w:rPr>
        <w:t>Odluka iz točke II. izreke temelji se na odredbi čl. 345. st. 1. Stečajnog zakona, obzirom da stečajnim planom nije predviđen nadzor nad provedbom istoga.</w:t>
      </w:r>
    </w:p>
    <w:p w:rsidRDefault="00465A8A" w:rsidP="001249B8" w:rsidR="00465A8A" w:rsidRPr="009E02CF">
      <w:pPr>
        <w:ind w:firstLine="708"/>
        <w:jc w:val="both"/>
        <w:rPr>
          <w:sz w:val="22"/>
          <w:szCs w:val="22"/>
        </w:rPr>
      </w:pPr>
      <w:r w:rsidRPr="009E02CF">
        <w:rPr>
          <w:sz w:val="22"/>
          <w:szCs w:val="22"/>
        </w:rPr>
        <w:t xml:space="preserve">Odredbom čl. 344. st. 3. Stečajnog zakona propisano je da će Sud objaviti izreku rješenja s naznakom osnove za zaključenje stečajnog postupka, slijedom čega je odlučeno kao u točki III. izreke. </w:t>
      </w:r>
    </w:p>
    <w:p w:rsidRDefault="001249B8" w:rsidP="00465A8A" w:rsidR="001249B8" w:rsidRPr="009E02CF">
      <w:pPr>
        <w:rPr>
          <w:sz w:val="22"/>
          <w:szCs w:val="22"/>
        </w:rPr>
      </w:pPr>
    </w:p>
    <w:p w:rsidRDefault="002B4EDB" w:rsidP="00FA3AA2" w:rsidR="00FA3AA2" w:rsidRPr="009E02CF">
      <w:pPr>
        <w:ind w:firstLine="708"/>
        <w:jc w:val="center"/>
        <w:rPr>
          <w:sz w:val="22"/>
          <w:szCs w:val="22"/>
        </w:rPr>
      </w:pPr>
      <w:r w:rsidRPr="009E02CF">
        <w:rPr>
          <w:sz w:val="22"/>
          <w:szCs w:val="22"/>
        </w:rPr>
        <w:t>U Zadru</w:t>
      </w:r>
      <w:r w:rsidR="00465A8A" w:rsidRPr="009E02CF">
        <w:rPr>
          <w:sz w:val="22"/>
          <w:szCs w:val="22"/>
        </w:rPr>
        <w:t xml:space="preserve"> 8.</w:t>
      </w:r>
      <w:r w:rsidR="00FA3AA2" w:rsidRPr="009E02CF">
        <w:rPr>
          <w:sz w:val="22"/>
          <w:szCs w:val="22"/>
        </w:rPr>
        <w:t xml:space="preserve"> svibnja 2017. </w:t>
      </w:r>
    </w:p>
    <w:p w:rsidRDefault="0008263F" w:rsidP="00FA3AA2" w:rsidR="004D71C7" w:rsidRPr="009E02CF">
      <w:pPr>
        <w:ind w:firstLine="708"/>
        <w:jc w:val="center"/>
        <w:rPr>
          <w:sz w:val="22"/>
          <w:szCs w:val="22"/>
        </w:rPr>
      </w:pPr>
      <w:r w:rsidRPr="009E02CF">
        <w:rPr>
          <w:sz w:val="22"/>
          <w:szCs w:val="22"/>
        </w:rPr>
        <w:t xml:space="preserve">                               </w:t>
      </w:r>
    </w:p>
    <w:p w:rsidRDefault="00B17645" w:rsidP="002121AE" w:rsidR="002B4EDB" w:rsidRPr="009E02CF">
      <w:pPr>
        <w:jc w:val="right"/>
        <w:rPr>
          <w:sz w:val="22"/>
          <w:szCs w:val="22"/>
        </w:rPr>
      </w:pPr>
      <w:r w:rsidRPr="009E02CF">
        <w:rPr>
          <w:sz w:val="22"/>
          <w:szCs w:val="22"/>
        </w:rPr>
        <w:tab/>
      </w:r>
      <w:r w:rsidRPr="009E02CF">
        <w:rPr>
          <w:sz w:val="22"/>
          <w:szCs w:val="22"/>
        </w:rPr>
        <w:tab/>
      </w:r>
      <w:r w:rsidRPr="009E02CF">
        <w:rPr>
          <w:sz w:val="22"/>
          <w:szCs w:val="22"/>
        </w:rPr>
        <w:tab/>
      </w:r>
      <w:r w:rsidRPr="009E02CF">
        <w:rPr>
          <w:sz w:val="22"/>
          <w:szCs w:val="22"/>
        </w:rPr>
        <w:tab/>
        <w:t xml:space="preserve">                         </w:t>
      </w:r>
      <w:r w:rsidR="00065270" w:rsidRPr="009E02CF">
        <w:rPr>
          <w:sz w:val="22"/>
          <w:szCs w:val="22"/>
        </w:rPr>
        <w:t xml:space="preserve">     </w:t>
      </w:r>
      <w:r w:rsidR="009E02CF">
        <w:rPr>
          <w:sz w:val="22"/>
          <w:szCs w:val="22"/>
        </w:rPr>
        <w:t xml:space="preserve">    </w:t>
      </w:r>
      <w:r w:rsidR="00D831DA" w:rsidRPr="009E02CF">
        <w:rPr>
          <w:sz w:val="22"/>
          <w:szCs w:val="22"/>
        </w:rPr>
        <w:t>Sutkinja</w:t>
      </w:r>
    </w:p>
    <w:p w:rsidRDefault="009E02CF" w:rsidP="002121AE" w:rsidR="00AE2BC6" w:rsidRPr="009E02CF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  <w:t xml:space="preserve">        </w:t>
      </w:r>
      <w:r w:rsidR="00D831DA" w:rsidRPr="009E02CF">
        <w:rPr>
          <w:sz w:val="22"/>
          <w:szCs w:val="22"/>
        </w:rPr>
        <w:t>Ana Markač</w:t>
      </w:r>
    </w:p>
    <w:p w:rsidRDefault="002B4EDB" w:rsidP="001249B8" w:rsidR="002B4EDB" w:rsidRPr="009E02CF">
      <w:pPr>
        <w:jc w:val="both"/>
        <w:rPr>
          <w:sz w:val="22"/>
          <w:szCs w:val="22"/>
        </w:rPr>
      </w:pPr>
      <w:r w:rsidRPr="009E02CF">
        <w:rPr>
          <w:sz w:val="22"/>
          <w:szCs w:val="22"/>
        </w:rPr>
        <w:t>POUKA O PRAVNOM LIJEKU</w:t>
      </w:r>
    </w:p>
    <w:p w:rsidRDefault="00136ECB" w:rsidP="00136ECB" w:rsidR="00136ECB" w:rsidRPr="009E02CF">
      <w:pPr>
        <w:tabs>
          <w:tab w:pos="0" w:val="left"/>
        </w:tabs>
        <w:jc w:val="both"/>
        <w:rPr>
          <w:sz w:val="22"/>
          <w:szCs w:val="22"/>
        </w:rPr>
      </w:pPr>
      <w:r w:rsidRPr="009E02CF">
        <w:rPr>
          <w:sz w:val="22"/>
          <w:szCs w:val="22"/>
        </w:rPr>
        <w:t>Protiv ovog rješenja dopuštena je žalba u roku od 8 (osam) dana od dostave istog, a dostava se smatra obavljenom istekom osmog dana od dana objave rješenja na mrežnoj stranici e-Oglasna ploča sudova (čl. 12. st. 1. i čl. 19. st. 1. i 2. S</w:t>
      </w:r>
      <w:r w:rsidR="005D388E" w:rsidRPr="009E02CF">
        <w:rPr>
          <w:sz w:val="22"/>
          <w:szCs w:val="22"/>
        </w:rPr>
        <w:t>tečajnog zakona (Narodne novine broj 71/15).</w:t>
      </w:r>
      <w:r w:rsidRPr="009E02CF">
        <w:rPr>
          <w:sz w:val="22"/>
          <w:szCs w:val="22"/>
        </w:rPr>
        <w:t xml:space="preserve"> Žalba se podnosi ovom sudu u 3 (tri) istovjetna primjerka, a o istoj odlučuje Visoki trgovački sud Republike Hrvatske. </w:t>
      </w:r>
    </w:p>
    <w:p w:rsidRDefault="009E02CF" w:rsidP="001249B8" w:rsidR="009E02CF">
      <w:pPr>
        <w:jc w:val="both"/>
        <w:rPr>
          <w:sz w:val="22"/>
          <w:szCs w:val="22"/>
        </w:rPr>
      </w:pPr>
    </w:p>
    <w:p w:rsidRDefault="00D831DA" w:rsidP="001249B8" w:rsidR="00D831DA" w:rsidRPr="009E02CF">
      <w:pPr>
        <w:jc w:val="both"/>
        <w:rPr>
          <w:sz w:val="22"/>
          <w:szCs w:val="22"/>
        </w:rPr>
      </w:pPr>
      <w:r w:rsidRPr="009E02CF">
        <w:rPr>
          <w:sz w:val="22"/>
          <w:szCs w:val="22"/>
        </w:rPr>
        <w:t xml:space="preserve">Dostaviti : </w:t>
      </w:r>
    </w:p>
    <w:p w:rsidRDefault="00D831DA" w:rsidP="001249B8" w:rsidR="00D831DA" w:rsidRPr="009E02CF">
      <w:pPr>
        <w:numPr>
          <w:ilvl w:val="0"/>
          <w:numId w:val="7"/>
        </w:numPr>
        <w:jc w:val="both"/>
        <w:rPr>
          <w:sz w:val="22"/>
          <w:szCs w:val="22"/>
        </w:rPr>
      </w:pPr>
      <w:r w:rsidRPr="009E02CF">
        <w:rPr>
          <w:sz w:val="22"/>
          <w:szCs w:val="22"/>
        </w:rPr>
        <w:t>stečajno</w:t>
      </w:r>
      <w:r w:rsidR="00FA3AA2" w:rsidRPr="009E02CF">
        <w:rPr>
          <w:sz w:val="22"/>
          <w:szCs w:val="22"/>
        </w:rPr>
        <w:t>m upravitelju Edvinu Šimunovu</w:t>
      </w:r>
      <w:r w:rsidR="001249B8" w:rsidRPr="009E02CF">
        <w:rPr>
          <w:sz w:val="22"/>
          <w:szCs w:val="22"/>
        </w:rPr>
        <w:t>, Zadar,</w:t>
      </w:r>
      <w:r w:rsidRPr="009E02CF">
        <w:rPr>
          <w:sz w:val="22"/>
          <w:szCs w:val="22"/>
        </w:rPr>
        <w:t xml:space="preserve"> </w:t>
      </w:r>
    </w:p>
    <w:p w:rsidRDefault="00FA3AA2" w:rsidP="001249B8" w:rsidR="00FA3AA2" w:rsidRPr="009E02CF">
      <w:pPr>
        <w:numPr>
          <w:ilvl w:val="0"/>
          <w:numId w:val="7"/>
        </w:numPr>
        <w:jc w:val="both"/>
        <w:rPr>
          <w:sz w:val="22"/>
          <w:szCs w:val="22"/>
        </w:rPr>
      </w:pPr>
      <w:r w:rsidRPr="009E02CF">
        <w:rPr>
          <w:sz w:val="22"/>
          <w:szCs w:val="22"/>
        </w:rPr>
        <w:t xml:space="preserve">ZADAR-GEL, d.o.o. u stečaju, Zadar, Otočki prilaz 11, </w:t>
      </w:r>
    </w:p>
    <w:p w:rsidRDefault="001249B8" w:rsidP="001249B8" w:rsidR="00D831DA" w:rsidRPr="009E02CF">
      <w:pPr>
        <w:numPr>
          <w:ilvl w:val="0"/>
          <w:numId w:val="7"/>
        </w:numPr>
        <w:jc w:val="both"/>
        <w:rPr>
          <w:sz w:val="22"/>
          <w:szCs w:val="22"/>
        </w:rPr>
      </w:pPr>
      <w:r w:rsidRPr="009E02CF">
        <w:rPr>
          <w:sz w:val="22"/>
          <w:szCs w:val="22"/>
        </w:rPr>
        <w:t>e-O</w:t>
      </w:r>
      <w:r w:rsidR="00D831DA" w:rsidRPr="009E02CF">
        <w:rPr>
          <w:sz w:val="22"/>
          <w:szCs w:val="22"/>
        </w:rPr>
        <w:t>glasna ploča</w:t>
      </w:r>
      <w:r w:rsidR="009E02CF">
        <w:rPr>
          <w:sz w:val="22"/>
          <w:szCs w:val="22"/>
        </w:rPr>
        <w:t xml:space="preserve"> suda</w:t>
      </w:r>
      <w:r w:rsidR="005D388E" w:rsidRPr="009E02CF">
        <w:rPr>
          <w:sz w:val="22"/>
          <w:szCs w:val="22"/>
        </w:rPr>
        <w:t>,</w:t>
      </w:r>
      <w:r w:rsidR="00D831DA" w:rsidRPr="009E02CF">
        <w:rPr>
          <w:sz w:val="22"/>
          <w:szCs w:val="22"/>
        </w:rPr>
        <w:t xml:space="preserve"> </w:t>
      </w:r>
    </w:p>
    <w:p w:rsidRDefault="001249B8" w:rsidP="001249B8" w:rsidR="002121AE">
      <w:pPr>
        <w:numPr>
          <w:ilvl w:val="0"/>
          <w:numId w:val="7"/>
        </w:numPr>
        <w:jc w:val="both"/>
        <w:rPr>
          <w:sz w:val="22"/>
          <w:szCs w:val="22"/>
        </w:rPr>
      </w:pPr>
      <w:r w:rsidRPr="002121AE">
        <w:rPr>
          <w:sz w:val="22"/>
          <w:szCs w:val="22"/>
        </w:rPr>
        <w:t xml:space="preserve">sudskom registru </w:t>
      </w:r>
      <w:r w:rsidR="002121AE">
        <w:rPr>
          <w:sz w:val="22"/>
          <w:szCs w:val="22"/>
        </w:rPr>
        <w:t xml:space="preserve">nakon pravomoćnosti </w:t>
      </w:r>
    </w:p>
    <w:p w:rsidRDefault="00D831DA" w:rsidP="001249B8" w:rsidR="00D831DA" w:rsidRPr="002121AE">
      <w:pPr>
        <w:numPr>
          <w:ilvl w:val="0"/>
          <w:numId w:val="7"/>
        </w:numPr>
        <w:jc w:val="both"/>
        <w:rPr>
          <w:sz w:val="22"/>
          <w:szCs w:val="22"/>
        </w:rPr>
      </w:pPr>
      <w:r w:rsidRPr="002121AE">
        <w:rPr>
          <w:sz w:val="22"/>
          <w:szCs w:val="22"/>
        </w:rPr>
        <w:t>u spis.</w:t>
      </w:r>
    </w:p>
    <w:p w:rsidRDefault="002B4EDB" w:rsidP="001249B8" w:rsidR="002B4EDB" w:rsidRPr="009E02CF">
      <w:pPr>
        <w:jc w:val="both"/>
        <w:rPr>
          <w:sz w:val="22"/>
          <w:szCs w:val="22"/>
        </w:rPr>
      </w:pPr>
    </w:p>
    <w:sectPr w:rsidSect="002121AE" w:rsidR="002B4EDB" w:rsidRPr="009E02CF">
      <w:headerReference w:type="default" r:id="rId10"/>
      <w:pgSz w:h="16838" w:w="11906"/>
      <w:pgMar w:gutter="0" w:footer="708" w:header="708" w:left="1417" w:bottom="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323A" w:rsidP="00E4323A" w:rsidR="00E4323A">
      <w:r>
        <w:separator/>
      </w:r>
    </w:p>
  </w:endnote>
  <w:endnote w:id="0" w:type="continuationSeparator">
    <w:p w:rsidRDefault="00E4323A" w:rsidP="00E4323A" w:rsidR="00E432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323A" w:rsidP="00E4323A" w:rsidR="00E4323A">
      <w:r>
        <w:separator/>
      </w:r>
    </w:p>
  </w:footnote>
  <w:footnote w:id="0" w:type="continuationSeparator">
    <w:p w:rsidRDefault="00E4323A" w:rsidP="00E4323A" w:rsidR="00E432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AA2" w:rsidP="00FA3AA2" w:rsidR="00FA3AA2" w:rsidRPr="009E02CF">
    <w:pPr>
      <w:pStyle w:val="Zaglavlje"/>
      <w:jc w:val="right"/>
      <w:rPr>
        <w:sz w:val="22"/>
        <w:szCs w:val="22"/>
      </w:rPr>
    </w:pPr>
    <w:r w:rsidRPr="009E02CF">
      <w:rPr>
        <w:sz w:val="22"/>
        <w:szCs w:val="22"/>
      </w:rPr>
      <w:t>P</w:t>
    </w:r>
    <w:r w:rsidR="00465A8A" w:rsidRPr="009E02CF">
      <w:rPr>
        <w:sz w:val="22"/>
        <w:szCs w:val="22"/>
      </w:rPr>
      <w:t>oslovni broj: 2 St-138/16-75</w:t>
    </w:r>
  </w:p>
  <w:p w:rsidRDefault="00E4323A" w:rsidP="00FA3AA2" w:rsidR="00E4323A" w:rsidRPr="00FA3AA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EA6B10"/>
    <w:multiLevelType w:val="hybridMultilevel"/>
    <w:tmpl w:val="BBA2C2EA"/>
    <w:lvl w:tplc="F796C4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4F9603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3CBC3BD7"/>
    <w:multiLevelType w:val="hybridMultilevel"/>
    <w:tmpl w:val="71DA38A2"/>
    <w:lvl w:tplc="37004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BFD4A19"/>
    <w:multiLevelType w:val="hybridMultilevel"/>
    <w:tmpl w:val="D08AC1C6"/>
    <w:lvl w:tplc="3BA0DE5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70750F0B"/>
    <w:multiLevelType w:val="multilevel"/>
    <w:tmpl w:val="79C872F8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4680" w:val="num"/>
        </w:tabs>
        <w:ind w:hanging="1800" w:left="4680"/>
      </w:pPr>
      <w:rPr>
        <w:rFonts w:hint="default"/>
      </w:rPr>
    </w:lvl>
  </w:abstractNum>
  <w:abstractNum w:abstractNumId="5">
    <w:nsid w:val="7F1524F9"/>
    <w:multiLevelType w:val="singleLevel"/>
    <w:tmpl w:val="89A04824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4EDB"/>
    <w:rsid w:val="000069D9"/>
    <w:rsid w:val="00020028"/>
    <w:rsid w:val="0004484B"/>
    <w:rsid w:val="000612BF"/>
    <w:rsid w:val="00065270"/>
    <w:rsid w:val="0008263F"/>
    <w:rsid w:val="000A68E1"/>
    <w:rsid w:val="00100596"/>
    <w:rsid w:val="001249B8"/>
    <w:rsid w:val="00131753"/>
    <w:rsid w:val="00136ECB"/>
    <w:rsid w:val="001A3334"/>
    <w:rsid w:val="002121AE"/>
    <w:rsid w:val="00213B86"/>
    <w:rsid w:val="00224A4C"/>
    <w:rsid w:val="00234CE1"/>
    <w:rsid w:val="00281C87"/>
    <w:rsid w:val="00284C02"/>
    <w:rsid w:val="002B3197"/>
    <w:rsid w:val="002B4EDB"/>
    <w:rsid w:val="002B60A6"/>
    <w:rsid w:val="002D38D5"/>
    <w:rsid w:val="00353F23"/>
    <w:rsid w:val="00374A6E"/>
    <w:rsid w:val="003B22E4"/>
    <w:rsid w:val="00424BFF"/>
    <w:rsid w:val="00433748"/>
    <w:rsid w:val="00452414"/>
    <w:rsid w:val="00465A8A"/>
    <w:rsid w:val="004A39BF"/>
    <w:rsid w:val="004D71C7"/>
    <w:rsid w:val="0053144F"/>
    <w:rsid w:val="0056118A"/>
    <w:rsid w:val="005B51AB"/>
    <w:rsid w:val="005D388E"/>
    <w:rsid w:val="005E0A75"/>
    <w:rsid w:val="0062243B"/>
    <w:rsid w:val="006619DB"/>
    <w:rsid w:val="00673C96"/>
    <w:rsid w:val="006C0E65"/>
    <w:rsid w:val="006D5987"/>
    <w:rsid w:val="00712BC4"/>
    <w:rsid w:val="00717D5B"/>
    <w:rsid w:val="00733562"/>
    <w:rsid w:val="00775321"/>
    <w:rsid w:val="008654CC"/>
    <w:rsid w:val="00873298"/>
    <w:rsid w:val="00941044"/>
    <w:rsid w:val="009739D3"/>
    <w:rsid w:val="00993B32"/>
    <w:rsid w:val="009B2956"/>
    <w:rsid w:val="009E02CF"/>
    <w:rsid w:val="00A84E78"/>
    <w:rsid w:val="00A9173B"/>
    <w:rsid w:val="00A94666"/>
    <w:rsid w:val="00AE2BC6"/>
    <w:rsid w:val="00B17645"/>
    <w:rsid w:val="00B467B1"/>
    <w:rsid w:val="00BE6C59"/>
    <w:rsid w:val="00C12C87"/>
    <w:rsid w:val="00C177E4"/>
    <w:rsid w:val="00C70AEE"/>
    <w:rsid w:val="00C8265E"/>
    <w:rsid w:val="00CC5D28"/>
    <w:rsid w:val="00CD12FE"/>
    <w:rsid w:val="00D831DA"/>
    <w:rsid w:val="00D9563F"/>
    <w:rsid w:val="00DB4D90"/>
    <w:rsid w:val="00E155BC"/>
    <w:rsid w:val="00E4323A"/>
    <w:rsid w:val="00EA613B"/>
    <w:rsid w:val="00F741CD"/>
    <w:rsid w:val="00FA3AA2"/>
    <w:rsid w:val="00FB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B4ED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B3197"/>
    <w:pPr>
      <w:ind w:left="708"/>
    </w:pPr>
  </w:style>
  <w:style w:styleId="Zaglavlje" w:type="paragraph">
    <w:name w:val="header"/>
    <w:basedOn w:val="Normal"/>
    <w:link w:val="ZaglavljeChar"/>
    <w:rsid w:val="00E432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4323A"/>
    <w:rPr>
      <w:sz w:val="24"/>
      <w:szCs w:val="24"/>
    </w:rPr>
  </w:style>
  <w:style w:styleId="Podnoje" w:type="paragraph">
    <w:name w:val="footer"/>
    <w:basedOn w:val="Normal"/>
    <w:link w:val="PodnojeChar"/>
    <w:rsid w:val="00E432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323A"/>
    <w:rPr>
      <w:sz w:val="24"/>
      <w:szCs w:val="24"/>
    </w:rPr>
  </w:style>
  <w:style w:styleId="Tekstbalonia" w:type="paragraph">
    <w:name w:val="Balloon Text"/>
    <w:basedOn w:val="Normal"/>
    <w:link w:val="TekstbaloniaChar"/>
    <w:rsid w:val="009410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4104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41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1CD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1CD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1CD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1CD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B4ED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B3197"/>
    <w:pPr>
      <w:ind w:left="708"/>
    </w:pPr>
  </w:style>
  <w:style w:styleId="Zaglavlje" w:type="paragraph">
    <w:name w:val="header"/>
    <w:basedOn w:val="Normal"/>
    <w:link w:val="ZaglavljeChar"/>
    <w:rsid w:val="00E432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4323A"/>
    <w:rPr>
      <w:sz w:val="24"/>
      <w:szCs w:val="24"/>
    </w:rPr>
  </w:style>
  <w:style w:styleId="Podnoje" w:type="paragraph">
    <w:name w:val="footer"/>
    <w:basedOn w:val="Normal"/>
    <w:link w:val="PodnojeChar"/>
    <w:rsid w:val="00E432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323A"/>
    <w:rPr>
      <w:sz w:val="24"/>
      <w:szCs w:val="24"/>
    </w:rPr>
  </w:style>
  <w:style w:styleId="Tekstbalonia" w:type="paragraph">
    <w:name w:val="Balloon Text"/>
    <w:basedOn w:val="Normal"/>
    <w:link w:val="TekstbaloniaChar"/>
    <w:rsid w:val="009410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4104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41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1CD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1CD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1C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1C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210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428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St-138/2016</izvorni_sadrzaj>
    <derivirana_varijabla naziv="DomainObject.Predmet.OznakaBroj_1">St-138/2016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u ref. od 8.5.2017.</izvorni_sadrzaj>
    <derivirana_varijabla naziv="DomainObject.Predmet.PrimjedbaSuca_1">original u ref. od 8.5.2017.</derivirana_varijabla>
  </DomainObject.Predmet.PrimjedbaSuca>
  <DomainObject.Predmet.ProtustrankaFormated>
    <izvorni_sadrzaj>  ZADAR-GEL, društvo s ograničenom odgovornošću za proizvodnju, ugostiteljstvo, turizam i trgovinu</izvorni_sadrzaj>
    <derivirana_varijabla naziv="DomainObject.Predmet.ProtustrankaFormated_1">  ZADAR-GEL, društvo s ograničenom odgovornošću za proizvodnju, ugostiteljstvo, turizam i trgovinu</derivirana_varijabla>
  </DomainObject.Predmet.ProtustrankaFormated>
  <DomainObject.Predmet.ProtustrankaFormatedOIB>
    <izvorni_sadrzaj>  ZADAR-GEL, društvo s ograničenom odgovornošću za proizvodnju, ugostiteljstvo, turizam i trgovinu, OIB 11645931568</izvorni_sadrzaj>
    <derivirana_varijabla naziv="DomainObject.Predmet.ProtustrankaFormatedOIB_1">  ZADAR-GEL, društvo s ograničenom odgovornošću za proizvodnju, ugostiteljstvo, turizam i trgovinu, OIB 11645931568</derivirana_varijabla>
  </DomainObject.Predmet.ProtustrankaFormatedOIB>
  <DomainObject.Predmet.ProtustrankaFormatedWithAdress>
    <izvorni_sadrzaj> ZADAR-GEL, društvo s ograničenom odgovornošću za proizvodnju, ugostiteljstvo, turizam i trgovinu, Otočki Prilaz 11, 23000 Zadar</izvorni_sadrzaj>
    <derivirana_varijabla naziv="DomainObject.Predmet.ProtustrankaFormatedWithAdress_1"> ZADAR-GEL, društvo s ograničenom odgovornošću za proizvodnju, ugostiteljstvo, turizam i trgovinu, Otočki Prilaz 11, 23000 Zadar</derivirana_varijabla>
  </DomainObject.Predmet.ProtustrankaFormatedWithAdress>
  <DomainObject.Predmet.ProtustrankaFormatedWithAdressOIB>
    <izvorni_sadrzaj> ZADAR-GEL, društvo s ograničenom odgovornošću za proizvodnju, ugostiteljstvo, turizam i trgovinu, OIB 11645931568, Otočki Prilaz 11, 23000 Zadar</izvorni_sadrzaj>
    <derivirana_varijabla naziv="DomainObject.Predmet.ProtustrankaFormatedWithAdressOIB_1"> ZADAR-GEL, društvo s ograničenom odgovornošću za proizvodnju, ugostiteljstvo, turizam i trgovinu, OIB 11645931568, Otočki Prilaz 11, 23000 Zadar</derivirana_varijabla>
  </DomainObject.Predmet.ProtustrankaFormatedWithAdressOIB>
  <DomainObject.Predmet.ProtustrankaWithAdress>
    <izvorni_sadrzaj>ZADAR-GEL, društvo s ograničenom odgovornošću za proizvodnju, ugostiteljstvo, turizam i trgovinu Otočki Prilaz 11, 23000 Zadar</izvorni_sadrzaj>
    <derivirana_varijabla naziv="DomainObject.Predmet.ProtustrankaWithAdress_1">ZADAR-GEL, društvo s ograničenom odgovornošću za proizvodnju, ugostiteljstvo, turizam i trgovinu Otočki Prilaz 11, 23000 Zadar</derivirana_varijabla>
  </DomainObject.Predmet.ProtustrankaWithAdress>
  <DomainObject.Predmet.ProtustrankaWithAdressOIB>
    <izvorni_sadrzaj>ZADAR-GEL, društvo s ograničenom odgovornošću za proizvodnju, ugostiteljstvo, turizam i trgovinu, OIB 11645931568, Otočki Prilaz 11, 23000 Zadar</izvorni_sadrzaj>
    <derivirana_varijabla naziv="DomainObject.Predmet.ProtustrankaWithAdressOIB_1">ZADAR-GEL, društvo s ograničenom odgovornošću za proizvodnju, ugostiteljstvo, turizam i trgovinu, OIB 11645931568, Otočki Prilaz 11, 23000 Zadar</derivirana_varijabla>
  </DomainObject.Predmet.ProtustrankaWithAdressOIB>
  <DomainObject.Predmet.ProtustrankaNazivFormated>
    <izvorni_sadrzaj>ZADAR-GEL, društvo s ograničenom odgovornošću za proizvodnju, ugostiteljstvo, turizam i trgovinu</izvorni_sadrzaj>
    <derivirana_varijabla naziv="DomainObject.Predmet.ProtustrankaNazivFormated_1">ZADAR-GEL, društvo s ograničenom odgovornošću za proizvodnju, ugostiteljstvo, turizam i trgovinu</derivirana_varijabla>
  </DomainObject.Predmet.ProtustrankaNazivFormated>
  <DomainObject.Predmet.ProtustrankaNazivFormatedOIB>
    <izvorni_sadrzaj>ZADAR-GEL, društvo s ograničenom odgovornošću za proizvodnju, ugostiteljstvo, turizam i trgovinu, OIB 11645931568</izvorni_sadrzaj>
    <derivirana_varijabla naziv="DomainObject.Predmet.ProtustrankaNazivFormatedOIB_1">ZADAR-GEL, društvo s ograničenom odgovornošću za proizvodnju, ugostiteljstvo, turizam i trgovinu, OIB 11645931568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161943.83</izvorni_sadrzaj>
    <derivirana_varijabla naziv="DomainObject.Predmet.TrenutnaVrijednost_1">161943.83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ZADAR-GEL, društvo s ograničenom odgovornošću za proizvodnju, ugostiteljstvo, turizam i trgovinu</item>
    </izvorni_sadrzaj>
    <derivirana_varijabla naziv="DomainObject.Predmet.ProtuStrankaListFormated_1">
      <item>ZADAR-GEL, društvo s ograničenom odgovornošću za proizvodnju, ugostiteljstvo, turizam i trgovinu</item>
    </derivirana_varijabla>
  </DomainObject.Predmet.ProtuStrankaListFormated>
  <DomainObject.Predmet.ProtuStrankaListFormatedOIB>
    <izvorni_sadrzaj>
      <item>ZADAR-GEL, društvo s ograničenom odgovornošću za proizvodnju, ugostiteljstvo, turizam i trgovinu, OIB 11645931568</item>
    </izvorni_sadrzaj>
    <derivirana_varijabla naziv="DomainObject.Predmet.ProtuStrankaListFormatedOIB_1">
      <item>ZADAR-GEL, društvo s ograničenom odgovornošću za proizvodnju, ugostiteljstvo, turizam i trgovinu, OIB 11645931568</item>
    </derivirana_varijabla>
  </DomainObject.Predmet.ProtuStrankaListFormatedOIB>
  <DomainObject.Predmet.ProtuStrankaListFormatedWithAdress>
    <izvorni_sadrzaj>
      <item>ZADAR-GEL, društvo s ograničenom odgovornošću za proizvodnju, ugostiteljstvo, turizam i trgovinu, Otočki Prilaz 11, 23000 Zadar</item>
    </izvorni_sadrzaj>
    <derivirana_varijabla naziv="DomainObject.Predmet.ProtuStrankaListFormatedWithAdress_1">
      <item>ZADAR-GEL, društvo s ograničenom odgovornošću za proizvodnju, ugostiteljstvo, turizam i trgovinu, Otočki Prilaz 11, 23000 Zadar</item>
    </derivirana_varijabla>
  </DomainObject.Predmet.ProtuStrankaListFormatedWithAdress>
  <DomainObject.Predmet.ProtuStrankaListFormatedWithAdressOIB>
    <izvorni_sadrzaj>
      <item>ZADAR-GEL, društvo s ograničenom odgovornošću za proizvodnju, ugostiteljstvo, turizam i trgovinu, OIB 11645931568, Otočki Prilaz 11, 23000 Zadar</item>
    </izvorni_sadrzaj>
    <derivirana_varijabla naziv="DomainObject.Predmet.ProtuStrankaListFormatedWithAdressOIB_1">
      <item>ZADAR-GEL, društvo s ograničenom odgovornošću za proizvodnju, ugostiteljstvo, turizam i trgovinu, OIB 11645931568, Otočki Prilaz 11, 23000 Zadar</item>
    </derivirana_varijabla>
  </DomainObject.Predmet.ProtuStrankaListFormatedWithAdressOIB>
  <DomainObject.Predmet.ProtuStrankaListNazivFormated>
    <izvorni_sadrzaj>
      <item>ZADAR-GEL, društvo s ograničenom odgovornošću za proizvodnju, ugostiteljstvo, turizam i trgovinu</item>
    </izvorni_sadrzaj>
    <derivirana_varijabla naziv="DomainObject.Predmet.ProtuStrankaListNazivFormated_1">
      <item>ZADAR-GEL, društvo s ograničenom odgovornošću za proizvodnju, ugostiteljstvo, turizam i trgovinu</item>
    </derivirana_varijabla>
  </DomainObject.Predmet.ProtuStrankaListNazivFormated>
  <DomainObject.Predmet.ProtuStrankaListNazivFormatedOIB>
    <izvorni_sadrzaj>
      <item>ZADAR-GEL, društvo s ograničenom odgovornošću za proizvodnju, ugostiteljstvo, turizam i trgovinu, OIB 11645931568</item>
    </izvorni_sadrzaj>
    <derivirana_varijabla naziv="DomainObject.Predmet.ProtuStrankaListNazivFormatedOIB_1">
      <item>ZADAR-GEL, društvo s ograničenom odgovornošću za proizvodnju, ugostiteljstvo, turizam i trgovinu, OIB 11645931568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ZADAR-GEL, društvo s ograničenom odgovornošću za proizvodnju, ugostiteljstvo, turizam i trgovinu</izvorni_sadrzaj>
    <derivirana_varijabla naziv="DomainObject.Predmet.ProtustrankaIDrugi_1">ZADAR-GEL, društvo s ograničenom odgovornošću za proizvodnju, ugostiteljstvo, turizam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ZADAR-GEL, društvo s ograničenom odgovornošću za proizvodnju, ugostiteljstvo, turizam i trgovinu, OIB 11645931568, Otočki Prilaz 11, 23000 Zadar</izvorni_sadrzaj>
    <derivirana_varijabla naziv="DomainObject.Predmet.ProtustrankaIDrugiAdressOIB_1">ZADAR-GEL, društvo s ograničenom odgovornošću za proizvodnju, ugostiteljstvo, turizam i trgovinu, OIB 11645931568, Otočki Prilaz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ZADAR-GEL, društvo s ograničenom odgovornošću za proizvodnju, ugostiteljstvo, turizam i trgovinu</item>
    </izvorni_sadrzaj>
    <derivirana_varijabla naziv="DomainObject.Predmet.SudioniciListNaziv_1">
      <item>Financijska agencija</item>
      <item>ZADAR-GEL, društvo s ograničenom odgovornošću za proizvodnju, ugostiteljstvo, turizam i trgovinu</item>
    </derivirana_varijabla>
  </DomainObject.Predmet.SudioniciListNaziv>
  <DomainObject.Predmet.SudioniciListAdressOIB>
    <izvorni_sadrzaj>
      <item>Financijska agencija, OIB 85821130368, Ivana Danila 4,23000 Zadar</item>
      <item>ZADAR-GEL, društvo s ograničenom odgovornošću za proizvodnju, ugostiteljstvo, turizam i trgovinu, OIB 11645931568, Otočki Prilaz 11,23000 Zadar</item>
    </izvorni_sadrzaj>
    <derivirana_varijabla naziv="DomainObject.Predmet.SudioniciListAdressOIB_1">
      <item>Financijska agencija, OIB 85821130368, Ivana Danila 4,23000 Zadar</item>
      <item>ZADAR-GEL, društvo s ograničenom odgovornošću za proizvodnju, ugostiteljstvo, turizam i trgovinu, OIB 11645931568, Otočki Prilaz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11645931568</item>
    </izvorni_sadrzaj>
    <derivirana_varijabla naziv="DomainObject.Predmet.SudioniciListNazivOIB_1">
      <item>, OIB 85821130368</item>
      <item>, OIB 11645931568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46BF78-B9D5-4D1A-9089-9820EC9048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420</properties:Words>
  <properties:Characters>2155</properties:Characters>
  <properties:Lines>59</properties:Lines>
  <properties:Paragraphs>28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2017-05-04T09:05:00Z</dcterms:created>
  <dc:creator>Ardena Bajlo</dc:creator>
  <cp:lastModifiedBy>Marijana Žuža</cp:lastModifiedBy>
  <cp:lastPrinted>2017-05-08T11:20:00Z</cp:lastPrinted>
  <dcterms:modified xmlns:xsi="http://www.w3.org/2001/XMLSchema-instance" xsi:type="dcterms:W3CDTF">2017-05-08T12:48:00Z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