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c63d" w14:paraId="fb1c63d" w:rsidRDefault="005E0FAC" w:rsidP="004C444E" w:rsidR="005E0FAC">
      <w:pPr>
        <w:pStyle w:val="Bezproreda"/>
        <w15:collapsed w:val="false"/>
      </w:pPr>
    </w:p>
    <w:p w:rsidRDefault="005E0FAC" w:rsidP="004C444E" w:rsidR="005E0FAC">
      <w:pPr>
        <w:pStyle w:val="Bezproreda"/>
      </w:pPr>
    </w:p>
    <w:p w:rsidRDefault="0025696E" w:rsidP="004C444E" w:rsidR="0025696E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5E0FAC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  <w:r w:rsidR="00E04448">
        <w:tab/>
      </w:r>
      <w:r w:rsidR="00E04448">
        <w:tab/>
      </w:r>
      <w:r w:rsidR="00AA4C18">
        <w:tab/>
      </w:r>
      <w:r w:rsidR="00AA4C18">
        <w:tab/>
      </w:r>
      <w:r>
        <w:t>Poslovni</w:t>
      </w:r>
      <w:r w:rsidR="00E04448">
        <w:t xml:space="preserve"> broj: </w:t>
      </w:r>
      <w:r>
        <w:t xml:space="preserve">40 </w:t>
      </w:r>
      <w:proofErr w:type="spellStart"/>
      <w:r>
        <w:t>Sp</w:t>
      </w:r>
      <w:proofErr w:type="spellEnd"/>
      <w:r>
        <w:t>-</w:t>
      </w:r>
      <w:r w:rsidR="002133FD">
        <w:t>40/18-2</w:t>
      </w:r>
    </w:p>
    <w:p w:rsidRDefault="005E0FAC" w:rsidP="005E0FAC" w:rsidR="005E0FAC">
      <w:pPr>
        <w:pStyle w:val="Bezproreda"/>
      </w:pPr>
    </w:p>
    <w:p w:rsidRDefault="005E0FAC" w:rsidR="00762CF6">
      <w:r>
        <w:t>PRAVNA STVAR</w:t>
      </w:r>
      <w:r w:rsidR="00762CF6">
        <w:t>:</w:t>
      </w:r>
    </w:p>
    <w:p w:rsidRDefault="00762CF6" w:rsidR="0025696E">
      <w:r>
        <w:t xml:space="preserve">Izvanparnični postupak stečaja potrošača nad imovinom potrošača </w:t>
      </w:r>
      <w:r w:rsidR="002133FD">
        <w:t xml:space="preserve">Robert </w:t>
      </w:r>
      <w:proofErr w:type="spellStart"/>
      <w:r w:rsidR="002133FD">
        <w:t>Mikac</w:t>
      </w:r>
      <w:proofErr w:type="spellEnd"/>
      <w:r w:rsidR="002133FD">
        <w:t>, OIB: 78781751123, iz Sesveta, Otona Ivekovića 25.</w:t>
      </w:r>
    </w:p>
    <w:p w:rsidRDefault="005E0FAC" w:rsidR="005E0FAC"/>
    <w:p w:rsidRDefault="00762CF6" w:rsidR="00762CF6"/>
    <w:p w:rsidRDefault="00E04448" w:rsidP="00762CF6" w:rsidR="00762CF6" w:rsidRPr="005E0FAC">
      <w:pPr>
        <w:jc w:val="center"/>
      </w:pPr>
      <w:r w:rsidRPr="005E0FAC">
        <w:t>Z A K L</w:t>
      </w:r>
      <w:r w:rsidR="005E0FAC" w:rsidRPr="005E0FAC">
        <w:t xml:space="preserve"> </w:t>
      </w:r>
      <w:r w:rsidRPr="005E0FAC">
        <w:t>J U Č A K</w:t>
      </w:r>
    </w:p>
    <w:p w:rsidRDefault="00E04448" w:rsidP="00762CF6" w:rsidR="00E04448">
      <w:pPr>
        <w:jc w:val="center"/>
        <w:rPr>
          <w:b/>
        </w:rPr>
      </w:pPr>
    </w:p>
    <w:p w:rsidRDefault="005E0FAC" w:rsidP="005E0FAC" w:rsidR="005F25C8" w:rsidRPr="005E0FAC">
      <w:pPr>
        <w:jc w:val="both"/>
      </w:pPr>
      <w:r w:rsidRPr="005E0FAC">
        <w:t>I.</w:t>
      </w:r>
      <w:r w:rsidRPr="005E0FAC">
        <w:tab/>
        <w:t>Nalaže</w:t>
      </w:r>
      <w:r w:rsidR="00762CF6" w:rsidRPr="005E0FAC">
        <w:t xml:space="preserve"> se </w:t>
      </w:r>
      <w:r>
        <w:t xml:space="preserve">potrošaču </w:t>
      </w:r>
      <w:r w:rsidR="002133FD">
        <w:t xml:space="preserve">Robertu </w:t>
      </w:r>
      <w:proofErr w:type="spellStart"/>
      <w:r w:rsidR="002133FD">
        <w:t>Mikcu</w:t>
      </w:r>
      <w:proofErr w:type="spellEnd"/>
      <w:r w:rsidR="00766A5A" w:rsidRPr="005E0FAC">
        <w:t xml:space="preserve"> </w:t>
      </w:r>
      <w:r w:rsidR="00762CF6" w:rsidRPr="005E0FAC">
        <w:t>da u roku 60 dana predujmi</w:t>
      </w:r>
      <w:r w:rsidR="005F25C8" w:rsidRPr="005E0FAC">
        <w:t xml:space="preserve"> t</w:t>
      </w:r>
      <w:r>
        <w:t xml:space="preserve">roškove postupka u iznosu 1.000,00 kuna na žiro račun </w:t>
      </w:r>
      <w:r w:rsidR="005F25C8" w:rsidRPr="005E0FAC">
        <w:t>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2133FD">
        <w:t>40-18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2133FD">
        <w:t>40/18</w:t>
      </w:r>
      <w:r w:rsidR="0028138F">
        <w:t xml:space="preserve">. </w:t>
      </w:r>
    </w:p>
    <w:p w:rsidRDefault="005E0FAC" w:rsidP="0028138F" w:rsidR="00762CF6">
      <w:pPr>
        <w:ind w:firstLine="708"/>
        <w:jc w:val="both"/>
      </w:pPr>
      <w:r>
        <w:t>Dokaz o uplati (</w:t>
      </w:r>
      <w:r w:rsidR="005F25C8">
        <w:t>jedan primjerak uplatnice</w:t>
      </w:r>
      <w:r>
        <w:t>)</w:t>
      </w:r>
      <w:r w:rsidR="005F25C8">
        <w:t xml:space="preserve">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5E0FAC" w:rsidP="005E0FAC" w:rsidR="00E04448">
      <w:pPr>
        <w:jc w:val="both"/>
      </w:pPr>
      <w:r>
        <w:t>II.</w:t>
      </w:r>
      <w:r>
        <w:tab/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5E0FAC" w:rsidP="005E0FAC" w:rsidR="00762CF6">
      <w:pPr>
        <w:jc w:val="both"/>
      </w:pPr>
      <w:r>
        <w:t>III.</w:t>
      </w:r>
      <w:r>
        <w:tab/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5E0FAC" w:rsidP="005E0FAC" w:rsidR="000B5159">
      <w:pPr>
        <w:jc w:val="both"/>
      </w:pPr>
      <w:r>
        <w:t>IV.</w:t>
      </w:r>
      <w:r>
        <w:tab/>
      </w:r>
      <w:r w:rsidR="000B5159">
        <w:t>Prijedlog za provođenje postupka stečaja potrošača sud će odbaciti kao nedopušten, ako potrošač u gore navedenom roku ne uplati</w:t>
      </w:r>
      <w:r>
        <w:t xml:space="preserve"> predujam (članak</w:t>
      </w:r>
      <w:r w:rsidR="0025696E">
        <w:t xml:space="preserve"> 114. </w:t>
      </w:r>
      <w:r>
        <w:t>stavak</w:t>
      </w:r>
      <w:r w:rsidR="0025696E">
        <w:t xml:space="preserve"> </w:t>
      </w:r>
      <w:r>
        <w:t>5. Stečajnog zakona "Narodne novine", broj 71/15. i 104/17. u vezi s člankom</w:t>
      </w:r>
      <w:r w:rsidR="000B5159">
        <w:t xml:space="preserve"> 23. Zakona o stečaju potrošača</w:t>
      </w:r>
      <w:r>
        <w:t xml:space="preserve"> "Narodne novine", broj 100/15.</w:t>
      </w:r>
      <w:r w:rsidR="000B5159">
        <w:t xml:space="preserve">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>U Zagrebu</w:t>
      </w:r>
      <w:r w:rsidR="005E0FAC">
        <w:t xml:space="preserve"> </w:t>
      </w:r>
      <w:r w:rsidR="002133FD">
        <w:t>6. srpnja 2018.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E0FAC">
        <w:t xml:space="preserve">    </w:t>
      </w:r>
      <w:r>
        <w:t>Su</w:t>
      </w:r>
      <w:r w:rsidR="005E0FAC">
        <w:t>tkinja</w:t>
      </w:r>
      <w:r>
        <w:t>:</w:t>
      </w:r>
    </w:p>
    <w:p w:rsidRDefault="005E0FAC" w:rsidP="00766A5A" w:rsidR="005E0FAC"/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E0FAC">
        <w:t>Tihana Cišper</w:t>
      </w:r>
      <w:r w:rsidR="002133FD">
        <w:t xml:space="preserve"> v.r.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5E0FAC" w:rsidP="00762CF6" w:rsidR="00762CF6">
      <w:pPr>
        <w:jc w:val="both"/>
      </w:pPr>
      <w:r>
        <w:t xml:space="preserve"> </w:t>
      </w:r>
      <w:r w:rsidR="0028138F">
        <w:t xml:space="preserve">Protiv ovog zaključka nije dopuštena žalba. </w:t>
      </w:r>
    </w:p>
    <w:p w:rsidRDefault="005E0FAC" w:rsidP="0025696E" w:rsidR="005E0FAC">
      <w:pPr>
        <w:jc w:val="both"/>
      </w:pPr>
    </w:p>
    <w:p w:rsidRDefault="005E0FAC" w:rsidP="0025696E" w:rsidR="0025696E">
      <w:pPr>
        <w:jc w:val="both"/>
      </w:pPr>
      <w:r>
        <w:t>DNA</w:t>
      </w:r>
      <w:r w:rsidR="0025696E"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 w:rsidR="004E37EC">
        <w:t>u</w:t>
      </w:r>
    </w:p>
    <w:p w:rsidRDefault="0025696E" w:rsidP="0025696E" w:rsidR="00762CF6">
      <w:pPr>
        <w:jc w:val="both"/>
      </w:pPr>
      <w:r w:rsidRPr="005E0FAC">
        <w:t xml:space="preserve">2. </w:t>
      </w:r>
      <w:r w:rsidR="00762CF6" w:rsidRPr="005E0FAC">
        <w:t>e</w:t>
      </w:r>
      <w:r w:rsidR="005E0FAC" w:rsidRPr="005E0FAC">
        <w:t>-Oglasna ploča suda</w:t>
      </w:r>
    </w:p>
    <w:p w:rsidRDefault="002133FD" w:rsidP="001175C5" w:rsidR="002133FD" w:rsidRPr="001175C5">
      <w:pPr>
        <w:pStyle w:val="NormaleSPIS"/>
        <w:spacing w:after="0"/>
        <w:jc w:val="right"/>
      </w:pPr>
      <w:r w:rsidRPr="001175C5">
        <w:t xml:space="preserve">Za točnost </w:t>
      </w:r>
      <w:proofErr w:type="spellStart"/>
      <w:r w:rsidRPr="001175C5">
        <w:t>otpravka</w:t>
      </w:r>
      <w:proofErr w:type="spellEnd"/>
      <w:r w:rsidRPr="001175C5">
        <w:t xml:space="preserve"> - ovlašteni službenik:</w:t>
      </w:r>
    </w:p>
    <w:p w:rsidRDefault="002133FD" w:rsidP="001175C5" w:rsidR="002133FD" w:rsidRPr="001175C5">
      <w:pPr>
        <w:pStyle w:val="NormaleSPIS"/>
        <w:spacing w:after="0"/>
        <w:ind w:firstLine="708" w:left="3540"/>
        <w:jc w:val="center"/>
      </w:pPr>
      <w:r w:rsidRPr="001175C5">
        <w:t xml:space="preserve">           Snježana Zoretić</w:t>
      </w:r>
    </w:p>
    <w:p w:rsidRDefault="002133FD" w:rsidP="001175C5" w:rsidR="002133FD" w:rsidRPr="001175C5">
      <w:pPr>
        <w:pStyle w:val="NormaleSPIS"/>
      </w:pPr>
    </w:p>
    <w:p w:rsidRDefault="002133FD" w:rsidP="0025696E" w:rsidR="002133FD" w:rsidRPr="005E0FAC">
      <w:pPr>
        <w:jc w:val="both"/>
      </w:pPr>
      <w:bookmarkStart w:name="_GoBack" w:id="0"/>
      <w:bookmarkEnd w:id="0"/>
    </w:p>
    <w:sectPr w:rsidSect="002133FD" w:rsidR="002133FD" w:rsidRPr="005E0FAC">
      <w:pgSz w:h="16838" w:w="11906"/>
      <w:pgMar w:gutter="0" w:footer="708" w:header="708" w:left="1418" w:bottom="993" w:right="1418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133FD"/>
    <w:rsid w:val="0025696E"/>
    <w:rsid w:val="0028138F"/>
    <w:rsid w:val="004266FF"/>
    <w:rsid w:val="004E37EC"/>
    <w:rsid w:val="005E0FAC"/>
    <w:rsid w:val="005F25C8"/>
    <w:rsid w:val="00762CF6"/>
    <w:rsid w:val="00766A5A"/>
    <w:rsid w:val="00AA4C18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unhideWhenUsed/>
    <w:rsid w:val="00AA4C18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AA4C18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33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33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3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3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3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ormaleSPIS" w:type="paragraph">
    <w:name w:val="Normal_eSPIS"/>
    <w:basedOn w:val="Normal"/>
    <w:link w:val="NormaleSPISChar"/>
    <w:qFormat/>
    <w:rsid w:val="002133FD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2133FD"/>
    <w:rPr>
      <w:rFonts w:cstheme="minorBidi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unhideWhenUsed/>
    <w:rsid w:val="00AA4C18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AA4C18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33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33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3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3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3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ormaleSPIS" w:type="paragraph">
    <w:name w:val="Normal_eSPIS"/>
    <w:basedOn w:val="Normal"/>
    <w:link w:val="NormaleSPISChar"/>
    <w:qFormat/>
    <w:rsid w:val="002133FD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2133FD"/>
    <w:rPr>
      <w:rFonts w:cstheme="min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Cišper</izvorni_sadrzaj>
    <derivirana_varijabla naziv="DomainObject.DonositeljOdluke.Prezime_1">Cišper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Sp-40/2018</izvorni_sadrzaj>
    <derivirana_varijabla naziv="DomainObject.Predmet.OznakaBroj_1">Sp-40/2018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Tihana Cišper</izvorni_sadrzaj>
    <derivirana_varijabla naziv="DomainObject.Predmet.Referada.Sudac_1">Tihana Cišper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 Mikac</izvorni_sadrzaj>
    <derivirana_varijabla naziv="DomainObject.Predmet.StrankaFormated_1">  Robert Mikac</derivirana_varijabla>
  </DomainObject.Predmet.StrankaFormated>
  <DomainObject.Predmet.StrankaFormatedOIB>
    <izvorni_sadrzaj>  Robert Mikac, OIB 78781751123</izvorni_sadrzaj>
    <derivirana_varijabla naziv="DomainObject.Predmet.StrankaFormatedOIB_1">  Robert Mikac, OIB 78781751123</derivirana_varijabla>
  </DomainObject.Predmet.StrankaFormatedOIB>
  <DomainObject.Predmet.StrankaFormatedWithAdress>
    <izvorni_sadrzaj> Robert Mikac, Otona Ivekovića 25, 10360 Sesvete</izvorni_sadrzaj>
    <derivirana_varijabla naziv="DomainObject.Predmet.StrankaFormatedWithAdress_1"> Robert Mikac, Otona Ivekovića 25, 10360 Sesvete</derivirana_varijabla>
  </DomainObject.Predmet.StrankaFormatedWithAdress>
  <DomainObject.Predmet.StrankaFormatedWithAdressOIB>
    <izvorni_sadrzaj> Robert Mikac, OIB 78781751123, Otona Ivekovića 25, 10360 Sesvete</izvorni_sadrzaj>
    <derivirana_varijabla naziv="DomainObject.Predmet.StrankaFormatedWithAdressOIB_1"> Robert Mikac, OIB 78781751123, Otona Ivekovića 25, 10360 Sesvete</derivirana_varijabla>
  </DomainObject.Predmet.StrankaFormatedWithAdressOIB>
  <DomainObject.Predmet.StrankaWithAdress>
    <izvorni_sadrzaj>Robert Mikac Otona Ivekovića 25,10360 Sesvete</izvorni_sadrzaj>
    <derivirana_varijabla naziv="DomainObject.Predmet.StrankaWithAdress_1">Robert Mikac Otona Ivekovića 25,10360 Sesvete</derivirana_varijabla>
  </DomainObject.Predmet.StrankaWithAdress>
  <DomainObject.Predmet.StrankaWithAdressOIB>
    <izvorni_sadrzaj>Robert Mikac, OIB 78781751123, Otona Ivekovića 25,10360 Sesvete</izvorni_sadrzaj>
    <derivirana_varijabla naziv="DomainObject.Predmet.StrankaWithAdressOIB_1">Robert Mikac, OIB 78781751123, Otona Ivekovića 25,10360 Sesvete</derivirana_varijabla>
  </DomainObject.Predmet.StrankaWithAdressOIB>
  <DomainObject.Predmet.StrankaNazivFormated>
    <izvorni_sadrzaj>Robert Mikac</izvorni_sadrzaj>
    <derivirana_varijabla naziv="DomainObject.Predmet.StrankaNazivFormated_1">Robert Mikac</derivirana_varijabla>
  </DomainObject.Predmet.StrankaNazivFormated>
  <DomainObject.Predmet.StrankaNazivFormatedOIB>
    <izvorni_sadrzaj>Robert Mikac, OIB 78781751123</izvorni_sadrzaj>
    <derivirana_varijabla naziv="DomainObject.Predmet.StrankaNazivFormatedOIB_1">Robert Mikac, OIB 78781751123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Zoretić</izvorni_sadrzaj>
    <derivirana_varijabla naziv="DomainObject.Predmet.Zapisnicar_1">Snježana Zoretić</derivirana_varijabla>
  </DomainObject.Predmet.Zapisnicar>
  <DomainObject.Predmet.StrankaListFormated>
    <izvorni_sadrzaj>
      <item>Robert Mikac</item>
    </izvorni_sadrzaj>
    <derivirana_varijabla naziv="DomainObject.Predmet.StrankaListFormated_1">
      <item>Robert Mikac</item>
    </derivirana_varijabla>
  </DomainObject.Predmet.StrankaListFormated>
  <DomainObject.Predmet.StrankaListFormatedOIB>
    <izvorni_sadrzaj>
      <item>Robert Mikac, OIB 78781751123</item>
    </izvorni_sadrzaj>
    <derivirana_varijabla naziv="DomainObject.Predmet.StrankaListFormatedOIB_1">
      <item>Robert Mikac, OIB 78781751123</item>
    </derivirana_varijabla>
  </DomainObject.Predmet.StrankaListFormatedOIB>
  <DomainObject.Predmet.StrankaListFormatedWithAdress>
    <izvorni_sadrzaj>
      <item>Robert Mikac, Otona Ivekovića 25, 10360 Sesvete</item>
    </izvorni_sadrzaj>
    <derivirana_varijabla naziv="DomainObject.Predmet.StrankaListFormatedWithAdress_1">
      <item>Robert Mikac, Otona Ivekovića 25, 10360 Sesvete</item>
    </derivirana_varijabla>
  </DomainObject.Predmet.StrankaListFormatedWithAdress>
  <DomainObject.Predmet.StrankaListFormatedWithAdressOIB>
    <izvorni_sadrzaj>
      <item>Robert Mikac, OIB 78781751123, Otona Ivekovića 25, 10360 Sesvete</item>
    </izvorni_sadrzaj>
    <derivirana_varijabla naziv="DomainObject.Predmet.StrankaListFormatedWithAdressOIB_1">
      <item>Robert Mikac, OIB 78781751123, Otona Ivekovića 25, 10360 Sesvete</item>
    </derivirana_varijabla>
  </DomainObject.Predmet.StrankaListFormatedWithAdressOIB>
  <DomainObject.Predmet.StrankaListNazivFormated>
    <izvorni_sadrzaj>
      <item>Robert Mikac</item>
    </izvorni_sadrzaj>
    <derivirana_varijabla naziv="DomainObject.Predmet.StrankaListNazivFormated_1">
      <item>Robert Mikac</item>
    </derivirana_varijabla>
  </DomainObject.Predmet.StrankaListNazivFormated>
  <DomainObject.Predmet.StrankaListNazivFormatedOIB>
    <izvorni_sadrzaj>
      <item>Robert Mikac, OIB 78781751123</item>
    </izvorni_sadrzaj>
    <derivirana_varijabla naziv="DomainObject.Predmet.StrankaListNazivFormatedOIB_1">
      <item>Robert Mikac, OIB 78781751123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Robert Mikac</izvorni_sadrzaj>
    <derivirana_varijabla naziv="DomainObject.Predmet.StrankaIDrugi_1">Robert Mikac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Robert Mikac, OIB 78781751123, Otona Ivekovića 25, 10360 Sesvete</izvorni_sadrzaj>
    <derivirana_varijabla naziv="DomainObject.Predmet.StrankaIDrugiAdressOIB_1">Robert Mikac, OIB 78781751123, Otona Ivekovića 25,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 Mikac</item>
    </izvorni_sadrzaj>
    <derivirana_varijabla naziv="DomainObject.Predmet.SudioniciListNaziv_1">
      <item>Robert Mikac</item>
    </derivirana_varijabla>
  </DomainObject.Predmet.SudioniciListNaziv>
  <DomainObject.Predmet.SudioniciListAdressOIB>
    <izvorni_sadrzaj>
      <item>Robert Mikac, OIB 78781751123, Otona Ivekovića 25,10360 Sesvete</item>
    </izvorni_sadrzaj>
    <derivirana_varijabla naziv="DomainObject.Predmet.SudioniciListAdressOIB_1">
      <item>Robert Mikac, OIB 78781751123, Otona Ivekovića 25,10360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78781751123</item>
    </izvorni_sadrzaj>
    <derivirana_varijabla naziv="DomainObject.Predmet.SudioniciListNazivOIB_1">
      <item>, OIB 78781751123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1494</properties:Characters>
  <properties:Lines>51</properties:Lines>
  <properties:Paragraphs>22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2018-07-06T06:28:00Z</dcterms:created>
  <dc:creator>Korisnik</dc:creator>
  <cp:lastModifiedBy>Snježana Zoretić</cp:lastModifiedBy>
  <cp:lastPrinted>2018-07-06T11:10:00Z</cp:lastPrinted>
  <dcterms:modified xmlns:xsi="http://www.w3.org/2001/XMLSchema-instance" xsi:type="dcterms:W3CDTF">2018-07-06T11:10:00Z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(Zaključak-uplata troškova.docx)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