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37e7" w14:paraId="f2f37e7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437F53">
        <w:t>7065</w:t>
      </w:r>
      <w:r w:rsidR="004C12FE">
        <w:t>/2016</w:t>
      </w:r>
      <w:r>
        <w:t>, temeljem odredbe članka 430. Stečajnog zakona (Nar</w:t>
      </w:r>
      <w:r w:rsidR="00760B78">
        <w:t>odne Novine. br. 71/15</w:t>
      </w:r>
      <w:r w:rsidR="00AA106D">
        <w:t>, 104/17</w:t>
      </w:r>
      <w:r w:rsidR="00760B78">
        <w:t xml:space="preserve">.), dana </w:t>
      </w:r>
      <w:r w:rsidR="00AA106D">
        <w:t>1. listopada 2018.</w:t>
      </w:r>
      <w:r>
        <w:t xml:space="preserve">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60B78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437F53">
        <w:t>POMER-VAR j.d.o.o.</w:t>
      </w:r>
      <w:r w:rsidR="003028C9">
        <w:t xml:space="preserve">, Zagreb, </w:t>
      </w:r>
      <w:r w:rsidR="00437F53">
        <w:t>Crnojezerska 18</w:t>
      </w:r>
      <w:r w:rsidR="003028C9">
        <w:t xml:space="preserve">, OIB: </w:t>
      </w:r>
      <w:r w:rsidR="00437F53">
        <w:t>47379098603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437F53">
        <w:t>30.915,08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3028C9" w:rsidR="007556F1">
      <w:pPr>
        <w:ind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 xml:space="preserve">U Zagrebu, </w:t>
      </w:r>
      <w:r w:rsidR="003028C9">
        <w:t>1. listopada 2018.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4C12FE">
      <w:t xml:space="preserve">58. </w:t>
    </w:r>
    <w:r>
      <w:t>St-</w:t>
    </w:r>
    <w:r w:rsidR="00437F53">
      <w:t>7065</w:t>
    </w:r>
    <w:r w:rsidR="004C12FE">
      <w:t>/</w:t>
    </w:r>
    <w:r w:rsidR="006F5ADE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0DB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28C9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37F5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12FE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1784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0089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0B78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4107C"/>
    <w:rsid w:val="00A50874"/>
    <w:rsid w:val="00A5434B"/>
    <w:rsid w:val="00A55760"/>
    <w:rsid w:val="00A55AF4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106D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69C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0BE9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7065</izvorni_sadrzaj>
    <derivirana_varijabla naziv="DomainObject.Predmet.Broj_1">7065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St-7065/2016</izvorni_sadrzaj>
    <derivirana_varijabla naziv="DomainObject.Predmet.OznakaBroj_1">St-7065/2016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POMER-VAR j.d.o.o. za trgovinu i usluge</izvorni_sadrzaj>
    <derivirana_varijabla naziv="DomainObject.Predmet.ProtustrankaFormated_1">  POMER-VAR j.d.o.o. za trgovinu i usluge</derivirana_varijabla>
  </DomainObject.Predmet.ProtustrankaFormated>
  <DomainObject.Predmet.ProtustrankaFormatedOIB>
    <izvorni_sadrzaj>  POMER-VAR j.d.o.o. za trgovinu i usluge, OIB 47379098603</izvorni_sadrzaj>
    <derivirana_varijabla naziv="DomainObject.Predmet.ProtustrankaFormatedOIB_1">  POMER-VAR j.d.o.o. za trgovinu i usluge, OIB 47379098603</derivirana_varijabla>
  </DomainObject.Predmet.ProtustrankaFormatedOIB>
  <DomainObject.Predmet.ProtustrankaFormatedWithAdress>
    <izvorni_sadrzaj> POMER-VAR j.d.o.o. za trgovinu i usluge, Crnojezerska 18, 10000 Zagreb</izvorni_sadrzaj>
    <derivirana_varijabla naziv="DomainObject.Predmet.ProtustrankaFormatedWithAdress_1"> POMER-VAR j.d.o.o. za trgovinu i usluge, Crnojezerska 18, 10000 Zagreb</derivirana_varijabla>
  </DomainObject.Predmet.ProtustrankaFormatedWithAdress>
  <DomainObject.Predmet.ProtustrankaFormatedWithAdressOIB>
    <izvorni_sadrzaj> POMER-VAR j.d.o.o. za trgovinu i usluge, OIB 47379098603, Crnojezerska 18, 10000 Zagreb</izvorni_sadrzaj>
    <derivirana_varijabla naziv="DomainObject.Predmet.ProtustrankaFormatedWithAdressOIB_1"> POMER-VAR j.d.o.o. za trgovinu i usluge, OIB 47379098603, Crnojezerska 18, 10000 Zagreb</derivirana_varijabla>
  </DomainObject.Predmet.ProtustrankaFormatedWithAdressOIB>
  <DomainObject.Predmet.ProtustrankaWithAdress>
    <izvorni_sadrzaj>POMER-VAR j.d.o.o. za trgovinu i usluge Crnojezerska 18, 10000 Zagreb</izvorni_sadrzaj>
    <derivirana_varijabla naziv="DomainObject.Predmet.ProtustrankaWithAdress_1">POMER-VAR j.d.o.o. za trgovinu i usluge Crnojezerska 18, 10000 Zagreb</derivirana_varijabla>
  </DomainObject.Predmet.ProtustrankaWithAdress>
  <DomainObject.Predmet.ProtustrankaWithAdressOIB>
    <izvorni_sadrzaj>POMER-VAR j.d.o.o. za trgovinu i usluge, OIB 47379098603, Crnojezerska 18, 10000 Zagreb</izvorni_sadrzaj>
    <derivirana_varijabla naziv="DomainObject.Predmet.ProtustrankaWithAdressOIB_1">POMER-VAR j.d.o.o. za trgovinu i usluge, OIB 47379098603, Crnojezerska 18, 10000 Zagreb</derivirana_varijabla>
  </DomainObject.Predmet.ProtustrankaWithAdressOIB>
  <DomainObject.Predmet.ProtustrankaNazivFormated>
    <izvorni_sadrzaj>POMER-VAR j.d.o.o. za trgovinu i usluge</izvorni_sadrzaj>
    <derivirana_varijabla naziv="DomainObject.Predmet.ProtustrankaNazivFormated_1">POMER-VAR j.d.o.o. za trgovinu i usluge</derivirana_varijabla>
  </DomainObject.Predmet.ProtustrankaNazivFormated>
  <DomainObject.Predmet.ProtustrankaNazivFormatedOIB>
    <izvorni_sadrzaj>POMER-VAR j.d.o.o. za trgovinu i usluge, OIB 47379098603</izvorni_sadrzaj>
    <derivirana_varijabla naziv="DomainObject.Predmet.ProtustrankaNazivFormatedOIB_1">POMER-VAR j.d.o.o. za trgovinu i usluge, OIB 47379098603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POMER-VAR j.d.o.o. za trgovinu i usluge</item>
    </izvorni_sadrzaj>
    <derivirana_varijabla naziv="DomainObject.Predmet.ProtuStrankaListFormated_1">
      <item>POMER-VAR j.d.o.o. za trgovinu i usluge</item>
    </derivirana_varijabla>
  </DomainObject.Predmet.ProtuStrankaListFormated>
  <DomainObject.Predmet.ProtuStrankaListFormatedOIB>
    <izvorni_sadrzaj>
      <item>POMER-VAR j.d.o.o. za trgovinu i usluge, OIB 47379098603</item>
    </izvorni_sadrzaj>
    <derivirana_varijabla naziv="DomainObject.Predmet.ProtuStrankaListFormatedOIB_1">
      <item>POMER-VAR j.d.o.o. za trgovinu i usluge, OIB 47379098603</item>
    </derivirana_varijabla>
  </DomainObject.Predmet.ProtuStrankaListFormatedOIB>
  <DomainObject.Predmet.ProtuStrankaListFormatedWithAdress>
    <izvorni_sadrzaj>
      <item>POMER-VAR j.d.o.o. za trgovinu i usluge, Crnojezerska 18, 10000 Zagreb</item>
    </izvorni_sadrzaj>
    <derivirana_varijabla naziv="DomainObject.Predmet.ProtuStrankaListFormatedWithAdress_1">
      <item>POMER-VAR j.d.o.o. za trgovinu i usluge, Crnojezerska 18, 10000 Zagreb</item>
    </derivirana_varijabla>
  </DomainObject.Predmet.ProtuStrankaListFormatedWithAdress>
  <DomainObject.Predmet.ProtuStrankaListFormatedWithAdressOIB>
    <izvorni_sadrzaj>
      <item>POMER-VAR j.d.o.o. za trgovinu i usluge, OIB 47379098603, Crnojezerska 18, 10000 Zagreb</item>
    </izvorni_sadrzaj>
    <derivirana_varijabla naziv="DomainObject.Predmet.ProtuStrankaListFormatedWithAdressOIB_1">
      <item>POMER-VAR j.d.o.o. za trgovinu i usluge, OIB 47379098603, Crnojezerska 18, 10000 Zagreb</item>
    </derivirana_varijabla>
  </DomainObject.Predmet.ProtuStrankaListFormatedWithAdressOIB>
  <DomainObject.Predmet.ProtuStrankaListNazivFormated>
    <izvorni_sadrzaj>
      <item>POMER-VAR j.d.o.o. za trgovinu i usluge</item>
    </izvorni_sadrzaj>
    <derivirana_varijabla naziv="DomainObject.Predmet.ProtuStrankaListNazivFormated_1">
      <item>POMER-VAR j.d.o.o. za trgovinu i usluge</item>
    </derivirana_varijabla>
  </DomainObject.Predmet.ProtuStrankaListNazivFormated>
  <DomainObject.Predmet.ProtuStrankaListNazivFormatedOIB>
    <izvorni_sadrzaj>
      <item>POMER-VAR j.d.o.o. za trgovinu i usluge, OIB 47379098603</item>
    </izvorni_sadrzaj>
    <derivirana_varijabla naziv="DomainObject.Predmet.ProtuStrankaListNazivFormatedOIB_1">
      <item>POMER-VAR j.d.o.o. za trgovinu i usluge, OIB 47379098603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POMER-VAR j.d.o.o. za trgovinu i usluge</izvorni_sadrzaj>
    <derivirana_varijabla naziv="DomainObject.Predmet.ProtustrankaIDrugi_1">POMER-VAR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POMER-VAR j.d.o.o. za trgovinu i usluge, OIB 47379098603, Crnojezerska 18, 10000 Zagreb</izvorni_sadrzaj>
    <derivirana_varijabla naziv="DomainObject.Predmet.ProtustrankaIDrugiAdressOIB_1">POMER-VAR j.d.o.o. za trgovinu i usluge, OIB 47379098603,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POMER-VAR j.d.o.o. za trgovinu i usluge</item>
    </izvorni_sadrzaj>
    <derivirana_varijabla naziv="DomainObject.Predmet.SudioniciListNaziv_1">
      <item>FINA Regionalni centar Zagreb</item>
      <item>POMER-VAR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POMER-VAR j.d.o.o. za trgovinu i usluge, OIB 47379098603, Crnojezerska 18,10000 Zagreb</item>
    </izvorni_sadrzaj>
    <derivirana_varijabla naziv="DomainObject.Predmet.SudioniciListAdressOIB_1">
      <item>FINA Regionalni centar Zagreb, OIB 85821130368, Trg svibanjskih žrtava 1995. br. 1,10000 Zagreb</item>
      <item>POMER-VAR j.d.o.o. za trgovinu i usluge, OIB 47379098603,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47379098603</item>
    </izvorni_sadrzaj>
    <derivirana_varijabla naziv="DomainObject.Predmet.SudioniciListNazivOIB_1">
      <item>, OIB 85821130368</item>
      <item>, OIB 47379098603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1359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2018-10-01T12:05:00Z</dcterms:created>
  <dc:creator>Korisnik</dc:creator>
  <cp:lastModifiedBy>Anđelka Mandarić</cp:lastModifiedBy>
  <cp:lastPrinted>2018-10-01T11:34:00Z</cp:lastPrinted>
  <dcterms:modified xmlns:xsi="http://www.w3.org/2001/XMLSchema-instance" xsi:type="dcterms:W3CDTF">2018-10-02T11:51:00Z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ZA SKRAČENI STEČAJ VALO PROMET-ST-7065-16.docx)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