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1b14" w14:paraId="cda1b14" w:rsidRDefault="00897F6E" w:rsidP="00910611" w:rsidR="00897F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F6E" w:rsidP="00910611" w:rsidR="00897F6E">
      <w:r>
        <w:rPr>
          <w:rFonts w:eastAsia="MS Mincho"/>
        </w:rPr>
        <w:t>REPUBLIKA HRVATSKA</w:t>
      </w:r>
    </w:p>
    <w:p w:rsidRDefault="00897F6E" w:rsidP="00910611" w:rsidR="00897F6E">
      <w:r>
        <w:rPr>
          <w:rFonts w:eastAsia="MS Mincho"/>
        </w:rPr>
        <w:t>TRGOVAČKI SUD U RIJECI</w:t>
      </w:r>
    </w:p>
    <w:p w:rsidRDefault="00897F6E" w:rsidR="00897F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tab/>
      </w:r>
      <w:r w:rsidRPr="000B7560">
        <w:tab/>
      </w:r>
    </w:p>
    <w:p w:rsidRDefault="00897F6E" w:rsidP="008965DC" w:rsidR="008965DC" w:rsidRPr="000B7560">
      <w:pPr>
        <w:jc w:val="center"/>
        <w:rPr>
          <w:bCs/>
        </w:rPr>
      </w:pPr>
      <w:r>
        <w:rPr>
          <w:bCs/>
        </w:rPr>
        <w:t>R</w:t>
      </w:r>
      <w:r w:rsidR="008965DC" w:rsidRPr="000B7560">
        <w:rPr>
          <w:bCs/>
        </w:rPr>
        <w:t xml:space="preserve">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1745B">
        <w:t>CIPETIĆ društvo s ograničenom odgovornošću za izdavačku djelatnost Viškovo (Općina Viškovo), Juraši 38, OIB: 19908748642, MBS: 040065741</w:t>
      </w:r>
      <w:r w:rsidRPr="000B7560">
        <w:t>, dana 2</w:t>
      </w:r>
      <w:r w:rsidR="003A336C">
        <w:t>0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 xml:space="preserve">Privremenom stečajnom upravitelju Jelenku Lehki, OIB: 96068307857, Pavla Hatza 10, Zagreb, određuje se naknada troškova učinjenih u prethodnom postupku u iznosu od 133,25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A71FB8" w:rsidRPr="000B7560">
        <w:t>6</w:t>
      </w:r>
      <w:r w:rsidR="0031745B">
        <w:t>88</w:t>
      </w:r>
      <w:r w:rsidRPr="000B7560">
        <w:t xml:space="preserve">/2016-3 </w:t>
      </w:r>
      <w:r w:rsidR="0073588E" w:rsidRPr="000B7560">
        <w:rPr>
          <w:bCs/>
        </w:rPr>
        <w:t xml:space="preserve">od </w:t>
      </w:r>
      <w:r w:rsidR="00A71FB8" w:rsidRPr="000B7560">
        <w:t>2</w:t>
      </w:r>
      <w:r w:rsidR="00AE61BD">
        <w:t>1</w:t>
      </w:r>
      <w:r w:rsidR="00A71FB8" w:rsidRPr="000B7560">
        <w:t>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31745B">
        <w:t>CIPETIĆ društvo s ograničenom odgovornošću za izdavačku djelatnost Viškovo (Općina Viškovo), Juraši 38, OIB: 19908748642, MBS: 040065741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71FB8" w:rsidRPr="000B7560">
        <w:t>6</w:t>
      </w:r>
      <w:r w:rsidR="00AE61BD">
        <w:t>88</w:t>
      </w:r>
      <w:r w:rsidR="00A71FB8" w:rsidRPr="000B7560">
        <w:t>/2016-6 od 15.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133,25 kn naknade troškova na temelju pisanoga, obrazloženoga i dokumentiranoga izvješća privremenog stečajnog upravitelja, pri čemu se od navedenog iznosa 70,00 kn odnosi na upravne pristojbe, 9,50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A336C">
        <w:t>0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3A336C" w:rsidR="003A336C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A336C">
        <w:t>0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333" w:rsidR="00BE6333">
      <w:r>
        <w:separator/>
      </w:r>
    </w:p>
  </w:endnote>
  <w:endnote w:id="0" w:type="continuationSeparator">
    <w:p w:rsidRDefault="00BE6333" w:rsidR="00BE6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F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333" w:rsidR="00BE6333">
      <w:r>
        <w:separator/>
      </w:r>
    </w:p>
  </w:footnote>
  <w:footnote w:id="0" w:type="continuationSeparator">
    <w:p w:rsidRDefault="00BE6333" w:rsidR="00BE6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71FB8">
      <w:t>6</w:t>
    </w:r>
    <w:r w:rsidR="0031745B">
      <w:t>88</w:t>
    </w:r>
    <w:r w:rsidR="005562D0">
      <w:t>/2016</w:t>
    </w:r>
    <w:r w:rsidR="003A336C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7560"/>
    <w:rsid w:val="000D0E95"/>
    <w:rsid w:val="001622F6"/>
    <w:rsid w:val="00191C72"/>
    <w:rsid w:val="001C05C1"/>
    <w:rsid w:val="001D5070"/>
    <w:rsid w:val="00245085"/>
    <w:rsid w:val="00274354"/>
    <w:rsid w:val="002A4238"/>
    <w:rsid w:val="002D3728"/>
    <w:rsid w:val="0031745B"/>
    <w:rsid w:val="003A336C"/>
    <w:rsid w:val="003A38C8"/>
    <w:rsid w:val="003B2888"/>
    <w:rsid w:val="003C151A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22C9"/>
    <w:rsid w:val="00796152"/>
    <w:rsid w:val="0079743C"/>
    <w:rsid w:val="007A2280"/>
    <w:rsid w:val="00836559"/>
    <w:rsid w:val="008365EE"/>
    <w:rsid w:val="00836EE6"/>
    <w:rsid w:val="00866F36"/>
    <w:rsid w:val="00885C20"/>
    <w:rsid w:val="00887C10"/>
    <w:rsid w:val="008965DC"/>
    <w:rsid w:val="00897F6E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BE6333"/>
    <w:rsid w:val="00C12A9A"/>
    <w:rsid w:val="00C7136A"/>
    <w:rsid w:val="00C741AF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71BAF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7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7F6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7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7F6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CIPETIĆ d.o.o.</izvorni_sadrzaj>
    <derivirana_varijabla naziv="DomainObject.Predmet.ProtustrankaFormated_1">  CIPETIĆ d.o.o.</derivirana_varijabla>
  </DomainObject.Predmet.ProtustrankaFormated>
  <DomainObject.Predmet.ProtustrankaFormatedOIB>
    <izvorni_sadrzaj>  CIPETIĆ d.o.o., OIB 19908748642</izvorni_sadrzaj>
    <derivirana_varijabla naziv="DomainObject.Predmet.ProtustrankaFormatedOIB_1">  CIPETIĆ d.o.o., OIB 19908748642</derivirana_varijabla>
  </DomainObject.Predmet.ProtustrankaFormatedOIB>
  <DomainObject.Predmet.ProtustrankaFormatedWithAdress>
    <izvorni_sadrzaj> CIPETIĆ d.o.o., Juraši 38, 51216 Viškovo</izvorni_sadrzaj>
    <derivirana_varijabla naziv="DomainObject.Predmet.ProtustrankaFormatedWithAdress_1"> CIPETIĆ d.o.o., Juraši 38, 51216 Viškovo</derivirana_varijabla>
  </DomainObject.Predmet.ProtustrankaFormatedWithAdress>
  <DomainObject.Predmet.ProtustrankaFormatedWithAdressOIB>
    <izvorni_sadrzaj> CIPETIĆ d.o.o., OIB 19908748642, Juraši 38, 51216 Viškovo</izvorni_sadrzaj>
    <derivirana_varijabla naziv="DomainObject.Predmet.ProtustrankaFormatedWithAdressOIB_1"> CIPETIĆ d.o.o., OIB 19908748642, Juraši 38, 51216 Viškovo</derivirana_varijabla>
  </DomainObject.Predmet.ProtustrankaFormatedWithAdressOIB>
  <DomainObject.Predmet.ProtustrankaWithAdress>
    <izvorni_sadrzaj>CIPETIĆ d.o.o. Juraši 38, 51216 Viškovo</izvorni_sadrzaj>
    <derivirana_varijabla naziv="DomainObject.Predmet.ProtustrankaWithAdress_1">CIPETIĆ d.o.o. Juraši 38, 51216 Viškovo</derivirana_varijabla>
  </DomainObject.Predmet.ProtustrankaWithAdress>
  <DomainObject.Predmet.ProtustrankaWithAdressOIB>
    <izvorni_sadrzaj>CIPETIĆ d.o.o., OIB 19908748642, Juraši 38, 51216 Viškovo</izvorni_sadrzaj>
    <derivirana_varijabla naziv="DomainObject.Predmet.ProtustrankaWithAdressOIB_1">CIPETIĆ d.o.o., OIB 19908748642, Juraši 38, 51216 Viškovo</derivirana_varijabla>
  </DomainObject.Predmet.ProtustrankaWithAdressOIB>
  <DomainObject.Predmet.ProtustrankaNazivFormated>
    <izvorni_sadrzaj>CIPETIĆ d.o.o.</izvorni_sadrzaj>
    <derivirana_varijabla naziv="DomainObject.Predmet.ProtustrankaNazivFormated_1">CIPETIĆ d.o.o.</derivirana_varijabla>
  </DomainObject.Predmet.ProtustrankaNazivFormated>
  <DomainObject.Predmet.ProtustrankaNazivFormatedOIB>
    <izvorni_sadrzaj>CIPETIĆ d.o.o., OIB 19908748642</izvorni_sadrzaj>
    <derivirana_varijabla naziv="DomainObject.Predmet.ProtustrankaNazivFormatedOIB_1">CIPETIĆ d.o.o., OIB 19908748642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CIPETIĆ d.o.o.</item>
    </izvorni_sadrzaj>
    <derivirana_varijabla naziv="DomainObject.Predmet.ProtuStrankaListFormated_1">
      <item>CIPETIĆ d.o.o.</item>
    </derivirana_varijabla>
  </DomainObject.Predmet.ProtuStrankaListFormated>
  <DomainObject.Predmet.ProtuStrankaListFormatedOIB>
    <izvorni_sadrzaj>
      <item>CIPETIĆ d.o.o., OIB 19908748642</item>
    </izvorni_sadrzaj>
    <derivirana_varijabla naziv="DomainObject.Predmet.ProtuStrankaListFormatedOIB_1">
      <item>CIPETIĆ d.o.o., OIB 19908748642</item>
    </derivirana_varijabla>
  </DomainObject.Predmet.ProtuStrankaListFormatedOIB>
  <DomainObject.Predmet.ProtuStrankaListFormatedWithAdress>
    <izvorni_sadrzaj>
      <item>CIPETIĆ d.o.o., Juraši 38, 51216 Viškovo</item>
    </izvorni_sadrzaj>
    <derivirana_varijabla naziv="DomainObject.Predmet.ProtuStrankaListFormatedWithAdress_1">
      <item>CIPETIĆ d.o.o., Juraši 38, 51216 Viškovo</item>
    </derivirana_varijabla>
  </DomainObject.Predmet.ProtuStrankaListFormatedWithAdress>
  <DomainObject.Predmet.ProtuStrankaListFormatedWithAdressOIB>
    <izvorni_sadrzaj>
      <item>CIPETIĆ d.o.o., OIB 19908748642, Juraši 38, 51216 Viškovo</item>
    </izvorni_sadrzaj>
    <derivirana_varijabla naziv="DomainObject.Predmet.ProtuStrankaListFormatedWithAdressOIB_1">
      <item>CIPETIĆ d.o.o., OIB 19908748642, Juraši 38, 51216 Viškovo</item>
    </derivirana_varijabla>
  </DomainObject.Predmet.ProtuStrankaListFormatedWithAdressOIB>
  <DomainObject.Predmet.ProtuStrankaListNazivFormated>
    <izvorni_sadrzaj>
      <item>CIPETIĆ d.o.o.</item>
    </izvorni_sadrzaj>
    <derivirana_varijabla naziv="DomainObject.Predmet.ProtuStrankaListNazivFormated_1">
      <item>CIPETIĆ d.o.o.</item>
    </derivirana_varijabla>
  </DomainObject.Predmet.ProtuStrankaListNazivFormated>
  <DomainObject.Predmet.ProtuStrankaListNazivFormatedOIB>
    <izvorni_sadrzaj>
      <item>CIPETIĆ d.o.o., OIB 19908748642</item>
    </izvorni_sadrzaj>
    <derivirana_varijabla naziv="DomainObject.Predmet.ProtuStrankaListNazivFormatedOIB_1">
      <item>CIPETIĆ d.o.o., OIB 19908748642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CIPETIĆ d.o.o.</izvorni_sadrzaj>
    <derivirana_varijabla naziv="DomainObject.Predmet.ProtustrankaIDrugi_1">CIPETIĆ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CIPETIĆ d.o.o., OIB 19908748642, Juraši 38, 51216 Viškovo</izvorni_sadrzaj>
    <derivirana_varijabla naziv="DomainObject.Predmet.ProtustrankaIDrugiAdressOIB_1">CIPETIĆ d.o.o., OIB 19908748642, Juraši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CIPETIĆ d.o.o.</item>
      <item>ERSTE&amp;STEIERMÄRKISCHE BANKA dioničko društvo</item>
    </izvorni_sadrzaj>
    <derivirana_varijabla naziv="DomainObject.Predmet.SudioniciListNaziv_1">
      <item>FINA Rijeka</item>
      <item>CIPETIĆ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19908748642</item>
      <item>, OIB 23057039320</item>
    </izvorni_sadrzaj>
    <derivirana_varijabla naziv="DomainObject.Predmet.SudioniciListNazivOIB_1">
      <item>, OIB 85821130368</item>
      <item>, OIB 19908748642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426</properties:Words>
  <properties:Characters>2306</properties:Characters>
  <properties:Lines>105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2017-02-20T12:37:00Z</dcterms:created>
  <dc:creator>M San Grupa</dc:creator>
  <cp:lastModifiedBy>Danijela Fumić</cp:lastModifiedBy>
  <cp:lastPrinted>2017-02-20T12:37:00Z</cp:lastPrinted>
  <dcterms:modified xmlns:xsi="http://www.w3.org/2001/XMLSchema-instance" xsi:type="dcterms:W3CDTF">2017-02-20T12:39:00Z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