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3a52" w14:paraId="52b3a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F46" w:rsidP="00026F46" w:rsidR="00026F46" w:rsidRPr="00026F46">
      <w:pPr>
        <w:spacing w:after="0"/>
        <w:jc w:val="right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Poslovni broj: 3 St-104/2016-12</w:t>
      </w: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026F46">
        <w:rPr>
          <w:rFonts w:cs="Times New Roman" w:eastAsia="Times New Roman"/>
          <w:lang w:eastAsia="hr-HR"/>
        </w:rPr>
        <w:t>REPUBLIKA HRVATSKA</w:t>
      </w: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TRGOVAČKI SUD U ZADRU</w:t>
      </w:r>
    </w:p>
    <w:p w:rsidRDefault="00026F46" w:rsidP="00026F46" w:rsidR="00026F46" w:rsidRPr="00026F46">
      <w:pPr>
        <w:spacing w:after="0"/>
        <w:ind w:firstLine="708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Zadar, Dr. Franje Tuđmana 35</w:t>
      </w:r>
    </w:p>
    <w:p w:rsidRDefault="00026F46" w:rsidP="00026F46" w:rsidR="00026F46" w:rsidRPr="00026F46">
      <w:pPr>
        <w:spacing w:after="0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ab/>
        <w:t>R E PU B L I K A   H R V A T S K A</w:t>
      </w:r>
      <w:r w:rsidRPr="00026F46">
        <w:rPr>
          <w:rFonts w:cs="Times New Roman" w:eastAsia="Times New Roman"/>
          <w:lang w:eastAsia="hr-HR"/>
        </w:rPr>
        <w:tab/>
      </w:r>
    </w:p>
    <w:p w:rsidRDefault="00026F46" w:rsidP="00026F46" w:rsidR="00026F46" w:rsidRPr="00026F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jc w:val="center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Z A K LJ U Č A K </w:t>
      </w:r>
    </w:p>
    <w:p w:rsidRDefault="00026F46" w:rsidP="00026F46" w:rsidR="00026F46" w:rsidRPr="00026F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jc w:val="both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HASHEL ORGANIC OASIS j.d.o.o.</w:t>
      </w:r>
      <w:r w:rsidRPr="00026F46">
        <w:rPr>
          <w:rFonts w:cs="Times New Roman" w:eastAsia="Times New Roman"/>
          <w:szCs w:val="20"/>
          <w:lang w:eastAsia="hr-HR"/>
        </w:rPr>
        <w:t xml:space="preserve">,  Zadar, Put </w:t>
      </w:r>
      <w:proofErr w:type="spellStart"/>
      <w:r w:rsidRPr="00026F46">
        <w:rPr>
          <w:rFonts w:cs="Times New Roman" w:eastAsia="Times New Roman"/>
          <w:szCs w:val="20"/>
          <w:lang w:eastAsia="hr-HR"/>
        </w:rPr>
        <w:t>Dikla</w:t>
      </w:r>
      <w:proofErr w:type="spellEnd"/>
      <w:r w:rsidRPr="00026F46">
        <w:rPr>
          <w:rFonts w:cs="Times New Roman" w:eastAsia="Times New Roman"/>
          <w:szCs w:val="20"/>
          <w:lang w:eastAsia="hr-HR"/>
        </w:rPr>
        <w:t xml:space="preserve"> 46, OIB: 29153631589,</w:t>
      </w:r>
      <w:r w:rsidRPr="00026F46">
        <w:rPr>
          <w:rFonts w:cs="Times New Roman" w:eastAsia="Times New Roman"/>
          <w:lang w:eastAsia="hr-HR"/>
        </w:rPr>
        <w:t xml:space="preserve"> 30. lipnja 2017. </w:t>
      </w:r>
    </w:p>
    <w:p w:rsidRDefault="00026F46" w:rsidP="00026F46" w:rsidR="00026F46" w:rsidRPr="00026F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jc w:val="center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z a k </w:t>
      </w:r>
      <w:proofErr w:type="spellStart"/>
      <w:r w:rsidRPr="00026F46">
        <w:rPr>
          <w:rFonts w:cs="Times New Roman" w:eastAsia="Times New Roman"/>
          <w:lang w:eastAsia="hr-HR"/>
        </w:rPr>
        <w:t>lj</w:t>
      </w:r>
      <w:proofErr w:type="spellEnd"/>
      <w:r w:rsidRPr="00026F46">
        <w:rPr>
          <w:rFonts w:cs="Times New Roman" w:eastAsia="Times New Roman"/>
          <w:lang w:eastAsia="hr-HR"/>
        </w:rPr>
        <w:t xml:space="preserve"> u č i o  j e</w:t>
      </w:r>
    </w:p>
    <w:p w:rsidRDefault="00026F46" w:rsidP="00026F46" w:rsidR="00026F46" w:rsidRPr="00026F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026F46" w:rsidP="00026F46" w:rsidR="00026F46" w:rsidRPr="00026F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026F46" w:rsidP="00026F46" w:rsidR="00026F46" w:rsidRPr="00026F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jc w:val="center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U Zadru 30. lipnja 2017. </w:t>
      </w:r>
    </w:p>
    <w:p w:rsidRDefault="00026F46" w:rsidP="00026F46" w:rsidR="00026F46" w:rsidRPr="00026F4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026F46" w:rsidP="00026F46" w:rsidR="00026F46" w:rsidRPr="00026F4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Tina Grgas</w:t>
      </w:r>
    </w:p>
    <w:p w:rsidRDefault="00026F46" w:rsidP="00026F46" w:rsidR="00026F46" w:rsidRPr="00026F4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26F46" w:rsidP="00026F46" w:rsidR="00026F46" w:rsidRPr="00026F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UPUTA O PRAVNOM LIJEKU</w:t>
      </w:r>
    </w:p>
    <w:p w:rsidRDefault="00026F46" w:rsidP="00026F46" w:rsidR="00026F4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>Protiv ovog zaključka nije dopuštena žalba.</w:t>
      </w:r>
    </w:p>
    <w:p w:rsidRDefault="00026F46" w:rsidP="00026F46" w:rsidR="00026F46" w:rsidRPr="00026F4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026F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DNA:</w:t>
      </w:r>
    </w:p>
    <w:p w:rsidRDefault="00026F46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026F46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F46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70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St-104/2016-8</izvorni_sadrzaj>
    <derivirana_varijabla naziv="DomainObject.Oznaka_1">St-104/2016-8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HASHEL ORGANIC OASIS j.d.o.o. za poslovne usluge i djelatnost turističke agencije</izvorni_sadrzaj>
    <derivirana_varijabla naziv="DomainObject.Predmet.ProtustrankaFormated_1">  HASHEL ORGANIC OASIS j.d.o.o. za poslovne usluge i djelatnost turističke agencije</derivirana_varijabla>
  </DomainObject.Predmet.ProtustrankaFormated>
  <DomainObject.Predmet.ProtustrankaFormatedOIB>
    <izvorni_sadrzaj>  HASHEL ORGANIC OASIS j.d.o.o. za poslovne usluge i djelatnost turističke agencije, OIB 29153631589</izvorni_sadrzaj>
    <derivirana_varijabla naziv="DomainObject.Predmet.ProtustrankaFormatedOIB_1">  HASHEL ORGANIC OASIS j.d.o.o. za poslovne usluge i djelatnost turističke agencije, OIB 29153631589</derivirana_varijabla>
  </DomainObject.Predmet.ProtustrankaFormatedOIB>
  <DomainObject.Predmet.ProtustrankaFormatedWithAdress>
    <izvorni_sadrzaj> HASHEL ORGANIC OASIS j.d.o.o. za poslovne usluge i djelatnost turističke agencije, Put Dikla 46, 23000 Zadar</izvorni_sadrzaj>
    <derivirana_varijabla naziv="DomainObject.Predmet.ProtustrankaFormatedWithAdress_1"> HASHEL ORGANIC OASIS j.d.o.o. za poslovne usluge i djelatnost turističke agencije, Put Dikla 46, 23000 Zadar</derivirana_varijabla>
  </DomainObject.Predmet.ProtustrankaFormatedWithAdress>
  <DomainObject.Predmet.ProtustrankaFormatedWithAdressOIB>
    <izvorni_sadrzaj> HASHEL ORGANIC OASIS j.d.o.o. za poslovne usluge i djelatnost turističke agencije, OIB 29153631589, Put Dikla 46, 23000 Zadar</izvorni_sadrzaj>
    <derivirana_varijabla naziv="DomainObject.Predmet.ProtustrankaFormatedWithAdressOIB_1"> HASHEL ORGANIC OASIS j.d.o.o. za poslovne usluge i djelatnost turističke agencije, OIB 29153631589, Put Dikla 46, 23000 Zadar</derivirana_varijabla>
  </DomainObject.Predmet.ProtustrankaFormatedWithAdressOIB>
  <DomainObject.Predmet.ProtustrankaWithAdress>
    <izvorni_sadrzaj>HASHEL ORGANIC OASIS j.d.o.o. za poslovne usluge i djelatnost turističke agencije Put Dikla 46, 23000 Zadar</izvorni_sadrzaj>
    <derivirana_varijabla naziv="DomainObject.Predmet.ProtustrankaWithAdress_1">HASHEL ORGANIC OASIS j.d.o.o. za poslovne usluge i djelatnost turističke agencije Put Dikla 46, 23000 Zadar</derivirana_varijabla>
  </DomainObject.Predmet.ProtustrankaWithAdress>
  <DomainObject.Predmet.ProtustrankaWithAdressOIB>
    <izvorni_sadrzaj>HASHEL ORGANIC OASIS j.d.o.o. za poslovne usluge i djelatnost turističke agencije, OIB 29153631589, Put Dikla 46, 23000 Zadar</izvorni_sadrzaj>
    <derivirana_varijabla naziv="DomainObject.Predmet.ProtustrankaWithAdressOIB_1">HASHEL ORGANIC OASIS j.d.o.o. za poslovne usluge i djelatnost turističke agencije, OIB 29153631589, Put Dikla 46, 23000 Zadar</derivirana_varijabla>
  </DomainObject.Predmet.ProtustrankaWithAdressOIB>
  <DomainObject.Predmet.ProtustrankaNazivFormated>
    <izvorni_sadrzaj>HASHEL ORGANIC OASIS j.d.o.o. za poslovne usluge i djelatnost turističke agencije</izvorni_sadrzaj>
    <derivirana_varijabla naziv="DomainObject.Predmet.ProtustrankaNazivFormated_1">HASHEL ORGANIC OASIS j.d.o.o. za poslovne usluge i djelatnost turističke agencije</derivirana_varijabla>
  </DomainObject.Predmet.ProtustrankaNazivFormated>
  <DomainObject.Predmet.ProtustrankaNazivFormatedOIB>
    <izvorni_sadrzaj>HASHEL ORGANIC OASIS j.d.o.o. za poslovne usluge i djelatnost turističke agencije, OIB 29153631589</izvorni_sadrzaj>
    <derivirana_varijabla naziv="DomainObject.Predmet.ProtustrankaNazivFormatedOIB_1">HASHEL ORGANIC OASIS j.d.o.o. za poslovne usluge i djelatnost turističke agencije, OIB 29153631589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1689.95</izvorni_sadrzaj>
    <derivirana_varijabla naziv="DomainObject.Predmet.TrenutnaVrijednost_1">1689.95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HASHEL ORGANIC OASIS j.d.o.o. za poslovne usluge i djelatnost turističke agencije</item>
    </izvorni_sadrzaj>
    <derivirana_varijabla naziv="DomainObject.Predmet.ProtuStrankaListFormated_1">
      <item>HASHEL ORGANIC OASIS j.d.o.o. za poslovne usluge i djelatnost turističke agencije</item>
    </derivirana_varijabla>
  </DomainObject.Predmet.ProtuStrankaListFormated>
  <DomainObject.Predmet.ProtuStrankaListFormatedOIB>
    <izvorni_sadrzaj>
      <item>HASHEL ORGANIC OASIS j.d.o.o. za poslovne usluge i djelatnost turističke agencije, OIB 29153631589</item>
    </izvorni_sadrzaj>
    <derivirana_varijabla naziv="DomainObject.Predmet.ProtuStrankaListFormatedOIB_1">
      <item>HASHEL ORGANIC OASIS j.d.o.o. za poslovne usluge i djelatnost turističke agencije, OIB 29153631589</item>
    </derivirana_varijabla>
  </DomainObject.Predmet.ProtuStrankaListFormatedOIB>
  <DomainObject.Predmet.ProtuStrankaListFormatedWithAdress>
    <izvorni_sadrzaj>
      <item>HASHEL ORGANIC OASIS j.d.o.o. za poslovne usluge i djelatnost turističke agencije, Put Dikla 46, 23000 Zadar</item>
    </izvorni_sadrzaj>
    <derivirana_varijabla naziv="DomainObject.Predmet.ProtuStrankaListFormatedWithAdress_1">
      <item>HASHEL ORGANIC OASIS j.d.o.o. za poslovne usluge i djelatnost turističke agencije, Put Dikla 46, 23000 Zadar</item>
    </derivirana_varijabla>
  </DomainObject.Predmet.ProtuStrankaListFormatedWithAdress>
  <DomainObject.Predmet.ProtuStrankaListFormatedWithAdressOIB>
    <izvorni_sadrzaj>
      <item>HASHEL ORGANIC OASIS j.d.o.o. za poslovne usluge i djelatnost turističke agencije, OIB 29153631589, Put Dikla 46, 23000 Zadar</item>
    </izvorni_sadrzaj>
    <derivirana_varijabla naziv="DomainObject.Predmet.ProtuStrankaListFormatedWithAdressOIB_1">
      <item>HASHEL ORGANIC OASIS j.d.o.o. za poslovne usluge i djelatnost turističke agencije, OIB 29153631589, Put Dikla 46, 23000 Zadar</item>
    </derivirana_varijabla>
  </DomainObject.Predmet.ProtuStrankaListFormatedWithAdressOIB>
  <DomainObject.Predmet.ProtuStrankaListNazivFormated>
    <izvorni_sadrzaj>
      <item>HASHEL ORGANIC OASIS j.d.o.o. za poslovne usluge i djelatnost turističke agencije</item>
    </izvorni_sadrzaj>
    <derivirana_varijabla naziv="DomainObject.Predmet.ProtuStrankaListNazivFormated_1">
      <item>HASHEL ORGANIC OASIS j.d.o.o. za poslovne usluge i djelatnost turističke agencije</item>
    </derivirana_varijabla>
  </DomainObject.Predmet.ProtuStrankaListNazivFormated>
  <DomainObject.Predmet.ProtuStrankaListNazivFormatedOIB>
    <izvorni_sadrzaj>
      <item>HASHEL ORGANIC OASIS j.d.o.o. za poslovne usluge i djelatnost turističke agencije, OIB 29153631589</item>
    </izvorni_sadrzaj>
    <derivirana_varijabla naziv="DomainObject.Predmet.ProtuStrankaListNazivFormatedOIB_1">
      <item>HASHEL ORGANIC OASIS j.d.o.o. za poslovne usluge i djelatnost turističke agencije, OIB 29153631589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St-104/2016-8</izvorni_sadrzaj>
    <derivirana_varijabla naziv="DomainObject.PoslovniBrojDokumenta_1">St-104/2016-8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HASHEL ORGANIC OASIS j.d.o.o. za poslovne usluge i djelatnost turističke agencije</izvorni_sadrzaj>
    <derivirana_varijabla naziv="DomainObject.Predmet.ProtustrankaIDrugi_1">HASHEL ORGANIC OASIS j.d.o.o.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HASHEL ORGANIC OASIS j.d.o.o. za poslovne usluge i djelatnost turističke agencije, OIB 29153631589, Put Dikla 46, 23000 Zadar</izvorni_sadrzaj>
    <derivirana_varijabla naziv="DomainObject.Predmet.ProtustrankaIDrugiAdressOIB_1">HASHEL ORGANIC OASIS j.d.o.o. za poslovne usluge i djelatnost turističke agencije, OIB 29153631589,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HASHEL ORGANIC OASIS j.d.o.o. za poslovne usluge i djelatnost turističke agencije</item>
    </izvorni_sadrzaj>
    <derivirana_varijabla naziv="DomainObject.Predmet.SudioniciListNaziv_1">
      <item>FINA</item>
      <item>HASHEL ORGANIC OASIS j.d.o.o. za poslovne usluge i djelatnost turističke agencije</item>
    </derivirana_varijabla>
  </DomainObject.Predmet.SudioniciListNaziv>
  <DomainObject.Predmet.SudioniciListAdressOIB>
    <izvorni_sadrzaj>
      <item>FINA, OIB 85821130368</item>
      <item>HASHEL ORGANIC OASIS j.d.o.o. za poslovne usluge i djelatnost turističke agencije, OIB 29153631589, Put Dikla 46,23000 Zadar</item>
    </izvorni_sadrzaj>
    <derivirana_varijabla naziv="DomainObject.Predmet.SudioniciListAdressOIB_1">
      <item>FINA, OIB 85821130368</item>
      <item>HASHEL ORGANIC OASIS j.d.o.o. za poslovne usluge i djelatnost turističke agencije, OIB 29153631589,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33545-6111-4251-8E03-F04F7D57C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1113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