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63f6f" w14:paraId="f863f6f" w:rsidRDefault="00010A00" w:rsidP="007C4EF1" w:rsidR="00C34D29" w:rsidRPr="00EB1955">
      <w:pPr>
        <w15:collapsed w:val="false"/>
        <w:rPr>
          <w:sz w:val="24"/>
          <w:szCs w:val="24"/>
        </w:rPr>
      </w:pPr>
      <w:bookmarkStart w:name="_GoBack" w:id="0"/>
      <w:bookmarkEnd w:id="0"/>
      <w:r w:rsidRPr="00EB1955">
        <w:rPr>
          <w:sz w:val="24"/>
          <w:szCs w:val="24"/>
        </w:rPr>
        <w:t xml:space="preserve"> </w:t>
      </w:r>
    </w:p>
    <w:p w:rsidRDefault="00C34D29" w:rsidP="00C23899" w:rsidR="00C34D29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R E P U B L I K A  H R V A T S K A</w:t>
      </w:r>
    </w:p>
    <w:p w:rsidRDefault="00EA4321" w:rsidP="00EA4321" w:rsidR="00EA4321" w:rsidRPr="00EB1955">
      <w:pPr>
        <w:rPr>
          <w:sz w:val="24"/>
          <w:szCs w:val="24"/>
        </w:rPr>
      </w:pPr>
    </w:p>
    <w:p w:rsidRDefault="00EA4321" w:rsidP="00DA622A" w:rsidR="00DA622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LJ U Č A K</w:t>
      </w:r>
    </w:p>
    <w:p w:rsidRDefault="00DA622A" w:rsidP="00DA622A" w:rsidR="00DA622A" w:rsidRPr="00EB1955">
      <w:pPr>
        <w:jc w:val="center"/>
        <w:rPr>
          <w:sz w:val="24"/>
          <w:szCs w:val="24"/>
        </w:rPr>
      </w:pPr>
    </w:p>
    <w:p w:rsidRDefault="009211DA" w:rsidP="009211DA" w:rsidR="009211DA" w:rsidRPr="006F34C7">
      <w:pPr>
        <w:jc w:val="both"/>
      </w:pPr>
    </w:p>
    <w:p w:rsidRDefault="009211DA" w:rsidP="009211DA" w:rsidR="009211DA" w:rsidRPr="009211DA">
      <w:pPr>
        <w:ind w:firstLine="708"/>
        <w:jc w:val="both"/>
        <w:rPr>
          <w:sz w:val="24"/>
          <w:szCs w:val="24"/>
        </w:rPr>
      </w:pPr>
      <w:r w:rsidRPr="009211DA">
        <w:rPr>
          <w:sz w:val="24"/>
          <w:szCs w:val="24"/>
        </w:rPr>
        <w:t xml:space="preserve">Trgovački sud u Zagrebu, po sucu Nikolini Dorić Hadžisejdić, u </w:t>
      </w:r>
      <w:r w:rsidRPr="009211DA">
        <w:rPr>
          <w:sz w:val="24"/>
          <w:szCs w:val="24"/>
          <w:lang w:val="pt-BR"/>
        </w:rPr>
        <w:t xml:space="preserve">u stečajnom postupku u povodu prijedloga predlagatelja FINANCIJSKE AGENCIJE, RC Zagreb, Podružnica Zagreb, Trg svibanjskih žrtava 1995. 1, OIB: </w:t>
      </w:r>
      <w:r w:rsidRPr="009211DA">
        <w:rPr>
          <w:sz w:val="24"/>
          <w:szCs w:val="24"/>
        </w:rPr>
        <w:t>85821130368</w:t>
      </w:r>
      <w:r w:rsidRPr="009211DA">
        <w:rPr>
          <w:sz w:val="24"/>
          <w:szCs w:val="24"/>
          <w:lang w:val="pt-BR"/>
        </w:rPr>
        <w:t>, za otvaranje stečajnog postupka nad dužnikom HUNO-SPORT d.o.o., OIB 17780706169, Zagreb, Aleja pomoraca 19/13</w:t>
      </w:r>
      <w:r w:rsidRPr="009211DA">
        <w:rPr>
          <w:sz w:val="24"/>
          <w:szCs w:val="24"/>
        </w:rPr>
        <w:t xml:space="preserve">, </w:t>
      </w:r>
      <w:r>
        <w:rPr>
          <w:sz w:val="24"/>
          <w:szCs w:val="24"/>
          <w:lang w:val="pt-BR"/>
        </w:rPr>
        <w:t>5</w:t>
      </w:r>
      <w:r w:rsidRPr="009211DA">
        <w:rPr>
          <w:sz w:val="24"/>
          <w:szCs w:val="24"/>
          <w:lang w:val="pt-BR"/>
        </w:rPr>
        <w:t xml:space="preserve">. </w:t>
      </w:r>
      <w:r>
        <w:rPr>
          <w:sz w:val="24"/>
          <w:szCs w:val="24"/>
          <w:lang w:val="pt-BR"/>
        </w:rPr>
        <w:t xml:space="preserve">srpnja </w:t>
      </w:r>
      <w:r w:rsidRPr="009211DA">
        <w:rPr>
          <w:sz w:val="24"/>
          <w:szCs w:val="24"/>
          <w:lang w:val="pt-BR"/>
        </w:rPr>
        <w:t>2017.</w:t>
      </w:r>
      <w:r w:rsidRPr="009211DA">
        <w:rPr>
          <w:sz w:val="24"/>
          <w:szCs w:val="24"/>
        </w:rPr>
        <w:t>,</w:t>
      </w:r>
    </w:p>
    <w:p w:rsidRDefault="009211DA" w:rsidP="009211DA" w:rsidR="009211DA" w:rsidRPr="009211DA">
      <w:pPr>
        <w:jc w:val="both"/>
        <w:rPr>
          <w:sz w:val="24"/>
          <w:szCs w:val="24"/>
        </w:rPr>
      </w:pPr>
    </w:p>
    <w:p w:rsidRDefault="00A83159" w:rsidP="00A83159" w:rsidR="00A83159" w:rsidRPr="00EB1955">
      <w:pPr>
        <w:ind w:firstLine="708"/>
        <w:jc w:val="both"/>
        <w:rPr>
          <w:sz w:val="24"/>
          <w:szCs w:val="24"/>
        </w:rPr>
      </w:pPr>
    </w:p>
    <w:p w:rsidRDefault="00EA4321" w:rsidP="008A7C5A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z a k </w:t>
      </w:r>
      <w:proofErr w:type="spellStart"/>
      <w:r w:rsidRPr="00EB1955">
        <w:rPr>
          <w:sz w:val="24"/>
          <w:szCs w:val="24"/>
        </w:rPr>
        <w:t>lj</w:t>
      </w:r>
      <w:proofErr w:type="spellEnd"/>
      <w:r w:rsidRPr="00EB1955">
        <w:rPr>
          <w:sz w:val="24"/>
          <w:szCs w:val="24"/>
        </w:rPr>
        <w:t xml:space="preserve"> u č i o</w:t>
      </w:r>
      <w:r w:rsidR="008A7C5A" w:rsidRPr="00EB1955">
        <w:rPr>
          <w:sz w:val="24"/>
          <w:szCs w:val="24"/>
        </w:rPr>
        <w:t xml:space="preserve">  j e</w:t>
      </w:r>
    </w:p>
    <w:p w:rsidRDefault="008A7C5A" w:rsidP="0048798E" w:rsidR="008A7C5A" w:rsidRPr="00EB1955">
      <w:pPr>
        <w:rPr>
          <w:b/>
          <w:sz w:val="24"/>
          <w:szCs w:val="24"/>
        </w:rPr>
      </w:pPr>
    </w:p>
    <w:p w:rsidRDefault="00916FF5" w:rsidP="000B5A49" w:rsidR="00354A36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EB1955">
        <w:rPr>
          <w:sz w:val="24"/>
          <w:szCs w:val="24"/>
        </w:rPr>
        <w:t xml:space="preserve"> </w:t>
      </w:r>
      <w:r w:rsidRPr="00EB1955">
        <w:rPr>
          <w:sz w:val="24"/>
          <w:szCs w:val="24"/>
        </w:rPr>
        <w:t xml:space="preserve">predujma od </w:t>
      </w:r>
      <w:r w:rsidR="009211DA">
        <w:rPr>
          <w:sz w:val="24"/>
          <w:szCs w:val="24"/>
        </w:rPr>
        <w:t>5.000,00</w:t>
      </w:r>
      <w:r w:rsidRPr="00EB1955">
        <w:rPr>
          <w:sz w:val="24"/>
          <w:szCs w:val="24"/>
        </w:rPr>
        <w:t xml:space="preserve"> kn na </w:t>
      </w:r>
      <w:r w:rsidR="009721F9" w:rsidRPr="00EB1955">
        <w:rPr>
          <w:sz w:val="24"/>
          <w:szCs w:val="24"/>
        </w:rPr>
        <w:t>račun</w:t>
      </w:r>
      <w:r w:rsidR="00A83159" w:rsidRPr="00EB1955">
        <w:rPr>
          <w:sz w:val="24"/>
          <w:szCs w:val="24"/>
        </w:rPr>
        <w:t xml:space="preserve"> </w:t>
      </w:r>
      <w:r w:rsidR="00A747FE" w:rsidRPr="00EB1955">
        <w:rPr>
          <w:sz w:val="24"/>
          <w:szCs w:val="24"/>
        </w:rPr>
        <w:t>Trgovačkog suda u Zagrebu IBAN</w:t>
      </w:r>
      <w:r w:rsidR="00C34D29" w:rsidRPr="00EB1955">
        <w:rPr>
          <w:sz w:val="24"/>
          <w:szCs w:val="24"/>
        </w:rPr>
        <w:t>:</w:t>
      </w:r>
      <w:r w:rsidR="00D27D4D" w:rsidRPr="00EB1955">
        <w:rPr>
          <w:sz w:val="24"/>
          <w:szCs w:val="24"/>
        </w:rPr>
        <w:t xml:space="preserve"> </w:t>
      </w:r>
      <w:r w:rsidR="005816AC" w:rsidRPr="00EB1955">
        <w:rPr>
          <w:sz w:val="24"/>
          <w:szCs w:val="24"/>
        </w:rPr>
        <w:t>H</w:t>
      </w:r>
      <w:r w:rsidR="00A747FE" w:rsidRPr="00EB1955">
        <w:rPr>
          <w:sz w:val="24"/>
          <w:szCs w:val="24"/>
        </w:rPr>
        <w:t xml:space="preserve">R9223900011300000460, model 05, poziv na broj </w:t>
      </w:r>
      <w:r w:rsidR="009211DA">
        <w:rPr>
          <w:sz w:val="24"/>
          <w:szCs w:val="24"/>
        </w:rPr>
        <w:t>1049-16</w:t>
      </w:r>
      <w:r w:rsidR="00A747FE" w:rsidRPr="00EB1955">
        <w:rPr>
          <w:sz w:val="24"/>
          <w:szCs w:val="24"/>
        </w:rPr>
        <w:t>.</w:t>
      </w:r>
    </w:p>
    <w:p w:rsidRDefault="00916FF5" w:rsidP="000B5A49" w:rsidR="00916FF5" w:rsidRPr="00EB1955">
      <w:pPr>
        <w:jc w:val="both"/>
        <w:rPr>
          <w:sz w:val="24"/>
          <w:szCs w:val="24"/>
        </w:rPr>
      </w:pPr>
    </w:p>
    <w:p w:rsidRDefault="0007685D" w:rsidP="008A7C5A" w:rsidR="0007685D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Obrazloženje</w:t>
      </w:r>
    </w:p>
    <w:p w:rsidRDefault="0007685D" w:rsidP="008A7C5A" w:rsidR="0007685D" w:rsidRPr="00EB1955">
      <w:pPr>
        <w:jc w:val="center"/>
        <w:rPr>
          <w:sz w:val="24"/>
          <w:szCs w:val="24"/>
        </w:rPr>
      </w:pPr>
    </w:p>
    <w:p w:rsidRDefault="00916FF5" w:rsidP="00D004E1" w:rsidR="00D004E1" w:rsidRPr="00EB1955">
      <w:pPr>
        <w:ind w:firstLine="720"/>
        <w:jc w:val="both"/>
        <w:rPr>
          <w:sz w:val="24"/>
          <w:szCs w:val="24"/>
        </w:rPr>
      </w:pPr>
      <w:r w:rsidRPr="00EB1955">
        <w:rPr>
          <w:sz w:val="24"/>
          <w:szCs w:val="24"/>
        </w:rPr>
        <w:t xml:space="preserve">Sud je u ovom stečajnom postupku donio rješenje od </w:t>
      </w:r>
      <w:r w:rsidR="009211DA">
        <w:rPr>
          <w:sz w:val="24"/>
          <w:szCs w:val="24"/>
        </w:rPr>
        <w:t>26</w:t>
      </w:r>
      <w:r w:rsidR="00C34D29" w:rsidRPr="00EB1955">
        <w:rPr>
          <w:sz w:val="24"/>
          <w:szCs w:val="24"/>
        </w:rPr>
        <w:t xml:space="preserve">. </w:t>
      </w:r>
      <w:r w:rsidR="00412117" w:rsidRPr="00EB1955">
        <w:rPr>
          <w:sz w:val="24"/>
          <w:szCs w:val="24"/>
        </w:rPr>
        <w:t>lipnja</w:t>
      </w:r>
      <w:r w:rsidR="00C34D29" w:rsidRPr="00EB1955">
        <w:rPr>
          <w:sz w:val="24"/>
          <w:szCs w:val="24"/>
        </w:rPr>
        <w:t xml:space="preserve"> 2017</w:t>
      </w:r>
      <w:r w:rsidRPr="00EB1955">
        <w:rPr>
          <w:sz w:val="24"/>
          <w:szCs w:val="24"/>
        </w:rPr>
        <w:t xml:space="preserve">. kojim je nad dužnikom </w:t>
      </w:r>
      <w:r w:rsidR="009211DA" w:rsidRPr="009211DA">
        <w:rPr>
          <w:sz w:val="24"/>
          <w:szCs w:val="24"/>
          <w:lang w:val="pt-BR"/>
        </w:rPr>
        <w:t>HUNO-SPORT d.o.o., OIB 17780706169, Zagreb, Aleja pomoraca 19/13</w:t>
      </w:r>
      <w:r w:rsidRPr="00EB1955">
        <w:rPr>
          <w:sz w:val="24"/>
          <w:szCs w:val="24"/>
        </w:rPr>
        <w:t xml:space="preserve">, otvorio </w:t>
      </w:r>
      <w:r w:rsidR="00C34D29" w:rsidRPr="00EB1955">
        <w:rPr>
          <w:sz w:val="24"/>
          <w:szCs w:val="24"/>
        </w:rPr>
        <w:t xml:space="preserve">i istovremeno zaključio </w:t>
      </w:r>
      <w:r w:rsidRPr="00EB1955">
        <w:rPr>
          <w:sz w:val="24"/>
          <w:szCs w:val="24"/>
        </w:rPr>
        <w:t xml:space="preserve">stečaj. Ovaj postupak pokrenut je na prijedlog Financijske agencije, klasa: 110-07/16-01/04, </w:t>
      </w:r>
      <w:proofErr w:type="spellStart"/>
      <w:r w:rsidRPr="00EB1955">
        <w:rPr>
          <w:sz w:val="24"/>
          <w:szCs w:val="24"/>
        </w:rPr>
        <w:t>Ur</w:t>
      </w:r>
      <w:proofErr w:type="spellEnd"/>
      <w:r w:rsidRPr="00EB1955">
        <w:rPr>
          <w:sz w:val="24"/>
          <w:szCs w:val="24"/>
        </w:rPr>
        <w:t xml:space="preserve"> broj: 04-06</w:t>
      </w:r>
      <w:r w:rsidR="00C34D29" w:rsidRPr="00EB1955">
        <w:rPr>
          <w:sz w:val="24"/>
          <w:szCs w:val="24"/>
        </w:rPr>
        <w:t>-</w:t>
      </w:r>
      <w:r w:rsidRPr="00EB1955">
        <w:rPr>
          <w:sz w:val="24"/>
          <w:szCs w:val="24"/>
        </w:rPr>
        <w:t>15-</w:t>
      </w:r>
      <w:r w:rsidR="009211DA">
        <w:rPr>
          <w:sz w:val="24"/>
          <w:szCs w:val="24"/>
        </w:rPr>
        <w:t>2126</w:t>
      </w:r>
      <w:r w:rsidRPr="00EB1955">
        <w:rPr>
          <w:sz w:val="24"/>
          <w:szCs w:val="24"/>
        </w:rPr>
        <w:t xml:space="preserve">, u kojem je na temelju odredbe čl. 112. st. 5. Stečajnog zakona („Narodne novine“ broj 71/15, dalje SZ) navedeno da dužnik na dan </w:t>
      </w:r>
      <w:r w:rsidR="00A83159" w:rsidRPr="00EB1955">
        <w:rPr>
          <w:sz w:val="24"/>
          <w:szCs w:val="24"/>
        </w:rPr>
        <w:t>2</w:t>
      </w:r>
      <w:r w:rsidR="009211DA">
        <w:rPr>
          <w:sz w:val="24"/>
          <w:szCs w:val="24"/>
        </w:rPr>
        <w:t>8</w:t>
      </w:r>
      <w:r w:rsidR="0034400F" w:rsidRPr="00EB1955">
        <w:rPr>
          <w:sz w:val="24"/>
          <w:szCs w:val="24"/>
        </w:rPr>
        <w:t>. siječnja</w:t>
      </w:r>
      <w:r w:rsidRPr="00EB1955">
        <w:rPr>
          <w:sz w:val="24"/>
          <w:szCs w:val="24"/>
        </w:rPr>
        <w:t xml:space="preserve"> 2016. na ime predujma za namirenje troškova postupka ima zaplijenjena novčana sredstva u iznosu od </w:t>
      </w:r>
      <w:r w:rsidR="009211DA">
        <w:rPr>
          <w:sz w:val="24"/>
          <w:szCs w:val="24"/>
        </w:rPr>
        <w:t>5.000,00</w:t>
      </w:r>
      <w:r w:rsidRPr="00EB1955">
        <w:rPr>
          <w:sz w:val="24"/>
          <w:szCs w:val="24"/>
        </w:rPr>
        <w:t xml:space="preserve"> kn. </w:t>
      </w:r>
      <w:r w:rsidR="00EA4321" w:rsidRPr="00EB1955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EB1955">
      <w:pPr>
        <w:jc w:val="both"/>
        <w:rPr>
          <w:sz w:val="24"/>
          <w:szCs w:val="24"/>
        </w:rPr>
      </w:pPr>
    </w:p>
    <w:p w:rsidRDefault="00E36493" w:rsidP="008A7C5A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U </w:t>
      </w:r>
      <w:r w:rsidR="008A7C5A" w:rsidRPr="00EB1955">
        <w:rPr>
          <w:sz w:val="24"/>
          <w:szCs w:val="24"/>
        </w:rPr>
        <w:t>Z</w:t>
      </w:r>
      <w:r w:rsidR="009A0D04" w:rsidRPr="00EB1955">
        <w:rPr>
          <w:sz w:val="24"/>
          <w:szCs w:val="24"/>
        </w:rPr>
        <w:t xml:space="preserve">agrebu </w:t>
      </w:r>
      <w:r w:rsidR="009211DA">
        <w:rPr>
          <w:sz w:val="24"/>
          <w:szCs w:val="24"/>
        </w:rPr>
        <w:t>5</w:t>
      </w:r>
      <w:r w:rsidR="005816AC" w:rsidRPr="00EB1955">
        <w:rPr>
          <w:sz w:val="24"/>
          <w:szCs w:val="24"/>
        </w:rPr>
        <w:t xml:space="preserve">. </w:t>
      </w:r>
      <w:r w:rsidR="009211DA">
        <w:rPr>
          <w:sz w:val="24"/>
          <w:szCs w:val="24"/>
        </w:rPr>
        <w:t>srpnja</w:t>
      </w:r>
      <w:r w:rsidR="00C34D29" w:rsidRPr="00EB1955">
        <w:rPr>
          <w:sz w:val="24"/>
          <w:szCs w:val="24"/>
        </w:rPr>
        <w:t xml:space="preserve"> 2017</w:t>
      </w:r>
      <w:r w:rsidR="003D0688" w:rsidRPr="00EB1955">
        <w:rPr>
          <w:sz w:val="24"/>
          <w:szCs w:val="24"/>
        </w:rPr>
        <w:t xml:space="preserve">. </w:t>
      </w:r>
    </w:p>
    <w:p w:rsidRDefault="00C34D29" w:rsidP="00817543" w:rsidR="00C34D29" w:rsidRPr="00EB1955">
      <w:pPr>
        <w:ind w:left="7088"/>
        <w:jc w:val="both"/>
        <w:rPr>
          <w:sz w:val="24"/>
          <w:szCs w:val="24"/>
        </w:rPr>
      </w:pPr>
    </w:p>
    <w:p w:rsidRDefault="00817543" w:rsidP="00C34D29" w:rsidR="00817543" w:rsidRPr="00EB1955">
      <w:pPr>
        <w:ind w:left="7088"/>
        <w:jc w:val="right"/>
        <w:rPr>
          <w:sz w:val="24"/>
          <w:szCs w:val="24"/>
        </w:rPr>
      </w:pPr>
      <w:r w:rsidRPr="00EB1955">
        <w:rPr>
          <w:sz w:val="24"/>
          <w:szCs w:val="24"/>
        </w:rPr>
        <w:t xml:space="preserve">SUDAC: </w:t>
      </w:r>
      <w:r w:rsidR="008A7C5A" w:rsidRPr="00EB1955">
        <w:rPr>
          <w:sz w:val="24"/>
          <w:szCs w:val="24"/>
        </w:rPr>
        <w:t xml:space="preserve">  </w:t>
      </w:r>
      <w:r w:rsidRPr="00EB1955">
        <w:rPr>
          <w:sz w:val="24"/>
          <w:szCs w:val="24"/>
        </w:rPr>
        <w:t xml:space="preserve">    </w:t>
      </w:r>
    </w:p>
    <w:p w:rsidRDefault="00C34D29" w:rsidP="00C34D29" w:rsidR="00C34D29" w:rsidRPr="00EB1955">
      <w:pPr>
        <w:ind w:firstLine="720" w:left="5040"/>
        <w:jc w:val="right"/>
        <w:rPr>
          <w:sz w:val="24"/>
          <w:szCs w:val="24"/>
        </w:rPr>
      </w:pPr>
      <w:r w:rsidRPr="00EB1955">
        <w:rPr>
          <w:sz w:val="24"/>
          <w:szCs w:val="24"/>
        </w:rPr>
        <w:t>Nikolina Dorić Hadžisejdić</w:t>
      </w:r>
      <w:r w:rsidR="00925DFC">
        <w:rPr>
          <w:sz w:val="24"/>
          <w:szCs w:val="24"/>
        </w:rPr>
        <w:t>, v.r.</w:t>
      </w:r>
    </w:p>
    <w:p w:rsidRDefault="00780B1C" w:rsidP="00817543" w:rsidR="00780B1C" w:rsidRPr="00EB1955">
      <w:pPr>
        <w:ind w:left="7088"/>
        <w:jc w:val="both"/>
        <w:rPr>
          <w:sz w:val="24"/>
          <w:szCs w:val="24"/>
        </w:rPr>
      </w:pPr>
    </w:p>
    <w:p w:rsidRDefault="00E36493" w:rsidP="00817543" w:rsidR="008A7C5A" w:rsidRPr="00EB1955">
      <w:pPr>
        <w:ind w:left="7088"/>
        <w:jc w:val="both"/>
        <w:rPr>
          <w:sz w:val="24"/>
          <w:szCs w:val="24"/>
        </w:rPr>
      </w:pPr>
      <w:r w:rsidRPr="00EB1955">
        <w:rPr>
          <w:sz w:val="24"/>
          <w:szCs w:val="24"/>
        </w:rPr>
        <w:tab/>
      </w:r>
      <w:r w:rsidR="008A7C5A" w:rsidRPr="00EB1955">
        <w:rPr>
          <w:sz w:val="24"/>
          <w:szCs w:val="24"/>
        </w:rPr>
        <w:tab/>
      </w:r>
    </w:p>
    <w:p w:rsidRDefault="008A7C5A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UPUTA  O PRAVNOM LIJEKU:</w:t>
      </w:r>
    </w:p>
    <w:p w:rsidRDefault="00EA4321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Protiv ovog zaključka žalba</w:t>
      </w:r>
      <w:r w:rsidR="00916FF5" w:rsidRPr="00EB1955">
        <w:rPr>
          <w:sz w:val="24"/>
          <w:szCs w:val="24"/>
        </w:rPr>
        <w:t xml:space="preserve"> nije dopuštena</w:t>
      </w:r>
      <w:r w:rsidRPr="00EB1955">
        <w:rPr>
          <w:sz w:val="24"/>
          <w:szCs w:val="24"/>
        </w:rPr>
        <w:t xml:space="preserve"> (čl. 19</w:t>
      </w:r>
      <w:r w:rsidR="00916FF5" w:rsidRPr="00EB1955">
        <w:rPr>
          <w:sz w:val="24"/>
          <w:szCs w:val="24"/>
        </w:rPr>
        <w:t>.</w:t>
      </w:r>
      <w:r w:rsidRPr="00EB1955">
        <w:rPr>
          <w:sz w:val="24"/>
          <w:szCs w:val="24"/>
        </w:rPr>
        <w:t xml:space="preserve"> st. 7. SZ-a)</w:t>
      </w:r>
    </w:p>
    <w:p w:rsidRDefault="00780B1C" w:rsidP="008A7C5A" w:rsidR="00780B1C" w:rsidRPr="00EB1955">
      <w:pPr>
        <w:jc w:val="both"/>
        <w:rPr>
          <w:sz w:val="24"/>
          <w:szCs w:val="24"/>
        </w:rPr>
      </w:pPr>
    </w:p>
    <w:p w:rsidRDefault="00925DFC" w:rsidP="00925DFC" w:rsidR="00925DFC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službenik:</w:t>
      </w:r>
    </w:p>
    <w:p w:rsidRDefault="00925DFC" w:rsidP="00925DFC" w:rsidR="008A7C5A" w:rsidRPr="00EB1955">
      <w:pPr>
        <w:autoSpaceDE w:val="false"/>
        <w:autoSpaceDN w:val="false"/>
        <w:adjustRightInd w:val="false"/>
        <w:jc w:val="right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C34D29" w:rsidR="008A7C5A" w:rsidRPr="00EB1955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925DFC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9211DA">
      <w:rPr>
        <w:sz w:val="24"/>
      </w:rPr>
      <w:t>89</w:t>
    </w:r>
    <w:r w:rsidR="00FD254A">
      <w:rPr>
        <w:sz w:val="24"/>
      </w:rPr>
      <w:t>. St-</w:t>
    </w:r>
    <w:r w:rsidR="009211DA">
      <w:rPr>
        <w:sz w:val="24"/>
      </w:rPr>
      <w:t>1049</w:t>
    </w:r>
    <w:r w:rsidR="000B5A49">
      <w:rPr>
        <w:sz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A747FE" w:rsidR="00817543" w:rsidRPr="00535D2A">
    <w:pPr>
      <w:ind w:left="5040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Poslovni broj: </w:t>
    </w:r>
    <w:r>
      <w:rPr>
        <w:noProof/>
        <w:sz w:val="24"/>
        <w:szCs w:val="24"/>
      </w:rPr>
      <w:t>89</w:t>
    </w:r>
    <w:r w:rsidR="00817543" w:rsidRPr="00535D2A">
      <w:rPr>
        <w:sz w:val="24"/>
        <w:szCs w:val="24"/>
      </w:rPr>
      <w:t>. St-</w:t>
    </w:r>
    <w:r w:rsidR="009211DA">
      <w:rPr>
        <w:sz w:val="24"/>
        <w:szCs w:val="24"/>
      </w:rPr>
      <w:t>1049</w:t>
    </w:r>
    <w:r>
      <w:rPr>
        <w:sz w:val="24"/>
        <w:szCs w:val="24"/>
      </w:rPr>
      <w:t>/16-</w:t>
    </w:r>
    <w:r w:rsidR="00817543" w:rsidRPr="00535D2A">
      <w:rPr>
        <w:szCs w:val="24"/>
      </w:rPr>
      <w:t xml:space="preserve">    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30711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4E1C51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77985"/>
    <w:rsid w:val="00780B1C"/>
    <w:rsid w:val="007A2604"/>
    <w:rsid w:val="007C6869"/>
    <w:rsid w:val="007D0ACE"/>
    <w:rsid w:val="007E1AFD"/>
    <w:rsid w:val="007F5A11"/>
    <w:rsid w:val="00817543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211DA"/>
    <w:rsid w:val="00925DFC"/>
    <w:rsid w:val="00935ABA"/>
    <w:rsid w:val="0094536B"/>
    <w:rsid w:val="00950152"/>
    <w:rsid w:val="009721F9"/>
    <w:rsid w:val="009816AC"/>
    <w:rsid w:val="009A0D04"/>
    <w:rsid w:val="009C4C2A"/>
    <w:rsid w:val="009D6E98"/>
    <w:rsid w:val="00A00916"/>
    <w:rsid w:val="00A747FE"/>
    <w:rsid w:val="00A83159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34D29"/>
    <w:rsid w:val="00C461C8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27D4D"/>
    <w:rsid w:val="00D7472A"/>
    <w:rsid w:val="00D96AB6"/>
    <w:rsid w:val="00D9778A"/>
    <w:rsid w:val="00DA622A"/>
    <w:rsid w:val="00DC76EE"/>
    <w:rsid w:val="00DE552F"/>
    <w:rsid w:val="00E14AB3"/>
    <w:rsid w:val="00E16958"/>
    <w:rsid w:val="00E33EE7"/>
    <w:rsid w:val="00E36493"/>
    <w:rsid w:val="00E445E9"/>
    <w:rsid w:val="00E81382"/>
    <w:rsid w:val="00E9285F"/>
    <w:rsid w:val="00EA3CD1"/>
    <w:rsid w:val="00EA4321"/>
    <w:rsid w:val="00EA4CE3"/>
    <w:rsid w:val="00EA6041"/>
    <w:rsid w:val="00EB1955"/>
    <w:rsid w:val="00ED0FC4"/>
    <w:rsid w:val="00EE23AE"/>
    <w:rsid w:val="00F03D95"/>
    <w:rsid w:val="00F124E2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5D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D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DF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D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D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5D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D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DF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D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D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1049</izvorni_sadrzaj>
    <derivirana_varijabla naziv="DomainObject.Predmet.Broj_1">1049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lipnja 2017.</izvorni_sadrzaj>
    <derivirana_varijabla naziv="DomainObject.Predmet.DatumRjesavanja_1">26.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St-1049/2016</izvorni_sadrzaj>
    <derivirana_varijabla naziv="DomainObject.Predmet.OznakaBroj_1">St-1049/2016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HUNO-SPORT d.o.o. zastupanog po punomoćniku NENAD PAVUNC</izvorni_sadrzaj>
    <derivirana_varijabla naziv="DomainObject.Predmet.ProtustrankaFormated_1">  HUNO-SPORT d.o.o. zastupanog po punomoćniku NENAD PAVUNC</derivirana_varijabla>
  </DomainObject.Predmet.ProtustrankaFormated>
  <DomainObject.Predmet.ProtustrankaFormatedOIB>
    <izvorni_sadrzaj>  HUNO-SPORT d.o.o., OIB 17780706169 zastupanog po punomoćniku NENAD PAVUNC</izvorni_sadrzaj>
    <derivirana_varijabla naziv="DomainObject.Predmet.ProtustrankaFormatedOIB_1">  HUNO-SPORT d.o.o., OIB 17780706169 zastupanog po punomoćniku NENAD PAVUNC</derivirana_varijabla>
  </DomainObject.Predmet.ProtustrankaFormatedOIB>
  <DomainObject.Predmet.ProtustrankaFormatedWithAdress>
    <izvorni_sadrzaj> HUNO-SPORT d.o.o., Aleja pomoraca 19/13, 10000 Zagreb zastupanog po punomoćniku NENAD PAVUNC</izvorni_sadrzaj>
    <derivirana_varijabla naziv="DomainObject.Predmet.ProtustrankaFormatedWithAdress_1"> HUNO-SPORT d.o.o., Aleja pomoraca 19/13, 10000 Zagreb zastupanog po punomoćniku NENAD PAVUNC</derivirana_varijabla>
  </DomainObject.Predmet.ProtustrankaFormatedWithAdress>
  <DomainObject.Predmet.ProtustrankaFormatedWithAdressOIB>
    <izvorni_sadrzaj> HUNO-SPORT d.o.o., OIB 17780706169, Aleja pomoraca 19/13, 10000 Zagreb zastupanog po punomoćniku NENAD PAVUNC</izvorni_sadrzaj>
    <derivirana_varijabla naziv="DomainObject.Predmet.ProtustrankaFormatedWithAdressOIB_1"> HUNO-SPORT d.o.o., OIB 17780706169, Aleja pomoraca 19/13, 10000 Zagreb zastupanog po punomoćniku NENAD PAVUNC</derivirana_varijabla>
  </DomainObject.Predmet.ProtustrankaFormatedWithAdressOIB>
  <DomainObject.Predmet.ProtustrankaWithAdress>
    <izvorni_sadrzaj>HUNO-SPORT d.o.o. Aleja pomoraca 19/13, 10000 Zagreb</izvorni_sadrzaj>
    <derivirana_varijabla naziv="DomainObject.Predmet.ProtustrankaWithAdress_1">HUNO-SPORT d.o.o. Aleja pomoraca 19/13, 10000 Zagreb</derivirana_varijabla>
  </DomainObject.Predmet.ProtustrankaWithAdress>
  <DomainObject.Predmet.ProtustrankaWithAdressOIB>
    <izvorni_sadrzaj>HUNO-SPORT d.o.o., OIB 17780706169, Aleja pomoraca 19/13, 10000 Zagreb</izvorni_sadrzaj>
    <derivirana_varijabla naziv="DomainObject.Predmet.ProtustrankaWithAdressOIB_1">HUNO-SPORT d.o.o., OIB 17780706169, Aleja pomoraca 19/13, 10000 Zagreb</derivirana_varijabla>
  </DomainObject.Predmet.ProtustrankaWithAdressOIB>
  <DomainObject.Predmet.ProtustrankaNazivFormated>
    <izvorni_sadrzaj>HUNO-SPORT d.o.o.</izvorni_sadrzaj>
    <derivirana_varijabla naziv="DomainObject.Predmet.ProtustrankaNazivFormated_1">HUNO-SPORT d.o.o.</derivirana_varijabla>
  </DomainObject.Predmet.ProtustrankaNazivFormated>
  <DomainObject.Predmet.ProtustrankaNazivFormatedOIB>
    <izvorni_sadrzaj>HUNO-SPORT d.o.o., OIB 17780706169</izvorni_sadrzaj>
    <derivirana_varijabla naziv="DomainObject.Predmet.ProtustrankaNazivFormatedOIB_1">HUNO-SPORT d.o.o., OIB 17780706169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HUNO-SPORT d.o.o. zastupanog po punomoćniku NENAD PAVUNC</item>
    </izvorni_sadrzaj>
    <derivirana_varijabla naziv="DomainObject.Predmet.ProtuStrankaListFormated_1">
      <item>HUNO-SPORT d.o.o. zastupanog po punomoćniku NENAD PAVUNC</item>
    </derivirana_varijabla>
  </DomainObject.Predmet.ProtuStrankaListFormated>
  <DomainObject.Predmet.ProtuStrankaListFormatedOIB>
    <izvorni_sadrzaj>
      <item>HUNO-SPORT d.o.o., OIB 17780706169 zastupanog po punomoćniku NENAD PAVUNC</item>
    </izvorni_sadrzaj>
    <derivirana_varijabla naziv="DomainObject.Predmet.ProtuStrankaListFormatedOIB_1">
      <item>HUNO-SPORT d.o.o., OIB 17780706169 zastupanog po punomoćniku NENAD PAVUNC</item>
    </derivirana_varijabla>
  </DomainObject.Predmet.ProtuStrankaListFormatedOIB>
  <DomainObject.Predmet.ProtuStrankaListFormatedWithAdress>
    <izvorni_sadrzaj>
      <item>HUNO-SPORT d.o.o., Aleja pomoraca 19/13, 10000 Zagreb zastupanog po punomoćniku NENAD PAVUNC</item>
    </izvorni_sadrzaj>
    <derivirana_varijabla naziv="DomainObject.Predmet.ProtuStrankaListFormatedWithAdress_1">
      <item>HUNO-SPORT d.o.o., Aleja pomoraca 19/13, 10000 Zagreb zastupanog po punomoćniku NENAD PAVUNC</item>
    </derivirana_varijabla>
  </DomainObject.Predmet.ProtuStrankaListFormatedWithAdress>
  <DomainObject.Predmet.ProtuStrankaListFormatedWithAdressOIB>
    <izvorni_sadrzaj>
      <item>HUNO-SPORT d.o.o., OIB 17780706169, Aleja pomoraca 19/13, 10000 Zagreb zastupanog po punomoćniku NENAD PAVUNC</item>
    </izvorni_sadrzaj>
    <derivirana_varijabla naziv="DomainObject.Predmet.ProtuStrankaListFormatedWithAdressOIB_1">
      <item>HUNO-SPORT d.o.o., OIB 17780706169, Aleja pomoraca 19/13, 10000 Zagreb zastupanog po punomoćniku NENAD PAVUNC</item>
    </derivirana_varijabla>
  </DomainObject.Predmet.ProtuStrankaListFormatedWithAdressOIB>
  <DomainObject.Predmet.ProtuStrankaListNazivFormated>
    <izvorni_sadrzaj>
      <item>HUNO-SPORT d.o.o.</item>
    </izvorni_sadrzaj>
    <derivirana_varijabla naziv="DomainObject.Predmet.ProtuStrankaListNazivFormated_1">
      <item>HUNO-SPORT d.o.o.</item>
    </derivirana_varijabla>
  </DomainObject.Predmet.ProtuStrankaListNazivFormated>
  <DomainObject.Predmet.ProtuStrankaListNazivFormatedOIB>
    <izvorni_sadrzaj>
      <item>HUNO-SPORT d.o.o., OIB 17780706169</item>
    </izvorni_sadrzaj>
    <derivirana_varijabla naziv="DomainObject.Predmet.ProtuStrankaListNazivFormatedOIB_1">
      <item>HUNO-SPORT d.o.o., OIB 17780706169</item>
    </derivirana_varijabla>
  </DomainObject.Predmet.ProtuStrankaListNazivFormatedOIB>
  <DomainObject.Predmet.OstaliListFormated>
    <izvorni_sadrzaj>
      <item>NENAD PAVUNC punomoćnik sudionika u postupku HUNO-SPORT d.o.o.</item>
      <item>ZAGREBAČKA BANKA DIONIČKO DRUŠTVO</item>
    </izvorni_sadrzaj>
    <derivirana_varijabla naziv="DomainObject.Predmet.OstaliListFormated_1">
      <item>NENAD PAVUNC punomoćnik sudionika u postupku HUNO-SPORT d.o.o.</item>
      <item>ZAGREBAČKA BANKA DIONIČKO DRUŠTVO</item>
    </derivirana_varijabla>
  </DomainObject.Predmet.OstaliListFormated>
  <DomainObject.Predmet.OstaliListFormatedOIB>
    <izvorni_sadrzaj>
      <item>NENAD PAVUNC, OIB 38984209467 punomoćnik sudionika u postupku HUNO-SPORT d.o.o.</item>
      <item>ZAGREBAČKA BANKA DIONIČKO DRUŠTVO, OIB 92963223473</item>
    </izvorni_sadrzaj>
    <derivirana_varijabla naziv="DomainObject.Predmet.OstaliListFormatedOIB_1">
      <item>NENAD PAVUNC, OIB 38984209467 punomoćnik sudionika u postupku HUNO-SPORT d.o.o.</item>
      <item>ZAGREBAČKA BANKA DIONIČKO DRUŠTVO, OIB 92963223473</item>
    </derivirana_varijabla>
  </DomainObject.Predmet.OstaliListFormatedOIB>
  <DomainObject.Predmet.OstaliListFormatedWithAdress>
    <izvorni_sadrzaj>
      <item>NENAD PAVUNC, Kamenarka 28 D, 10000 Zagreb punomoćnik sudionika u postupku HUNO-SPORT d.o.o.</item>
      <item>ZAGREBAČKA BANKA DIONIČKO DRUŠTVO, Trg bana Josipa Jelačića 10, 10000 Zagreb</item>
    </izvorni_sadrzaj>
    <derivirana_varijabla naziv="DomainObject.Predmet.OstaliListFormatedWithAdress_1">
      <item>NENAD PAVUNC, Kamenarka 28 D, 10000 Zagreb punomoćnik sudionika u postupku HUNO-SPORT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NENAD PAVUNC, OIB 38984209467, Kamenarka 28 D, 10000 Zagreb punomoćnik sudionika u postupku HUNO-SPORT d.o.o.</item>
      <item>ZAGREBAČKA BANKA DIONIČKO DRUŠTVO, OIB 92963223473, Trg bana Josipa Jelačića 10, 10000 Zagreb</item>
    </izvorni_sadrzaj>
    <derivirana_varijabla naziv="DomainObject.Predmet.OstaliListFormatedWithAdressOIB_1">
      <item>NENAD PAVUNC, OIB 38984209467, Kamenarka 28 D, 10000 Zagreb punomoćnik sudionika u postupku HUNO-SPORT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NENAD PAVUNC</item>
      <item>ZAGREBAČKA BANKA DIONIČKO DRUŠTVO</item>
    </izvorni_sadrzaj>
    <derivirana_varijabla naziv="DomainObject.Predmet.OstaliListNazivFormated_1">
      <item>NENAD PAVUNC</item>
      <item>ZAGREBAČKA BANKA DIONIČKO DRUŠTVO</item>
    </derivirana_varijabla>
  </DomainObject.Predmet.OstaliListNazivFormated>
  <DomainObject.Predmet.OstaliListNazivFormatedOIB>
    <izvorni_sadrzaj>
      <item>NENAD PAVUNC, OIB 38984209467</item>
      <item>ZAGREBAČKA BANKA DIONIČKO DRUŠTVO, OIB 92963223473</item>
    </izvorni_sadrzaj>
    <derivirana_varijabla naziv="DomainObject.Predmet.OstaliListNazivFormatedOIB_1">
      <item>NENAD PAVUNC, OIB 38984209467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HUNO-SPORT d.o.o.</izvorni_sadrzaj>
    <derivirana_varijabla naziv="DomainObject.Predmet.ProtustrankaIDrugi_1">HUNO-SPORT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HUNO-SPORT d.o.o., OIB 17780706169, Aleja pomoraca 19/13, 10000 Zagreb</izvorni_sadrzaj>
    <derivirana_varijabla naziv="DomainObject.Predmet.ProtustrankaIDrugiAdressOIB_1">HUNO-SPORT d.o.o., OIB 17780706169, Aleja pomoraca 19/13,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lipnja 2017.</izvorni_sadrzaj>
    <derivirana_varijabla naziv="DomainObject.Predmet.OdlukaRjesenje.DatumDonosenjaOdluke_1">26.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St-1049/2016-13</izvorni_sadrzaj>
    <derivirana_varijabla naziv="DomainObject.Predmet.OdlukaRjesenje.Oznaka_1">St-1049/2016-13</derivirana_varijabla>
  </DomainObject.Predmet.OdlukaRjesenje.Oznaka>
  <DomainObject.Predmet.SudioniciListNaziv>
    <izvorni_sadrzaj>
      <item>FINA Regionalni centar Zagreb</item>
      <item>HUNO-SPORT d.o.o.</item>
      <item>NENAD PAVUNC</item>
      <item>ZAGREBAČKA BANKA DIONIČKO DRUŠTVO</item>
      <item>VJEROVNICI</item>
    </izvorni_sadrzaj>
    <derivirana_varijabla naziv="DomainObject.Predmet.SudioniciListNaziv_1">
      <item>FINA Regionalni centar Zagreb</item>
      <item>HUNO-SPORT d.o.o.</item>
      <item>NENAD PAVUNC</item>
      <item>ZAGREBAČKA BANKA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HUNO-SPORT d.o.o., OIB 17780706169, Aleja pomoraca 19/13,10000 Zagreb</item>
      <item>NENAD PAVUNC, OIB 38984209467, Kamenarka 28 D,10000 Zagreb</item>
      <item>ZAGREBAČKA BANKA DIONIČKO DRUŠTVO, OIB 92963223473, Trg bana Josipa Jelačića 10,10000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HUNO-SPORT d.o.o., OIB 17780706169, Aleja pomoraca 19/13,10000 Zagreb</item>
      <item>NENAD PAVUNC, OIB 38984209467, Kamenarka 28 D,10000 Zagreb</item>
      <item>ZAGREBAČKA BANKA DIONIČKO DRUŠTVO, OIB 92963223473, Trg bana Josipa Jelačića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17780706169</item>
      <item>, OIB 38984209467</item>
      <item>, OIB 92963223473</item>
      <item>, OIB null</item>
    </izvorni_sadrzaj>
    <derivirana_varijabla naziv="DomainObject.Predmet.SudioniciListNazivOIB_1">
      <item>, OIB 85821130368</item>
      <item>, OIB 17780706169</item>
      <item>, OIB 38984209467</item>
      <item>, OIB 92963223473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1291</properties:Characters>
  <properties:Lines>41</properties:Lines>
  <properties:Paragraphs>14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Karmela Dolenc</cp:lastModifiedBy>
  <cp:lastPrinted>2017-07-05T12:10:00Z</cp:lastPrinted>
  <dcterms:modified xmlns:xsi="http://www.w3.org/2001/XMLSchema-instance" xsi:type="dcterms:W3CDTF">2017-07-05T12:10:00Z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