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dba2" w14:paraId="5fadba2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872CCF">
        <w:t>384</w:t>
      </w:r>
      <w:r>
        <w:t>/</w:t>
      </w:r>
      <w:r w:rsidR="00B05DE7">
        <w:t>1</w:t>
      </w:r>
      <w:r>
        <w:t>-</w:t>
      </w:r>
      <w:r w:rsidR="00F93A14">
        <w:t>4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A86055">
        <w:t>pokretanje</w:t>
      </w:r>
      <w:r w:rsidR="008F307C">
        <w:t xml:space="preserve"> </w:t>
      </w:r>
      <w:r w:rsidR="00E57829" w:rsidRPr="001F4418">
        <w:t xml:space="preserve">stečajnog postupka nad </w:t>
      </w:r>
      <w:r w:rsidR="00E5083F">
        <w:t xml:space="preserve">dužnikom </w:t>
      </w:r>
      <w:r w:rsidR="00872CCF">
        <w:t>AUTO CENTAR</w:t>
      </w:r>
      <w:r w:rsidR="00911003">
        <w:t xml:space="preserve"> STAR</w:t>
      </w:r>
      <w:r w:rsidR="00872CCF">
        <w:t xml:space="preserve"> j.</w:t>
      </w:r>
      <w:r w:rsidR="008F307C">
        <w:t xml:space="preserve">d.o.o., Zadar, </w:t>
      </w:r>
      <w:r w:rsidR="00872CCF">
        <w:t>Ražanačka 38</w:t>
      </w:r>
      <w:r w:rsidR="008F307C">
        <w:t xml:space="preserve">, Zadar, OIB: </w:t>
      </w:r>
      <w:r w:rsidR="00872CCF">
        <w:t>23766153274</w:t>
      </w:r>
      <w:r w:rsidR="00E57829" w:rsidRPr="001F4418">
        <w:t>, koji je podni</w:t>
      </w:r>
      <w:r w:rsidR="008F307C">
        <w:t>jela Financijska agencija, RC Split, Podružnica 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72CCF">
        <w:t>08</w:t>
      </w:r>
      <w:r w:rsidR="008F307C">
        <w:t xml:space="preserve">. </w:t>
      </w:r>
      <w:r w:rsidR="00872CCF">
        <w:t>travnja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>Financijske agencije, RC Split, Podružnica Zadar</w:t>
      </w:r>
      <w:r w:rsidR="003F7656">
        <w:t xml:space="preserve">, </w:t>
      </w:r>
      <w:r w:rsidR="00082450">
        <w:t xml:space="preserve">za </w:t>
      </w:r>
      <w:r w:rsidR="008F307C">
        <w:t xml:space="preserve">pokretanje </w:t>
      </w:r>
      <w:r w:rsidR="00082450">
        <w:t xml:space="preserve">stečajnog postupka nad dužnikom </w:t>
      </w:r>
      <w:r w:rsidR="00872CCF">
        <w:t>AUTO CENTAR</w:t>
      </w:r>
      <w:r w:rsidR="00911003" w:rsidRPr="00911003">
        <w:t xml:space="preserve"> </w:t>
      </w:r>
      <w:r w:rsidR="00911003">
        <w:t>STAR</w:t>
      </w:r>
      <w:r w:rsidR="00872CCF">
        <w:t xml:space="preserve"> j.d.o.o., Zadar, Ražanačka 38, Zadar, OIB: 23766153274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872CCF">
        <w:t>17</w:t>
      </w:r>
      <w:r w:rsidR="008F307C">
        <w:t xml:space="preserve">. </w:t>
      </w:r>
      <w:r w:rsidR="00872CCF">
        <w:t>ožujka 2016</w:t>
      </w:r>
      <w:r w:rsidR="00E5083F">
        <w:t>.</w:t>
      </w:r>
      <w:r w:rsidR="0027304E">
        <w:t xml:space="preserve"> </w:t>
      </w:r>
      <w:r w:rsidR="008F307C">
        <w:t>Financijska agencija, RC Split, Podružnica Zadar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A86055">
        <w:t>pokretanje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872CCF">
        <w:t>AUTO CENTAR</w:t>
      </w:r>
      <w:r w:rsidR="00911003" w:rsidRPr="00911003">
        <w:t xml:space="preserve"> </w:t>
      </w:r>
      <w:r w:rsidR="00911003">
        <w:t xml:space="preserve">STAR </w:t>
      </w:r>
      <w:r w:rsidR="00872CCF">
        <w:t xml:space="preserve"> j.d.o.o., Zadar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  <w:r w:rsidR="00872CCF">
        <w:t xml:space="preserve"> </w:t>
      </w:r>
    </w:p>
    <w:p w:rsidRDefault="00971DE9" w:rsidP="00A86055" w:rsidR="00F93A14">
      <w:pPr>
        <w:jc w:val="both"/>
      </w:pPr>
      <w:r>
        <w:tab/>
      </w:r>
      <w:r w:rsidR="00872CCF" w:rsidRPr="00F93A14">
        <w:t>Uvidom u predmet ovog suda br. 3</w:t>
      </w:r>
      <w:r w:rsidRPr="00F93A14">
        <w:t xml:space="preserve"> St-</w:t>
      </w:r>
      <w:r w:rsidR="00872CCF" w:rsidRPr="00F93A14">
        <w:t>419</w:t>
      </w:r>
      <w:r w:rsidR="008F307C" w:rsidRPr="00F93A14">
        <w:t>/15</w:t>
      </w:r>
      <w:r w:rsidRPr="00F93A14">
        <w:t xml:space="preserve"> utvrđeno je da</w:t>
      </w:r>
      <w:r w:rsidR="00F93A14">
        <w:t xml:space="preserve"> je Financijska agencija dana 31. prosinca 2015. podnijela prijedlog za pokretanje stečajnog postupka nad istim dužnikom. Slijedom navedenog je utvrđeno da postoje 2 prijedloga </w:t>
      </w:r>
      <w:r w:rsidR="001F7144" w:rsidRPr="00F93A14">
        <w:t>za pokretanje stečajnog postupka nad dužnikom AUTO CENTAR</w:t>
      </w:r>
      <w:r w:rsidR="00911003" w:rsidRPr="00911003">
        <w:t xml:space="preserve"> </w:t>
      </w:r>
      <w:r w:rsidR="00911003">
        <w:t>STAR</w:t>
      </w:r>
      <w:r w:rsidR="001F7144" w:rsidRPr="00F93A14">
        <w:t xml:space="preserve"> j.d.o.o., Zadar, </w:t>
      </w:r>
      <w:r w:rsidR="00F93A14">
        <w:t xml:space="preserve">i da su oba podnesena od istog predlagatelja.  </w:t>
      </w:r>
    </w:p>
    <w:p w:rsidRDefault="001F7144" w:rsidP="008E678F" w:rsidR="008E678F">
      <w:pPr>
        <w:ind w:firstLine="708"/>
        <w:jc w:val="both"/>
      </w:pPr>
      <w:r>
        <w:t>O</w:t>
      </w:r>
      <w:r w:rsidR="008E678F">
        <w:t>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="008E678F" w:rsidRPr="0048795A">
        <w:t>Na</w:t>
      </w:r>
      <w:r w:rsidR="008E678F">
        <w:t xml:space="preserve">rodne novine </w:t>
      </w:r>
      <w:r w:rsidR="008E678F" w:rsidRPr="0048795A">
        <w:t>broj</w:t>
      </w:r>
      <w:r w:rsidR="008E678F">
        <w:t>:</w:t>
      </w:r>
      <w:r w:rsidR="008E678F" w:rsidRPr="0048795A">
        <w:t xml:space="preserve"> </w:t>
      </w:r>
      <w:r w:rsidR="008E678F"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</w:t>
      </w:r>
      <w:r w:rsidR="00F93A14">
        <w:t xml:space="preserve"> isti predlagatelj podnio dva prijedloga za pokretanje stečajnog postupka nad istim dužnikom, </w:t>
      </w:r>
      <w:r>
        <w:t>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872CCF">
        <w:t>8</w:t>
      </w:r>
      <w:r w:rsidR="008F307C">
        <w:t xml:space="preserve">. </w:t>
      </w:r>
      <w:r w:rsidR="00872CCF">
        <w:t>travnja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>tečajn</w:t>
      </w:r>
      <w:r w:rsidR="008F307C">
        <w:t>a sutkinja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872CCF" w:rsidP="000050AB" w:rsidR="00872CCF"/>
    <w:p w:rsidRDefault="00872CCF" w:rsidP="000050AB" w:rsidR="00872CCF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53AE7">
      <w:rPr>
        <w:noProof/>
      </w:rPr>
      <w:t>2</w:t>
    </w:r>
    <w:r>
      <w:fldChar w:fldCharType="end"/>
    </w:r>
    <w:r>
      <w:t xml:space="preserve">                                                1St-</w:t>
    </w:r>
    <w:r w:rsidR="00872CCF">
      <w:t>384/16</w:t>
    </w:r>
    <w:r w:rsidR="008F307C">
      <w:t>-</w:t>
    </w:r>
    <w:r w:rsidR="00F93A14">
      <w:t>4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53AE7"/>
    <w:rsid w:val="00061912"/>
    <w:rsid w:val="00067C34"/>
    <w:rsid w:val="00067DA8"/>
    <w:rsid w:val="00082450"/>
    <w:rsid w:val="000C0113"/>
    <w:rsid w:val="000E4AB5"/>
    <w:rsid w:val="0010583E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1F7144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2CCF"/>
    <w:rsid w:val="0087622E"/>
    <w:rsid w:val="00895DF3"/>
    <w:rsid w:val="008B74A2"/>
    <w:rsid w:val="008B7CB3"/>
    <w:rsid w:val="008E678F"/>
    <w:rsid w:val="008F307C"/>
    <w:rsid w:val="0090171B"/>
    <w:rsid w:val="00911003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86055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93A14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STAR j.d.o.o. za trgovinu i poslovne usluge</izvorni_sadrzaj>
    <derivirana_varijabla naziv="DomainObject.Predmet.ProtustrankaFormated_1">  AUTO CENTAR STAR j.d.o.o. za trgovinu i poslovne usluge</derivirana_varijabla>
  </DomainObject.Predmet.ProtustrankaFormated>
  <DomainObject.Predmet.ProtustrankaFormatedOIB>
    <izvorni_sadrzaj>  AUTO CENTAR STAR j.d.o.o. za trgovinu i poslovne usluge, OIB 23766153274</izvorni_sadrzaj>
    <derivirana_varijabla naziv="DomainObject.Predmet.ProtustrankaFormatedOIB_1">  AUTO CENTAR STAR j.d.o.o. za trgovinu i poslovne usluge, OIB 23766153274</derivirana_varijabla>
  </DomainObject.Predmet.ProtustrankaFormatedOIB>
  <DomainObject.Predmet.ProtustrankaFormatedWithAdress>
    <izvorni_sadrzaj> AUTO CENTAR STAR j.d.o.o. za trgovinu i poslovne usluge, Ražanačka 38, 23000 Zadar</izvorni_sadrzaj>
    <derivirana_varijabla naziv="DomainObject.Predmet.ProtustrankaFormatedWithAdress_1"> AUTO CENTAR STAR j.d.o.o. za trgovinu i poslovne usluge, Ražanačka 38, 23000 Zadar</derivirana_varijabla>
  </DomainObject.Predmet.ProtustrankaFormatedWithAdress>
  <DomainObject.Predmet.ProtustrankaFormatedWithAdressOIB>
    <izvorni_sadrzaj> AUTO CENTAR STAR j.d.o.o. za trgovinu i poslovne usluge, OIB 23766153274, Ražanačka 38, 23000 Zadar</izvorni_sadrzaj>
    <derivirana_varijabla naziv="DomainObject.Predmet.ProtustrankaFormatedWithAdressOIB_1"> AUTO CENTAR STAR j.d.o.o. za trgovinu i poslovne usluge, OIB 23766153274, Ražanačka 38, 23000 Zadar</derivirana_varijabla>
  </DomainObject.Predmet.ProtustrankaFormatedWithAdressOIB>
  <DomainObject.Predmet.ProtustrankaWithAdress>
    <izvorni_sadrzaj>AUTO CENTAR STAR j.d.o.o. za trgovinu i poslovne usluge Ražanačka 38, 23000 Zadar</izvorni_sadrzaj>
    <derivirana_varijabla naziv="DomainObject.Predmet.ProtustrankaWithAdress_1">AUTO CENTAR STAR j.d.o.o. za trgovinu i poslovne usluge Ražanačka 38, 23000 Zadar</derivirana_varijabla>
  </DomainObject.Predmet.ProtustrankaWithAdress>
  <DomainObject.Predmet.ProtustrankaWithAdressOIB>
    <izvorni_sadrzaj>AUTO CENTAR STAR j.d.o.o. za trgovinu i poslovne usluge, OIB 23766153274, Ražanačka 38, 23000 Zadar</izvorni_sadrzaj>
    <derivirana_varijabla naziv="DomainObject.Predmet.ProtustrankaWithAdressOIB_1">AUTO CENTAR STAR j.d.o.o. za trgovinu i poslovne usluge, OIB 23766153274, Ražanačka 38, 23000 Zadar</derivirana_varijabla>
  </DomainObject.Predmet.ProtustrankaWithAdressOIB>
  <DomainObject.Predmet.ProtustrankaNazivFormated>
    <izvorni_sadrzaj>AUTO CENTAR STAR j.d.o.o. za trgovinu i poslovne usluge</izvorni_sadrzaj>
    <derivirana_varijabla naziv="DomainObject.Predmet.ProtustrankaNazivFormated_1">AUTO CENTAR STAR j.d.o.o. za trgovinu i poslovne usluge</derivirana_varijabla>
  </DomainObject.Predmet.ProtustrankaNazivFormated>
  <DomainObject.Predmet.ProtustrankaNazivFormatedOIB>
    <izvorni_sadrzaj>AUTO CENTAR STAR j.d.o.o. za trgovinu i poslovne usluge, OIB 23766153274</izvorni_sadrzaj>
    <derivirana_varijabla naziv="DomainObject.Predmet.ProtustrankaNazivFormatedOIB_1">AUTO CENTAR STAR j.d.o.o. za trgovinu i poslovne usluge, OIB 23766153274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744400.00</izvorni_sadrzaj>
    <derivirana_varijabla naziv="DomainObject.Predmet.TrenutnaVrijednost_1">744400.00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STAR j.d.o.o. za trgovinu i poslovne usluge</item>
    </izvorni_sadrzaj>
    <derivirana_varijabla naziv="DomainObject.Predmet.ProtuStrankaListFormated_1">
      <item>AUTO CENTAR STAR j.d.o.o. za trgovinu i poslovne usluge</item>
    </derivirana_varijabla>
  </DomainObject.Predmet.ProtuStrankaListFormated>
  <DomainObject.Predmet.ProtuStrankaListFormatedOIB>
    <izvorni_sadrzaj>
      <item>AUTO CENTAR STAR j.d.o.o. za trgovinu i poslovne usluge, OIB 23766153274</item>
    </izvorni_sadrzaj>
    <derivirana_varijabla naziv="DomainObject.Predmet.ProtuStrankaListFormatedOIB_1">
      <item>AUTO CENTAR STAR j.d.o.o. za trgovinu i poslovne usluge, OIB 23766153274</item>
    </derivirana_varijabla>
  </DomainObject.Predmet.ProtuStrankaListFormatedOIB>
  <DomainObject.Predmet.ProtuStrankaListFormatedWithAdress>
    <izvorni_sadrzaj>
      <item>AUTO CENTAR STAR j.d.o.o. za trgovinu i poslovne usluge, Ražanačka 38, 23000 Zadar</item>
    </izvorni_sadrzaj>
    <derivirana_varijabla naziv="DomainObject.Predmet.ProtuStrankaListFormatedWithAdress_1">
      <item>AUTO CENTAR STAR j.d.o.o. za trgovinu i poslovne usluge, Ražanačka 38, 23000 Zadar</item>
    </derivirana_varijabla>
  </DomainObject.Predmet.ProtuStrankaListFormatedWithAdress>
  <DomainObject.Predmet.ProtuStrankaListFormatedWithAdressOIB>
    <izvorni_sadrzaj>
      <item>AUTO CENTAR STAR j.d.o.o. za trgovinu i poslovne usluge, OIB 23766153274, Ražanačka 38, 23000 Zadar</item>
    </izvorni_sadrzaj>
    <derivirana_varijabla naziv="DomainObject.Predmet.ProtuStrankaListFormatedWithAdressOIB_1">
      <item>AUTO CENTAR STAR j.d.o.o. za trgovinu i poslovne usluge, OIB 23766153274, Ražanačka 38, 23000 Zadar</item>
    </derivirana_varijabla>
  </DomainObject.Predmet.ProtuStrankaListFormatedWithAdressOIB>
  <DomainObject.Predmet.ProtuStrankaListNazivFormated>
    <izvorni_sadrzaj>
      <item>AUTO CENTAR STAR j.d.o.o. za trgovinu i poslovne usluge</item>
    </izvorni_sadrzaj>
    <derivirana_varijabla naziv="DomainObject.Predmet.ProtuStrankaListNazivFormated_1">
      <item>AUTO CENTAR STAR j.d.o.o. za trgovinu i poslovne usluge</item>
    </derivirana_varijabla>
  </DomainObject.Predmet.ProtuStrankaListNazivFormated>
  <DomainObject.Predmet.ProtuStrankaListNazivFormatedOIB>
    <izvorni_sadrzaj>
      <item>AUTO CENTAR STAR j.d.o.o. za trgovinu i poslovne usluge, OIB 23766153274</item>
    </izvorni_sadrzaj>
    <derivirana_varijabla naziv="DomainObject.Predmet.ProtuStrankaListNazivFormatedOIB_1">
      <item>AUTO CENTAR STAR j.d.o.o. za trgovinu i poslovne usluge, OIB 23766153274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STAR j.d.o.o. za trgovinu i poslovne usluge</izvorni_sadrzaj>
    <derivirana_varijabla naziv="DomainObject.Predmet.ProtustrankaIDrugi_1">AUTO CENTAR STAR j.d.o.o.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CENTAR STAR j.d.o.o. za trgovinu i poslovne usluge, OIB 23766153274, Ražanačka 38, 23000 Zadar</izvorni_sadrzaj>
    <derivirana_varijabla naziv="DomainObject.Predmet.ProtustrankaIDrugiAdressOIB_1">AUTO CENTAR STAR j.d.o.o. za trgovinu i poslovne usluge, OIB 23766153274,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STAR j.d.o.o. za trgovinu i poslovne usluge</item>
    </izvorni_sadrzaj>
    <derivirana_varijabla naziv="DomainObject.Predmet.SudioniciListNaziv_1">
      <item>FINA</item>
      <item>AUTO CENTAR STAR j.d.o.o. za trgovinu i poslovne usluge</item>
    </derivirana_varijabla>
  </DomainObject.Predmet.SudioniciListNaziv>
  <DomainObject.Predmet.SudioniciListAdressOIB>
    <izvorni_sadrzaj>
      <item>FINA, OIB 85821130368</item>
      <item>AUTO CENTAR STAR j.d.o.o. za trgovinu i poslovne usluge, OIB 23766153274, Ražanačka 38,23000 Zadar</item>
    </izvorni_sadrzaj>
    <derivirana_varijabla naziv="DomainObject.Predmet.SudioniciListAdressOIB_1">
      <item>FINA, OIB 85821130368</item>
      <item>AUTO CENTAR STAR j.d.o.o. za trgovinu i poslovne usluge, OIB 23766153274, Ražanačka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23766153274</item>
    </izvorni_sadrzaj>
    <derivirana_varijabla naziv="DomainObject.Predmet.SudioniciListNazivOIB_1">
      <item>, OIB 85821130368</item>
      <item>, OIB 23766153274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98B76-9564-4E9C-B91E-D0C544063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2071</properties:Characters>
  <properties:Lines>70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2016-04-08T08:28:00Z</dcterms:created>
  <dc:creator>Ardena Bajlo</dc:creator>
  <cp:lastModifiedBy>wsadmin</cp:lastModifiedBy>
  <cp:lastPrinted>2016-04-08T11:17:00Z</cp:lastPrinted>
  <dcterms:modified xmlns:xsi="http://www.w3.org/2001/XMLSchema-instance" xsi:type="dcterms:W3CDTF">2016-04-08T11:19:00Z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