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3895" w14:paraId="c263895" w:rsidRDefault="00D16393" w:rsidP="00D16393" w:rsidR="00D16393" w:rsidRPr="00BC607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60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85489">
        <w:rPr>
          <w:rFonts w:hAnsi="Times New Roman" w:ascii="Times New Roman"/>
          <w:color w:val="auto"/>
          <w:sz w:val="24"/>
          <w:szCs w:val="24"/>
          <w:lang w:val="hr-HR"/>
        </w:rPr>
        <w:t>3029/16-</w:t>
      </w:r>
      <w:r w:rsidR="00644D90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644D90" w:rsidP="00216A17" w:rsidR="00E2213A" w:rsidRPr="00BC60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F60FC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 ZVUCI USPJEHA d.o.o., za trgovinu i usluge, Zagreb, Tita Strozzija 20,  OIB 53359430727</w:t>
      </w:r>
      <w:r w:rsidR="00216A17" w:rsidRPr="00BC6075">
        <w:rPr>
          <w:rFonts w:hAnsi="Times New Roman" w:ascii="Times New Roman"/>
          <w:sz w:val="24"/>
          <w:szCs w:val="24"/>
        </w:rPr>
        <w:t>, 25. travnja 2017.</w:t>
      </w:r>
    </w:p>
    <w:p w:rsidRDefault="00737E32" w:rsidP="00E2213A" w:rsidR="00737E32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BC607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848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9848DD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4373F" w:rsidRPr="009848DD">
        <w:rPr>
          <w:rFonts w:hAnsi="Times New Roman" w:ascii="Times New Roman"/>
          <w:color w:val="auto"/>
          <w:sz w:val="24"/>
          <w:szCs w:val="24"/>
        </w:rPr>
        <w:t>ZVUCI USPJEHA d.o.o., za trgovinu i usluge, Zagreb, Tita Strozzija 20,  OIB 53359430727</w:t>
      </w: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855456" w:rsidRPr="009848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855456" w:rsidRPr="009848DD">
        <w:rPr>
          <w:rFonts w:hAnsi="Times New Roman" w:ascii="Times New Roman"/>
          <w:color w:val="auto"/>
          <w:sz w:val="24"/>
          <w:szCs w:val="24"/>
          <w:lang w:val="hr-HR"/>
        </w:rPr>
        <w:t xml:space="preserve"> Vesna Stančić, Jelenje, Dražice, </w:t>
      </w:r>
      <w:r w:rsidR="00051B1B" w:rsidRPr="009848DD">
        <w:rPr>
          <w:rFonts w:hAnsi="Times New Roman" w:ascii="Times New Roman"/>
          <w:color w:val="auto"/>
          <w:sz w:val="24"/>
          <w:szCs w:val="24"/>
          <w:lang w:val="hr-HR"/>
        </w:rPr>
        <w:t>Podkilavac 10, OIB</w:t>
      </w:r>
      <w:r w:rsidR="00B051F0" w:rsidRPr="009848DD">
        <w:rPr>
          <w:rFonts w:hAnsi="Times New Roman" w:ascii="Times New Roman"/>
          <w:color w:val="auto"/>
          <w:sz w:val="24"/>
          <w:szCs w:val="24"/>
          <w:lang w:val="hr-HR"/>
        </w:rPr>
        <w:t xml:space="preserve"> 45477363422.</w:t>
      </w:r>
    </w:p>
    <w:p w:rsidRDefault="00E2213A" w:rsidP="00E2213A" w:rsidR="00E2213A" w:rsidRPr="009848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855456" w:rsidRPr="009848DD">
        <w:rPr>
          <w:rFonts w:hAnsi="Times New Roman" w:ascii="Times New Roman"/>
          <w:color w:val="auto"/>
          <w:sz w:val="24"/>
          <w:szCs w:val="24"/>
        </w:rPr>
        <w:t>ZVUCI USPJEHA d.o.o., za trgovinu i usluge, Zagreb, Tita Strozzija 20,  OIB 53359430727</w:t>
      </w: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848D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848DD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C737A" w:rsidP="00AC737A" w:rsidR="00AC737A" w:rsidRPr="003F60F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3F60FC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AC737A" w:rsidP="00AC737A" w:rsidR="00AC737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420 dana u ukupnom iznosu od 226.476,40</w:t>
      </w:r>
      <w:r w:rsidR="00530D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AC737A" w:rsidP="00AC737A" w:rsidR="00AC737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C737A" w:rsidP="00AC737A" w:rsidR="00AC737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AC737A" w:rsidP="00AC737A" w:rsidR="00AC737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AC737A" w:rsidP="00AC737A" w:rsidR="00AC737A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St-3029/16-6 od 15. studenog 2016. pokrenut prethodni postupak radi utvrđivanja uvjeta za otvaranje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F4D0C" w:rsidP="00CF4D0C" w:rsidR="00CF4D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 pristupio je prokurist dužnika navodeći da društvo ne obavlja poslovnu djelatnost, nema zaposlenika i nema imovine.</w:t>
      </w:r>
    </w:p>
    <w:p w:rsidRDefault="005A6016" w:rsidP="005A6016" w:rsidR="005A6016" w:rsidRPr="003F60F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nije pristupio uredno pozvani direktor dužnika niti je postupio po nalogu suda.</w:t>
      </w:r>
    </w:p>
    <w:p w:rsidRDefault="005A6016" w:rsidP="00CF4D0C" w:rsidR="005A6016" w:rsidRPr="005A601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60F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3F60FC">
        <w:rPr>
          <w:rFonts w:hAnsi="Times New Roman" w:ascii="Times New Roman"/>
          <w:color w:val="auto"/>
          <w:sz w:val="24"/>
          <w:szCs w:val="24"/>
        </w:rPr>
        <w:t>Iz podneska FINA-e od 21. studenog 2016. proizlazi da je račun dužnika neprekidno blokiran 863 dana, a iznos evidentiranih nepodmirenih obveza je 247.379,27 kn.</w:t>
      </w:r>
    </w:p>
    <w:p w:rsidRDefault="00CF4D0C" w:rsidP="00CF4D0C" w:rsidR="00CF4D0C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25. travanj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530D6D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30D6D" w:rsidP="00AB7A2F" w:rsidR="00530D6D" w:rsidRPr="00530D6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30D6D" w:rsidP="00995CE9" w:rsidR="00530D6D" w:rsidRPr="00530D6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0D6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BC60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C607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90C6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F4D0C">
      <w:rPr>
        <w:rFonts w:hAnsi="Verdana" w:ascii="Verdana"/>
        <w:color w:val="auto"/>
        <w:sz w:val="22"/>
        <w:szCs w:val="22"/>
      </w:rPr>
      <w:t>3</w:t>
    </w:r>
    <w:r w:rsidR="00E85489">
      <w:rPr>
        <w:rFonts w:hAnsi="Verdana" w:ascii="Verdana"/>
        <w:color w:val="auto"/>
        <w:sz w:val="22"/>
        <w:szCs w:val="22"/>
      </w:rPr>
      <w:t>029</w:t>
    </w:r>
    <w:r w:rsidR="00AB13F0">
      <w:rPr>
        <w:rFonts w:hAnsi="Verdana" w:ascii="Verdana"/>
        <w:color w:val="auto"/>
        <w:sz w:val="22"/>
        <w:szCs w:val="22"/>
      </w:rPr>
      <w:t>/1</w:t>
    </w:r>
    <w:r w:rsidR="00CF4D0C">
      <w:rPr>
        <w:rFonts w:hAnsi="Verdana" w:ascii="Verdana"/>
        <w:color w:val="auto"/>
        <w:sz w:val="22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51B1B"/>
    <w:rsid w:val="000E093E"/>
    <w:rsid w:val="000F601A"/>
    <w:rsid w:val="00101496"/>
    <w:rsid w:val="00102EBB"/>
    <w:rsid w:val="00114082"/>
    <w:rsid w:val="001218D5"/>
    <w:rsid w:val="00190C60"/>
    <w:rsid w:val="001E5A2C"/>
    <w:rsid w:val="00216A17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30D6D"/>
    <w:rsid w:val="0057637E"/>
    <w:rsid w:val="00584E68"/>
    <w:rsid w:val="005A6016"/>
    <w:rsid w:val="005B26BC"/>
    <w:rsid w:val="005C5019"/>
    <w:rsid w:val="005D7F7F"/>
    <w:rsid w:val="006031BB"/>
    <w:rsid w:val="00644D90"/>
    <w:rsid w:val="006A3117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5456"/>
    <w:rsid w:val="008566DB"/>
    <w:rsid w:val="00871137"/>
    <w:rsid w:val="009027EE"/>
    <w:rsid w:val="00966A94"/>
    <w:rsid w:val="009848DD"/>
    <w:rsid w:val="009C7492"/>
    <w:rsid w:val="009D1236"/>
    <w:rsid w:val="00A707C8"/>
    <w:rsid w:val="00A86503"/>
    <w:rsid w:val="00AA33F3"/>
    <w:rsid w:val="00AA6FB4"/>
    <w:rsid w:val="00AB13F0"/>
    <w:rsid w:val="00AB69C3"/>
    <w:rsid w:val="00AC737A"/>
    <w:rsid w:val="00AD478B"/>
    <w:rsid w:val="00AF7F42"/>
    <w:rsid w:val="00B051F0"/>
    <w:rsid w:val="00B378C7"/>
    <w:rsid w:val="00B40502"/>
    <w:rsid w:val="00B67AEC"/>
    <w:rsid w:val="00BC3D02"/>
    <w:rsid w:val="00BC5661"/>
    <w:rsid w:val="00BC5DBF"/>
    <w:rsid w:val="00BC6075"/>
    <w:rsid w:val="00BE39D2"/>
    <w:rsid w:val="00C11A6A"/>
    <w:rsid w:val="00CA1251"/>
    <w:rsid w:val="00CD0A15"/>
    <w:rsid w:val="00CF4D0C"/>
    <w:rsid w:val="00D16393"/>
    <w:rsid w:val="00D27911"/>
    <w:rsid w:val="00D579C8"/>
    <w:rsid w:val="00D72B53"/>
    <w:rsid w:val="00D85964"/>
    <w:rsid w:val="00DA14DE"/>
    <w:rsid w:val="00E11F9B"/>
    <w:rsid w:val="00E2213A"/>
    <w:rsid w:val="00E85489"/>
    <w:rsid w:val="00EB45A0"/>
    <w:rsid w:val="00EC515F"/>
    <w:rsid w:val="00F4373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0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D6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D6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D6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D6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0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D6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D6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D6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D6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St-3029/2016</izvorni_sadrzaj>
    <derivirana_varijabla naziv="DomainObject.Predmet.OznakaBroj_1">St-3029/2016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ZVUCI USPJEHA d.o.o. zastupanog po punomoćniku Biserka Kožar</izvorni_sadrzaj>
    <derivirana_varijabla naziv="DomainObject.Predmet.ProtustrankaFormated_1">  ZVUCI USPJEHA d.o.o. zastupanog po punomoćniku Biserka Kožar</derivirana_varijabla>
  </DomainObject.Predmet.ProtustrankaFormated>
  <DomainObject.Predmet.ProtustrankaFormatedOIB>
    <izvorni_sadrzaj>  ZVUCI USPJEHA d.o.o., OIB 53359430727 zastupanog po punomoćniku Biserka Kožar</izvorni_sadrzaj>
    <derivirana_varijabla naziv="DomainObject.Predmet.ProtustrankaFormatedOIB_1">  ZVUCI USPJEHA d.o.o., OIB 53359430727 zastupanog po punomoćniku Biserka Kožar</derivirana_varijabla>
  </DomainObject.Predmet.ProtustrankaFormatedOIB>
  <DomainObject.Predmet.ProtustrankaFormatedWithAdress>
    <izvorni_sadrzaj> ZVUCI USPJEHA d.o.o., Strozzija Tita 20, 10000 Zagreb zastupanog po punomoćniku Biserka Kožar</izvorni_sadrzaj>
    <derivirana_varijabla naziv="DomainObject.Predmet.ProtustrankaFormatedWithAdress_1"> ZVUCI USPJEHA d.o.o., Strozzija Tita 20, 10000 Zagreb zastupanog po punomoćniku Biserka Kožar</derivirana_varijabla>
  </DomainObject.Predmet.ProtustrankaFormatedWithAdress>
  <DomainObject.Predmet.ProtustrankaFormatedWithAdressOIB>
    <izvorni_sadrzaj> ZVUCI USPJEHA d.o.o., OIB 53359430727, Strozzija Tita 20, 10000 Zagreb zastupanog po punomoćniku Biserka Kožar</izvorni_sadrzaj>
    <derivirana_varijabla naziv="DomainObject.Predmet.ProtustrankaFormatedWithAdressOIB_1"> ZVUCI USPJEHA d.o.o., OIB 53359430727, Strozzija Tita 20, 10000 Zagreb zastupanog po punomoćniku Biserka Kožar</derivirana_varijabla>
  </DomainObject.Predmet.ProtustrankaFormatedWithAdressOIB>
  <DomainObject.Predmet.ProtustrankaWithAdress>
    <izvorni_sadrzaj>ZVUCI USPJEHA d.o.o. Strozzija Tita 20, 10000 Zagreb</izvorni_sadrzaj>
    <derivirana_varijabla naziv="DomainObject.Predmet.ProtustrankaWithAdress_1">ZVUCI USPJEHA d.o.o. Strozzija Tita 20, 10000 Zagreb</derivirana_varijabla>
  </DomainObject.Predmet.ProtustrankaWithAdress>
  <DomainObject.Predmet.ProtustrankaWithAdressOIB>
    <izvorni_sadrzaj>ZVUCI USPJEHA d.o.o., OIB 53359430727, Strozzija Tita 20, 10000 Zagreb</izvorni_sadrzaj>
    <derivirana_varijabla naziv="DomainObject.Predmet.ProtustrankaWithAdressOIB_1">ZVUCI USPJEHA d.o.o., OIB 53359430727, Strozzija Tita 20, 10000 Zagreb</derivirana_varijabla>
  </DomainObject.Predmet.ProtustrankaWithAdressOIB>
  <DomainObject.Predmet.ProtustrankaNazivFormated>
    <izvorni_sadrzaj>ZVUCI USPJEHA d.o.o.</izvorni_sadrzaj>
    <derivirana_varijabla naziv="DomainObject.Predmet.ProtustrankaNazivFormated_1">ZVUCI USPJEHA d.o.o.</derivirana_varijabla>
  </DomainObject.Predmet.ProtustrankaNazivFormated>
  <DomainObject.Predmet.ProtustrankaNazivFormatedOIB>
    <izvorni_sadrzaj>ZVUCI USPJEHA d.o.o., OIB 53359430727</izvorni_sadrzaj>
    <derivirana_varijabla naziv="DomainObject.Predmet.ProtustrankaNazivFormatedOIB_1">ZVUCI USPJEHA d.o.o., OIB 53359430727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Kožar; vjerovnici</izvorni_sadrzaj>
    <derivirana_varijabla naziv="DomainObject.Predmet.StrankaFormated_1">  FINA Regionalni centar Zagreb; Biserka Kožar; vjerovnici</derivirana_varijabla>
  </DomainObject.Predmet.StrankaFormated>
  <DomainObject.Predmet.StrankaFormatedOIB>
    <izvorni_sadrzaj>  FINA Regionalni centar Zagreb, OIB 85821130368; Biserka Kožar, OIB 21284686852; vjerovnici</izvorni_sadrzaj>
    <derivirana_varijabla naziv="DomainObject.Predmet.StrankaFormatedOIB_1">  FINA Regionalni centar Zagreb, OIB 85821130368; Biserka Kožar, OIB 21284686852; vjerovnici</derivirana_varijabla>
  </DomainObject.Predmet.StrankaFormatedOIB>
  <DomainObject.Predmet.StrankaFormatedWithAdress>
    <izvorni_sadrzaj> FINA Regionalni centar Zagreb, Trg svibanjskih žrtava 1995. br. 1, 10000 Zagreb; Biserka Kožar, Tita Strozzija 20, 10000 Zagreb; vjerovnici</izvorni_sadrzaj>
    <derivirana_varijabla naziv="DomainObject.Predmet.StrankaFormatedWithAdress_1"> FINA Regionalni centar Zagreb, Trg svibanjskih žrtava 1995. br. 1, 10000 Zagreb; Biserka Kožar, Tita Strozzija 20, 10000 Zagreb; vjerovnici</derivirana_varijabla>
  </DomainObject.Predmet.StrankaFormatedWithAdress>
  <DomainObject.Predmet.StrankaFormatedWithAdressOIB>
    <izvorni_sadrzaj> FINA Regionalni centar Zagreb, OIB 85821130368, Trg svibanjskih žrtava 1995. br. 1, 10000 Zagreb; Biserka Kožar, OIB 21284686852, Tita Strozzija 20, 10000 Zagreb; vjerovnici</izvorni_sadrzaj>
    <derivirana_varijabla naziv="DomainObject.Predmet.StrankaFormatedWithAdressOIB_1"> FINA Regionalni centar Zagreb, OIB 85821130368, Trg svibanjskih žrtava 1995. br. 1, 10000 Zagreb; Biserka Kožar, OIB 21284686852, Tita Strozzija 20, 10000 Zagreb; vjerovnici</derivirana_varijabla>
  </DomainObject.Predmet.StrankaFormatedWithAdressOIB>
  <DomainObject.Predmet.StrankaWithAdress>
    <izvorni_sadrzaj>FINA Regionalni centar Zagreb Trg svibanjskih žrtava 1995. br. 1,10000 Zagreb,Biserka Kožar Tita Strozzija 20,10000 Zagreb,vjerovnici </izvorni_sadrzaj>
    <derivirana_varijabla naziv="DomainObject.Predmet.StrankaWithAdress_1">FINA Regionalni centar Zagreb Trg svibanjskih žrtava 1995. br. 1,10000 Zagreb,Biserka Kožar Tita Strozzija 20,10000 Zagreb,vjerovnici </derivirana_varijabla>
  </DomainObject.Predmet.StrankaWithAdress>
  <DomainObject.Predmet.StrankaWithAdressOIB>
    <izvorni_sadrzaj>FINA Regionalni centar Zagreb, OIB 85821130368, Trg svibanjskih žrtava 1995. br. 1,10000 Zagreb,Biserka Kožar, OIB 21284686852, Tita Strozzija 20,10000 Zagreb,vjerovnici</izvorni_sadrzaj>
    <derivirana_varijabla naziv="DomainObject.Predmet.StrankaWithAdressOIB_1">FINA Regionalni centar Zagreb, OIB 85821130368, Trg svibanjskih žrtava 1995. br. 1,10000 Zagreb,Biserka Kožar, OIB 21284686852, Tita Strozzija 20,10000 Zagreb,vjerovnici</derivirana_varijabla>
  </DomainObject.Predmet.StrankaWithAdressOIB>
  <DomainObject.Predmet.StrankaNazivFormated>
    <izvorni_sadrzaj>FINA Regionalni centar Zagreb,Biserka Kožar,vjerovnici</izvorni_sadrzaj>
    <derivirana_varijabla naziv="DomainObject.Predmet.StrankaNazivFormated_1">FINA Regionalni centar Zagreb,Biserka Kožar,vjerovnici</derivirana_varijabla>
  </DomainObject.Predmet.StrankaNazivFormated>
  <DomainObject.Predmet.StrankaNazivFormatedOIB>
    <izvorni_sadrzaj>FINA Regionalni centar Zagreb, OIB 85821130368,Biserka Kožar, OIB 21284686852,vjerovnici</izvorni_sadrzaj>
    <derivirana_varijabla naziv="DomainObject.Predmet.StrankaNazivFormatedOIB_1">FINA Regionalni centar Zagreb, OIB 85821130368,Biserka Kožar, OIB 21284686852,vjerovnici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Biserka Kožar</item>
      <item>vjerovnici</item>
    </izvorni_sadrzaj>
    <derivirana_varijabla naziv="DomainObject.Predmet.StrankaListFormated_1">
      <item>FINA Regionalni centar Zagreb</item>
      <item>Biserka Kožar</item>
      <item>vjerovnici</item>
    </derivirana_varijabla>
  </DomainObject.Predmet.StrankaListFormated>
  <DomainObject.Predmet.StrankaListFormatedOIB>
    <izvorni_sadrzaj>
      <item>FINA Regionalni centar Zagreb, OIB 85821130368</item>
      <item>Biserka Kožar, OIB 21284686852</item>
      <item>vjerovnici</item>
    </izvorni_sadrzaj>
    <derivirana_varijabla naziv="DomainObject.Predmet.StrankaListFormatedOIB_1">
      <item>FINA Regionalni centar Zagreb, OIB 85821130368</item>
      <item>Biserka Kožar, OIB 21284686852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Biserka Kožar, Tita Strozzija 20, 10000 Zagreb</item>
      <item>vjerovnici</item>
    </izvorni_sadrzaj>
    <derivirana_varijabla naziv="DomainObject.Predmet.StrankaListFormatedWithAdress_1">
      <item>FINA Regionalni centar Zagreb, Trg svibanjskih žrtava 1995. br. 1, 10000 Zagreb</item>
      <item>Biserka Kožar, Tita Strozzija 20,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Biserka Kožar, OIB 21284686852, Tita Strozzija 20,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Biserka Kožar, OIB 21284686852, Tita Strozzija 20, 10000 Zagreb</item>
      <item>vjerovnici</item>
    </derivirana_varijabla>
  </DomainObject.Predmet.StrankaListFormatedWithAdressOIB>
  <DomainObject.Predmet.StrankaListNazivFormated>
    <izvorni_sadrzaj>
      <item>FINA Regionalni centar Zagreb</item>
      <item>Biserka Kožar</item>
      <item>vjerovnici</item>
    </izvorni_sadrzaj>
    <derivirana_varijabla naziv="DomainObject.Predmet.StrankaListNazivFormated_1">
      <item>FINA Regionalni centar Zagreb</item>
      <item>Biserka Kožar</item>
      <item>vjerovnici</item>
    </derivirana_varijabla>
  </DomainObject.Predmet.StrankaListNazivFormated>
  <DomainObject.Predmet.StrankaListNazivFormatedOIB>
    <izvorni_sadrzaj>
      <item>FINA Regionalni centar Zagreb, OIB 85821130368</item>
      <item>Biserka Kožar, OIB 21284686852</item>
      <item>vjerovnici</item>
    </izvorni_sadrzaj>
    <derivirana_varijabla naziv="DomainObject.Predmet.StrankaListNazivFormatedOIB_1">
      <item>FINA Regionalni centar Zagreb, OIB 85821130368</item>
      <item>Biserka Kožar, OIB 21284686852</item>
      <item>vjerovnici</item>
    </derivirana_varijabla>
  </DomainObject.Predmet.StrankaListNazivFormatedOIB>
  <DomainObject.Predmet.ProtuStrankaListFormated>
    <izvorni_sadrzaj>
      <item>ZVUCI USPJEHA d.o.o. zastupanog po punomoćniku Biserka Kožar</item>
    </izvorni_sadrzaj>
    <derivirana_varijabla naziv="DomainObject.Predmet.ProtuStrankaListFormated_1">
      <item>ZVUCI USPJEHA d.o.o. zastupanog po punomoćniku Biserka Kožar</item>
    </derivirana_varijabla>
  </DomainObject.Predmet.ProtuStrankaListFormated>
  <DomainObject.Predmet.ProtuStrankaListFormatedOIB>
    <izvorni_sadrzaj>
      <item>ZVUCI USPJEHA d.o.o., OIB 53359430727 zastupanog po punomoćniku Biserka Kožar</item>
    </izvorni_sadrzaj>
    <derivirana_varijabla naziv="DomainObject.Predmet.ProtuStrankaListFormatedOIB_1">
      <item>ZVUCI USPJEHA d.o.o., OIB 53359430727 zastupanog po punomoćniku Biserka Kožar</item>
    </derivirana_varijabla>
  </DomainObject.Predmet.ProtuStrankaListFormatedOIB>
  <DomainObject.Predmet.ProtuStrankaListFormatedWithAdress>
    <izvorni_sadrzaj>
      <item>ZVUCI USPJEHA d.o.o., Strozzija Tita 20, 10000 Zagreb zastupanog po punomoćniku Biserka Kožar</item>
    </izvorni_sadrzaj>
    <derivirana_varijabla naziv="DomainObject.Predmet.ProtuStrankaListFormatedWithAdress_1">
      <item>ZVUCI USPJEHA d.o.o., Strozzija Tita 20, 10000 Zagreb zastupanog po punomoćniku Biserka Kožar</item>
    </derivirana_varijabla>
  </DomainObject.Predmet.ProtuStrankaListFormatedWithAdress>
  <DomainObject.Predmet.ProtuStrankaListFormatedWithAdressOIB>
    <izvorni_sadrzaj>
      <item>ZVUCI USPJEHA d.o.o., OIB 53359430727, Strozzija Tita 20, 10000 Zagreb zastupanog po punomoćniku Biserka Kožar</item>
    </izvorni_sadrzaj>
    <derivirana_varijabla naziv="DomainObject.Predmet.ProtuStrankaListFormatedWithAdressOIB_1">
      <item>ZVUCI USPJEHA d.o.o., OIB 53359430727, Strozzija Tita 20, 10000 Zagreb zastupanog po punomoćniku Biserka Kožar</item>
    </derivirana_varijabla>
  </DomainObject.Predmet.ProtuStrankaListFormatedWithAdressOIB>
  <DomainObject.Predmet.ProtuStrankaListNazivFormated>
    <izvorni_sadrzaj>
      <item>ZVUCI USPJEHA d.o.o.</item>
    </izvorni_sadrzaj>
    <derivirana_varijabla naziv="DomainObject.Predmet.ProtuStrankaListNazivFormated_1">
      <item>ZVUCI USPJEHA d.o.o.</item>
    </derivirana_varijabla>
  </DomainObject.Predmet.ProtuStrankaListNazivFormated>
  <DomainObject.Predmet.ProtuStrankaListNazivFormatedOIB>
    <izvorni_sadrzaj>
      <item>ZVUCI USPJEHA d.o.o., OIB 53359430727</item>
    </izvorni_sadrzaj>
    <derivirana_varijabla naziv="DomainObject.Predmet.ProtuStrankaListNazivFormatedOIB_1">
      <item>ZVUCI USPJEHA d.o.o., OIB 53359430727</item>
    </derivirana_varijabla>
  </DomainObject.Predmet.ProtuStrankaListNazivFormatedOIB>
  <DomainObject.Predmet.OstaliListFormated>
    <izvorni_sadrzaj>
      <item>Biserka Kožar punomoćnik sudionika u postupku ZVUCI USPJEHA d.o.o.</item>
      <item>Vesna Stančić</item>
    </izvorni_sadrzaj>
    <derivirana_varijabla naziv="DomainObject.Predmet.OstaliListFormated_1">
      <item>Biserka Kožar punomoćnik sudionika u postupku ZVUCI USPJEHA d.o.o.</item>
      <item>Vesna Stančić</item>
    </derivirana_varijabla>
  </DomainObject.Predmet.OstaliListFormated>
  <DomainObject.Predmet.OstaliListFormatedOIB>
    <izvorni_sadrzaj>
      <item>Biserka Kožar, OIB 21284686852 punomoćnik sudionika u postupku ZVUCI USPJEHA d.o.o.</item>
      <item>Vesna Stančić, OIB 45477363422</item>
    </izvorni_sadrzaj>
    <derivirana_varijabla naziv="DomainObject.Predmet.OstaliListFormatedOIB_1">
      <item>Biserka Kožar, OIB 21284686852 punomoćnik sudionika u postupku ZVUCI USPJEHA d.o.o.</item>
      <item>Vesna Stančić, OIB 45477363422</item>
    </derivirana_varijabla>
  </DomainObject.Predmet.OstaliListFormatedOIB>
  <DomainObject.Predmet.OstaliListFormatedWithAdress>
    <izvorni_sadrzaj>
      <item>Biserka Kožar, Tita Strozzija 20, 10000 Zagreb punomoćnik sudionika u postupku ZVUCI USPJEHA d.o.o.</item>
      <item>Vesna Stančić, Podkilavac 10, 51218 Podkilavac</item>
    </izvorni_sadrzaj>
    <derivirana_varijabla naziv="DomainObject.Predmet.OstaliListFormatedWithAdress_1">
      <item>Biserka Kožar, Tita Strozzija 20, 10000 Zagreb punomoćnik sudionika u postupku ZVUCI USPJEHA d.o.o.</item>
      <item>Vesna Stančić, Podkilavac 10, 51218 Podkilavac</item>
    </derivirana_varijabla>
  </DomainObject.Predmet.OstaliListFormatedWithAdress>
  <DomainObject.Predmet.OstaliListFormatedWithAdressOIB>
    <izvorni_sadrzaj>
      <item>Biserka Kožar, OIB 21284686852, Tita Strozzija 20, 10000 Zagreb punomoćnik sudionika u postupku ZVUCI USPJEHA d.o.o.</item>
      <item>Vesna Stančić, OIB 45477363422, Podkilavac 10, 51218 Podkilavac</item>
    </izvorni_sadrzaj>
    <derivirana_varijabla naziv="DomainObject.Predmet.OstaliListFormatedWithAdressOIB_1">
      <item>Biserka Kožar, OIB 21284686852, Tita Strozzija 20, 10000 Zagreb punomoćnik sudionika u postupku ZVUCI USPJEHA d.o.o.</item>
      <item>Vesna Stančić, OIB 45477363422, Podkilavac 10, 51218 Podkilavac</item>
    </derivirana_varijabla>
  </DomainObject.Predmet.OstaliListFormatedWithAdressOIB>
  <DomainObject.Predmet.OstaliListNazivFormated>
    <izvorni_sadrzaj>
      <item>Biserka Kožar</item>
      <item>Vesna Stančić</item>
    </izvorni_sadrzaj>
    <derivirana_varijabla naziv="DomainObject.Predmet.OstaliListNazivFormated_1">
      <item>Biserka Kožar</item>
      <item>Vesna Stančić</item>
    </derivirana_varijabla>
  </DomainObject.Predmet.OstaliListNazivFormated>
  <DomainObject.Predmet.OstaliListNazivFormatedOIB>
    <izvorni_sadrzaj>
      <item>Biserka Kožar, OIB 21284686852</item>
      <item>Vesna Stančić, OIB 45477363422</item>
    </izvorni_sadrzaj>
    <derivirana_varijabla naziv="DomainObject.Predmet.OstaliListNazivFormatedOIB_1">
      <item>Biserka Kožar, OIB 21284686852</item>
      <item>Vesna Stančić,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ZVUCI USPJEHA d.o.o.</izvorni_sadrzaj>
    <derivirana_varijabla naziv="DomainObject.Predmet.ProtustrankaIDrugi_1">ZVUCI USPJEHA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ZVUCI USPJEHA d.o.o., OIB 53359430727, Strozzija Tita 20, 10000 Zagreb</izvorni_sadrzaj>
    <derivirana_varijabla naziv="DomainObject.Predmet.ProtustrankaIDrugiAdressOIB_1">ZVUCI USPJEHA d.o.o., OIB 53359430727, Strozzija Tita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ZVUCI USPJEHA d.o.o.</item>
      <item>Biserka Kožar</item>
      <item>vjerovnici</item>
      <item>Biserka Kožar</item>
      <item>Vesna Stančić</item>
    </izvorni_sadrzaj>
    <derivirana_varijabla naziv="DomainObject.Predmet.SudioniciListNaziv_1">
      <item>FINA Regionalni centar Zagreb</item>
      <item>ZVUCI USPJEHA d.o.o.</item>
      <item>Biserka Kožar</item>
      <item>vjerovnici</item>
      <item>Biserka Kožar</item>
      <item>Vesna Stančić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ZVUCI USPJEHA d.o.o., OIB 53359430727, Strozzija Tita 20,10000 Zagreb</item>
      <item>Biserka Kožar, OIB 21284686852, Tita Strozzija 20,10000 Zagreb</item>
      <item>vjerovnici</item>
      <item>Biserka Kožar, OIB 21284686852, Tita Strozzija 20,10000 Zagreb</item>
      <item>Vesna Stančić, OIB 45477363422, Podkilavac 10,51218 Podkilavac</item>
    </izvorni_sadrzaj>
    <derivirana_varijabla naziv="DomainObject.Predmet.SudioniciListAdressOIB_1">
      <item>FINA Regionalni centar Zagreb, OIB 85821130368, Trg svibanjskih žrtava 1995. br. 1,10000 Zagreb</item>
      <item>ZVUCI USPJEHA d.o.o., OIB 53359430727, Strozzija Tita 20,10000 Zagreb</item>
      <item>Biserka Kožar, OIB 21284686852, Tita Strozzija 20,10000 Zagreb</item>
      <item>vjerovnici</item>
      <item>Biserka Kožar, OIB 21284686852, Tita Strozzija 20,10000 Zagreb</item>
      <item>Vesna Stančić, OIB 45477363422, Podkilavac 10,51218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53359430727</item>
      <item>, OIB 21284686852</item>
      <item>, OIB null</item>
      <item>, OIB 21284686852</item>
      <item>, OIB 45477363422</item>
    </izvorni_sadrzaj>
    <derivirana_varijabla naziv="DomainObject.Predmet.SudioniciListNazivOIB_1">
      <item>, OIB 85821130368</item>
      <item>, OIB 53359430727</item>
      <item>, OIB 21284686852</item>
      <item>, OIB null</item>
      <item>, OIB 21284686852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4028</properties:Characters>
  <properties:Lines>88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2017-04-25T12:48:00Z</dcterms:created>
  <dc:creator>ksvajger</dc:creator>
  <cp:lastModifiedBy>Kristina Švajger</cp:lastModifiedBy>
  <cp:lastPrinted>2017-04-25T13:10:00Z</cp:lastPrinted>
  <dcterms:modified xmlns:xsi="http://www.w3.org/2001/XMLSchema-instance" xsi:type="dcterms:W3CDTF">2017-04-25T13:10:00Z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