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bf00" w14:paraId="e6fbf00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237109">
        <w:rPr>
          <w:lang w:val="hr-HR"/>
        </w:rPr>
        <w:t xml:space="preserve">DELA d.o.o., Hvar, Lučica </w:t>
      </w:r>
      <w:proofErr w:type="spellStart"/>
      <w:r w:rsidR="00237109">
        <w:rPr>
          <w:lang w:val="hr-HR"/>
        </w:rPr>
        <w:t>bb</w:t>
      </w:r>
      <w:proofErr w:type="spellEnd"/>
      <w:r w:rsidR="00237109">
        <w:rPr>
          <w:lang w:val="hr-HR"/>
        </w:rPr>
        <w:t>, OIB: 59940347731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237109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237109">
        <w:rPr>
          <w:lang w:val="hr-HR"/>
        </w:rPr>
        <w:t xml:space="preserve">DELA d.o.o., Hvar, Lučica </w:t>
      </w:r>
      <w:proofErr w:type="spellStart"/>
      <w:r w:rsidR="00237109">
        <w:rPr>
          <w:lang w:val="hr-HR"/>
        </w:rPr>
        <w:t>bb</w:t>
      </w:r>
      <w:proofErr w:type="spellEnd"/>
      <w:r w:rsidR="00237109">
        <w:rPr>
          <w:lang w:val="hr-HR"/>
        </w:rPr>
        <w:t>, OIB: 59940347731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237109">
        <w:rPr>
          <w:color w:themeColor="text1" w:val="000000"/>
          <w:lang w:val="hr-HR"/>
        </w:rPr>
        <w:t>4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237109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237109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F645E">
        <w:t xml:space="preserve">Mateo </w:t>
      </w:r>
      <w:proofErr w:type="spellStart"/>
      <w:r w:rsidR="007F645E">
        <w:t>Erceg</w:t>
      </w:r>
      <w:proofErr w:type="spellEnd"/>
      <w:r w:rsidR="007F645E">
        <w:t xml:space="preserve"> </w:t>
      </w:r>
      <w:proofErr w:type="spellStart"/>
      <w:r w:rsidR="007F645E">
        <w:t>iz</w:t>
      </w:r>
      <w:proofErr w:type="spellEnd"/>
      <w:r w:rsidR="007F645E">
        <w:t xml:space="preserve"> </w:t>
      </w:r>
      <w:proofErr w:type="spellStart"/>
      <w:r w:rsidR="007F645E">
        <w:t>Zagreba</w:t>
      </w:r>
      <w:proofErr w:type="spellEnd"/>
      <w:r w:rsidR="007F645E">
        <w:t xml:space="preserve">, </w:t>
      </w:r>
      <w:proofErr w:type="spellStart"/>
      <w:r w:rsidR="007F645E">
        <w:t>Radnička</w:t>
      </w:r>
      <w:proofErr w:type="spellEnd"/>
      <w:r w:rsidR="007F645E">
        <w:t xml:space="preserve"> </w:t>
      </w:r>
      <w:proofErr w:type="spellStart"/>
      <w:r w:rsidR="007F645E">
        <w:t>cesta</w:t>
      </w:r>
      <w:proofErr w:type="spellEnd"/>
      <w:r w:rsidR="007F645E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237109">
        <w:rPr>
          <w:lang w:val="hr-HR"/>
        </w:rPr>
        <w:t xml:space="preserve">DELA d.o.o., Hvar, Lučica </w:t>
      </w:r>
      <w:proofErr w:type="spellStart"/>
      <w:r w:rsidR="00237109">
        <w:rPr>
          <w:lang w:val="hr-HR"/>
        </w:rPr>
        <w:t>bb</w:t>
      </w:r>
      <w:proofErr w:type="spellEnd"/>
      <w:r w:rsidR="00237109">
        <w:rPr>
          <w:lang w:val="hr-HR"/>
        </w:rPr>
        <w:t>, OIB: 59940347731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237109">
        <w:rPr>
          <w:lang w:val="hr-HR"/>
        </w:rPr>
        <w:t xml:space="preserve">DELA d.o.o., Hvar, Lučica </w:t>
      </w:r>
      <w:proofErr w:type="spellStart"/>
      <w:r w:rsidR="00237109">
        <w:rPr>
          <w:lang w:val="hr-HR"/>
        </w:rPr>
        <w:t>bb</w:t>
      </w:r>
      <w:proofErr w:type="spellEnd"/>
      <w:r w:rsidR="00237109">
        <w:rPr>
          <w:lang w:val="hr-HR"/>
        </w:rPr>
        <w:t>, OIB: 59940347731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A16CF">
        <w:rPr>
          <w:lang w:val="hr-HR"/>
        </w:rPr>
        <w:t>4906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A1405">
        <w:rPr>
          <w:lang w:val="hr-HR"/>
        </w:rPr>
        <w:t>1.</w:t>
      </w:r>
      <w:r w:rsidR="00DA16CF">
        <w:rPr>
          <w:lang w:val="hr-HR"/>
        </w:rPr>
        <w:t xml:space="preserve">709.352,13 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DA16CF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DA16CF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F645E">
      <w:rPr>
        <w:lang w:val="hr-HR"/>
      </w:rPr>
      <w:t>634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37109">
      <w:rPr>
        <w:lang w:val="hr-HR"/>
      </w:rPr>
      <w:t>634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37109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0DCB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7F645E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A16CF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St-634/2015</izvorni_sadrzaj>
    <derivirana_varijabla naziv="DomainObject.Predmet.OznakaBroj_1">St-634/2015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 društvo s ograničenom odgovornošću za građevinarstvo, ugostiteljstvo, turizam, trgovinu i vanjsku trgovinu</izvorni_sadrzaj>
    <derivirana_varijabla naziv="DomainObject.Predmet.ProtustrankaFormated_1">  DELA društvo s ograničenom odgovornošću za građevinarstvo, ugostiteljstvo, turizam, trgovinu i vanjsku trgovinu</derivirana_varijabla>
  </DomainObject.Predmet.ProtustrankaFormated>
  <DomainObject.Predmet.ProtustrankaFormatedOIB>
    <izvorni_sadrzaj>  DELA društvo s ograničenom odgovornošću za građevinarstvo, ugostiteljstvo, turizam, trgovinu i vanjsku trgovinu, OIB 59940347731</izvorni_sadrzaj>
    <derivirana_varijabla naziv="DomainObject.Predmet.ProtustrankaFormatedOIB_1">  DELA društvo s ograničenom odgovornošću za građevinarstvo, ugostiteljstvo, turizam, trgovinu i vanjsku trgovinu, OIB 59940347731</derivirana_varijabla>
  </DomainObject.Predmet.ProtustrankaFormatedOIB>
  <DomainObject.Predmet.ProtustrankaFormatedWithAdress>
    <izvorni_sadrzaj> DELA društvo s ograničenom odgovornošću za građevinarstvo, ugostiteljstvo, turizam, trgovinu i vanjsku trgovinu, Lučica/bb, 21450 Hvar</izvorni_sadrzaj>
    <derivirana_varijabla naziv="DomainObject.Predmet.ProtustrankaFormatedWithAdress_1"> DELA društvo s ograničenom odgovornošću za građevinarstvo, ugostiteljstvo, turizam, trgovinu i vanjsku trgovinu, Lučica/bb, 21450 Hvar</derivirana_varijabla>
  </DomainObject.Predmet.ProtustrankaFormatedWithAdress>
  <DomainObject.Predmet.ProtustrankaFormatedWithAdressOIB>
    <izvorni_sadrzaj> DELA društvo s ograničenom odgovornošću za građevinarstvo, ugostiteljstvo, turizam, trgovinu i vanjsku trgovinu, OIB 59940347731, Lučica/bb, 21450 Hvar</izvorni_sadrzaj>
    <derivirana_varijabla naziv="DomainObject.Predmet.ProtustrankaFormatedWithAdressOIB_1"> DELA društvo s ograničenom odgovornošću za građevinarstvo, ugostiteljstvo, turizam, trgovinu i vanjsku trgovinu, OIB 59940347731, Lučica/bb, 21450 Hvar</derivirana_varijabla>
  </DomainObject.Predmet.ProtustrankaFormatedWithAdressOIB>
  <DomainObject.Predmet.ProtustrankaWithAdress>
    <izvorni_sadrzaj>DELA društvo s ograničenom odgovornošću za građevinarstvo, ugostiteljstvo, turizam, trgovinu i vanjsku trgovinu Lučica/bb, 21450 Hvar</izvorni_sadrzaj>
    <derivirana_varijabla naziv="DomainObject.Predmet.ProtustrankaWithAdress_1">DELA društvo s ograničenom odgovornošću za građevinarstvo, ugostiteljstvo, turizam, trgovinu i vanjsku trgovinu Lučica/bb, 21450 Hvar</derivirana_varijabla>
  </DomainObject.Predmet.ProtustrankaWithAdress>
  <DomainObject.Predmet.ProtustrankaWithAdressOIB>
    <izvorni_sadrzaj>DELA društvo s ograničenom odgovornošću za građevinarstvo, ugostiteljstvo, turizam, trgovinu i vanjsku trgovinu, OIB 59940347731, Lučica/bb, 21450 Hvar</izvorni_sadrzaj>
    <derivirana_varijabla naziv="DomainObject.Predmet.ProtustrankaWithAdressOIB_1">DELA društvo s ograničenom odgovornošću za građevinarstvo, ugostiteljstvo, turizam, trgovinu i vanjsku trgovinu, OIB 59940347731, Lučica/bb, 21450 Hvar</derivirana_varijabla>
  </DomainObject.Predmet.ProtustrankaWithAdressOIB>
  <DomainObject.Predmet.ProtustrankaNazivFormated>
    <izvorni_sadrzaj>DELA društvo s ograničenom odgovornošću za građevinarstvo, ugostiteljstvo, turizam, trgovinu i vanjsku trgovinu</izvorni_sadrzaj>
    <derivirana_varijabla naziv="DomainObject.Predmet.ProtustrankaNazivFormated_1">DELA društvo s ograničenom odgovornošću za građevinarstvo, ugostiteljstvo, turizam, trgovinu i vanjsku trgovinu</derivirana_varijabla>
  </DomainObject.Predmet.ProtustrankaNazivFormated>
  <DomainObject.Predmet.ProtustrankaNazivFormatedOIB>
    <izvorni_sadrzaj>DELA društvo s ograničenom odgovornošću za građevinarstvo, ugostiteljstvo, turizam, trgovinu i vanjsku trgovinu, OIB 59940347731</izvorni_sadrzaj>
    <derivirana_varijabla naziv="DomainObject.Predmet.ProtustrankaNazivFormatedOIB_1">DELA društvo s ograničenom odgovornošću za građevinarstvo, ugostiteljstvo, turizam, trgovinu i vanjsku trgovinu, OIB 59940347731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1709352.13</izvorni_sadrzaj>
    <derivirana_varijabla naziv="DomainObject.Predmet.TrenutnaVrijednost_1">1709352.13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DELA društvo s ograničenom odgovornošću za građevinarstvo, ugostiteljstvo, turizam, trgovinu i vanjsku trgovinu</item>
    </izvorni_sadrzaj>
    <derivirana_varijabla naziv="DomainObject.Predmet.ProtuStrankaListFormated_1">
      <item>DELA društvo s ograničenom odgovornošću za građevinarstvo, ugostiteljstvo, turizam, trgovinu i vanjsku trgovinu</item>
    </derivirana_varijabla>
  </DomainObject.Predmet.ProtuStrankaListFormated>
  <DomainObject.Predmet.ProtuStrankaListFormatedOIB>
    <izvorni_sadrzaj>
      <item>DELA društvo s ograničenom odgovornošću za građevinarstvo, ugostiteljstvo, turizam, trgovinu i vanjsku trgovinu, OIB 59940347731</item>
    </izvorni_sadrzaj>
    <derivirana_varijabla naziv="DomainObject.Predmet.ProtuStrankaListFormatedOIB_1">
      <item>DELA društvo s ograničenom odgovornošću za građevinarstvo, ugostiteljstvo, turizam, trgovinu i vanjsku trgovinu, OIB 59940347731</item>
    </derivirana_varijabla>
  </DomainObject.Predmet.ProtuStrankaListFormatedOIB>
  <DomainObject.Predmet.ProtuStrankaListFormatedWithAdress>
    <izvorni_sadrzaj>
      <item>DELA društvo s ograničenom odgovornošću za građevinarstvo, ugostiteljstvo, turizam, trgovinu i vanjsku trgovinu, Lučica/bb, 21450 Hvar</item>
    </izvorni_sadrzaj>
    <derivirana_varijabla naziv="DomainObject.Predmet.ProtuStrankaListFormatedWithAdress_1">
      <item>DELA društvo s ograničenom odgovornošću za građevinarstvo, ugostiteljstvo, turizam, trgovinu i vanjsku trgovinu, Lučica/bb, 21450 Hvar</item>
    </derivirana_varijabla>
  </DomainObject.Predmet.ProtuStrankaListFormatedWithAdress>
  <DomainObject.Predmet.ProtuStrankaListFormatedWithAdressOIB>
    <izvorni_sadrzaj>
      <item>DELA društvo s ograničenom odgovornošću za građevinarstvo, ugostiteljstvo, turizam, trgovinu i vanjsku trgovinu, OIB 59940347731, Lučica/bb, 21450 Hvar</item>
    </izvorni_sadrzaj>
    <derivirana_varijabla naziv="DomainObject.Predmet.ProtuStrankaListFormatedWithAdressOIB_1">
      <item>DELA društvo s ograničenom odgovornošću za građevinarstvo, ugostiteljstvo, turizam, trgovinu i vanjsku trgovinu, OIB 59940347731, Lučica/bb, 21450 Hvar</item>
    </derivirana_varijabla>
  </DomainObject.Predmet.ProtuStrankaListFormatedWithAdressOIB>
  <DomainObject.Predmet.ProtuStrankaListNazivFormated>
    <izvorni_sadrzaj>
      <item>DELA društvo s ograničenom odgovornošću za građevinarstvo, ugostiteljstvo, turizam, trgovinu i vanjsku trgovinu</item>
    </izvorni_sadrzaj>
    <derivirana_varijabla naziv="DomainObject.Predmet.ProtuStrankaListNazivFormated_1">
      <item>DELA društvo s ograničenom odgovornošću za građevinarstvo, ugostiteljstvo, turizam, trgovinu i vanjsku trgovinu</item>
    </derivirana_varijabla>
  </DomainObject.Predmet.ProtuStrankaListNazivFormated>
  <DomainObject.Predmet.ProtuStrankaListNazivFormatedOIB>
    <izvorni_sadrzaj>
      <item>DELA društvo s ograničenom odgovornošću za građevinarstvo, ugostiteljstvo, turizam, trgovinu i vanjsku trgovinu, OIB 59940347731</item>
    </izvorni_sadrzaj>
    <derivirana_varijabla naziv="DomainObject.Predmet.ProtuStrankaListNazivFormatedOIB_1">
      <item>DELA društvo s ograničenom odgovornošću za građevinarstvo, ugostiteljstvo, turizam, trgovinu i vanjsku trgovinu, OIB 59940347731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DELA društvo s ograničenom odgovornošću za građevinarstvo, ugostiteljstvo, turizam, trgovinu i vanjsku trgovinu</izvorni_sadrzaj>
    <derivirana_varijabla naziv="DomainObject.Predmet.ProtustrankaIDrugi_1">DELA društvo s ograničenom odgovornošću za građevinarstvo, ugostiteljstvo, turizam, trgovinu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DELA društvo s ograničenom odgovornošću za građevinarstvo, ugostiteljstvo, turizam, trgovinu i vanjsku trgovinu, OIB 59940347731, Lučica/bb, 21450 Hvar</izvorni_sadrzaj>
    <derivirana_varijabla naziv="DomainObject.Predmet.ProtustrankaIDrugiAdressOIB_1">DELA društvo s ograničenom odgovornošću za građevinarstvo, ugostiteljstvo, turizam, trgovinu i vanjsku trgovinu, OIB 59940347731, Lučica/bb,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DELA društvo s ograničenom odgovornošću za građevinarstvo, ugostiteljstvo, turizam, trgovinu i vanjsku trgovinu</item>
      <item>FINANCIJSKA AGENCIJA, RC SPLIT</item>
    </izvorni_sadrzaj>
    <derivirana_varijabla naziv="DomainObject.Predmet.SudioniciListNaziv_1">
      <item>DELA društvo s ograničenom odgovornošću za građevinarstvo, ugostiteljstvo, turizam, trgovinu i vanjsku trgovinu</item>
      <item>FINANCIJSKA AGENCIJA, RC SPLIT</item>
    </derivirana_varijabla>
  </DomainObject.Predmet.SudioniciListNaziv>
  <DomainObject.Predmet.SudioniciListAdressOIB>
    <izvorni_sadrzaj>
      <item>DELA društvo s ograničenom odgovornošću za građevinarstvo, ugostiteljstvo, turizam, trgovinu i vanjsku trgovinu, OIB 59940347731, Lučica/bb,21450 Hvar</item>
      <item>FINANCIJSKA AGENCIJA, RC SPLIT, OIB 85821130368, Mažuranićevo šetalište 24 b,21000 Split</item>
    </izvorni_sadrzaj>
    <derivirana_varijabla naziv="DomainObject.Predmet.SudioniciListAdressOIB_1">
      <item>DELA društvo s ograničenom odgovornošću za građevinarstvo, ugostiteljstvo, turizam, trgovinu i vanjsku trgovinu, OIB 59940347731, Lučica/bb,21450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59940347731</item>
      <item>, OIB 85821130368</item>
    </izvorni_sadrzaj>
    <derivirana_varijabla naziv="DomainObject.Predmet.SudioniciListNazivOIB_1">
      <item>, OIB 59940347731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86800-BD05-4084-BF85-7DF4042F4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4122</properties:Characters>
  <properties:Lines>84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2016-05-04T06:29:00Z</cp:lastPrinted>
  <dcterms:modified xmlns:xsi="http://www.w3.org/2001/XMLSchema-instance" xsi:type="dcterms:W3CDTF">2016-05-04T06:38:00Z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