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7027" w14:paraId="0cd702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DA22CC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637923" w:rsidR="00637923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A22CC">
        <w:t>Danko Kudelić, 10000 Zagreb, Kustošijski Venec 149</w:t>
      </w:r>
      <w:r>
        <w:t xml:space="preserve">, OIB </w:t>
      </w:r>
      <w:r w:rsidR="00DA22CC">
        <w:t>00178000115</w:t>
      </w:r>
      <w:r>
        <w:t xml:space="preserve"> </w:t>
      </w:r>
      <w:r w:rsidR="00637923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637923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637923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FF286D">
        <w:t>7. ETAŽA Suvlasnički dio: 206/10000, Stan H-1, nalazi na 1. katu (dvorišni dio) a sastoji se od: hodnika, kupaonice, kuhinje, dnevne sobe, sobe i izbe, ukupne korisne površine 38,57 m</w:t>
      </w:r>
      <w:r w:rsidR="00FF286D" w:rsidRPr="00637923">
        <w:rPr>
          <w:vertAlign w:val="superscript"/>
        </w:rPr>
        <w:t>2</w:t>
      </w:r>
      <w:r w:rsidR="009532CA">
        <w:t>,</w:t>
      </w:r>
    </w:p>
    <w:p w:rsidRDefault="004E0F0A" w:rsidP="00637923" w:rsidR="004E0F0A">
      <w:pPr>
        <w:pStyle w:val="Odlomakpopisa"/>
        <w:ind w:left="720"/>
        <w:jc w:val="both"/>
      </w:pPr>
      <w:r>
        <w:t xml:space="preserve">za iznos od </w:t>
      </w:r>
      <w:r w:rsidR="00FD4A03">
        <w:t>1</w:t>
      </w:r>
      <w:r w:rsidR="00072BAB">
        <w:t>00</w:t>
      </w:r>
      <w:r w:rsidR="00FD4A03">
        <w:t>.</w:t>
      </w:r>
      <w:r w:rsidR="00072BAB">
        <w:t>199</w:t>
      </w:r>
      <w:r w:rsidR="006A7EDF">
        <w:t>,</w:t>
      </w:r>
      <w:r w:rsidR="00072BAB">
        <w:t>08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072BAB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072BAB" w:rsidRPr="00072BAB">
        <w:t>100.199,08</w:t>
      </w:r>
      <w:r w:rsidR="00072BAB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15282">
        <w:t>2</w:t>
      </w:r>
      <w:r w:rsidR="00884B2C">
        <w:t>0</w:t>
      </w:r>
      <w:r w:rsidR="00915282">
        <w:t>.</w:t>
      </w:r>
      <w:r w:rsidR="00884B2C">
        <w:t>04</w:t>
      </w:r>
      <w:r w:rsidR="00915282">
        <w:t>0,</w:t>
      </w:r>
      <w:r w:rsidR="00884B2C">
        <w:t>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884B2C">
        <w:t>80.159,08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</w:t>
      </w:r>
      <w:r w:rsidR="00884B2C">
        <w:t>8992</w:t>
      </w:r>
      <w:r>
        <w:t xml:space="preserve">, a kao podatak drugi broj P2 </w:t>
      </w:r>
      <w:r w:rsidR="000F6F63">
        <w:t xml:space="preserve">treba upisati </w:t>
      </w:r>
      <w:r w:rsidR="00915282">
        <w:t>10</w:t>
      </w:r>
      <w:r w:rsidR="00884B2C">
        <w:t>9</w:t>
      </w:r>
      <w:r w:rsidR="00915282">
        <w:t>5</w:t>
      </w:r>
      <w:r w:rsidR="00884B2C">
        <w:t>2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1D6E9E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884B2C">
        <w:t>100.199,08</w:t>
      </w:r>
      <w:r w:rsidR="00915282" w:rsidRPr="00915282">
        <w:t xml:space="preserve">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1D6E9E" w:rsidRPr="001D6E9E">
        <w:rPr>
          <w:bCs/>
        </w:rPr>
        <w:t>20.040,00</w:t>
      </w:r>
      <w:r w:rsidR="00445D25" w:rsidRPr="00445D25">
        <w:rPr>
          <w:bCs/>
        </w:rPr>
        <w:t xml:space="preserve"> 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 xml:space="preserve">kn, te s računa broj HR1123900011300028787 iznos od </w:t>
      </w:r>
      <w:r w:rsidR="001D6E9E" w:rsidRPr="001D6E9E">
        <w:rPr>
          <w:bCs/>
        </w:rPr>
        <w:t>80.159,08</w:t>
      </w:r>
      <w:r w:rsidR="00445D25" w:rsidRPr="00445D25">
        <w:rPr>
          <w:bCs/>
        </w:rPr>
        <w:t xml:space="preserve">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lastRenderedPageBreak/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1D6E9E" w:rsidP="001D6E9E" w:rsidR="00053A04">
      <w:pPr>
        <w:pStyle w:val="Odlomakpopisa"/>
        <w:numPr>
          <w:ilvl w:val="0"/>
          <w:numId w:val="5"/>
        </w:numPr>
        <w:jc w:val="both"/>
      </w:pPr>
      <w:r w:rsidRPr="001D6E9E">
        <w:t>Danko Kudelić, 10000 Zagreb, Kustošijski Venec 149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1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</w:t>
    </w:r>
    <w:r w:rsidR="00DA22CC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41C6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45D25"/>
    <w:rsid w:val="00452631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2DAE"/>
    <w:rsid w:val="005A1517"/>
    <w:rsid w:val="005A71D1"/>
    <w:rsid w:val="005B22D3"/>
    <w:rsid w:val="005C15A4"/>
    <w:rsid w:val="005C72BB"/>
    <w:rsid w:val="005D2747"/>
    <w:rsid w:val="005F0872"/>
    <w:rsid w:val="005F4DFA"/>
    <w:rsid w:val="0061543A"/>
    <w:rsid w:val="00637923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C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C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1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1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1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1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707</properties:Words>
  <properties:Characters>3767</properties:Characters>
  <properties:Lines>103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2017-11-09T12:41:00Z</dcterms:created>
  <dc:creator>banka</dc:creator>
  <cp:lastModifiedBy>Elizabeta Đeke</cp:lastModifiedBy>
  <cp:lastPrinted>2017-05-15T06:33:00Z</cp:lastPrinted>
  <dcterms:modified xmlns:xsi="http://www.w3.org/2001/XMLSchema-instance" xsi:type="dcterms:W3CDTF">2017-11-10T08:26:00Z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