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6f8c" w14:paraId="2fd6f8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7C43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7C4328">
        <w:rPr>
          <w:szCs w:val="24"/>
        </w:rPr>
        <w:t>19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9F0359" w:rsidRPr="009F0359">
        <w:t xml:space="preserve">IDEA OPUS d.o.o. sa sjedištem u Puli, </w:t>
      </w:r>
      <w:proofErr w:type="spellStart"/>
      <w:r w:rsidR="009F0359" w:rsidRPr="009F0359">
        <w:t>Rizzijeva</w:t>
      </w:r>
      <w:proofErr w:type="spellEnd"/>
      <w:r w:rsidR="009F0359" w:rsidRPr="009F0359">
        <w:t xml:space="preserve"> 34</w:t>
      </w:r>
      <w:r w:rsidR="0090293D">
        <w:rPr>
          <w:szCs w:val="24"/>
        </w:rPr>
        <w:t xml:space="preserve">, </w:t>
      </w:r>
      <w:r w:rsidR="00C16F50">
        <w:rPr>
          <w:szCs w:val="24"/>
        </w:rPr>
        <w:t xml:space="preserve">OIB: </w:t>
      </w:r>
      <w:r w:rsidR="00C16F50" w:rsidRPr="00C16F50">
        <w:rPr>
          <w:szCs w:val="24"/>
        </w:rPr>
        <w:t>88130425940</w:t>
      </w:r>
      <w:r w:rsidR="00C16F50">
        <w:rPr>
          <w:szCs w:val="24"/>
        </w:rPr>
        <w:t>,</w:t>
      </w:r>
      <w:r w:rsidR="00C16F50" w:rsidRPr="00C16F50">
        <w:rPr>
          <w:szCs w:val="24"/>
        </w:rPr>
        <w:t xml:space="preserve"> </w:t>
      </w:r>
      <w:r w:rsidR="007C4328">
        <w:rPr>
          <w:szCs w:val="24"/>
        </w:rPr>
        <w:t>22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432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9F0359">
      <w:rPr>
        <w:rFonts w:cs="Times New Roman" w:eastAsia="Times New Roman" w:hAnsi="Times New Roman" w:ascii="Times New Roman"/>
        <w:sz w:val="24"/>
        <w:szCs w:val="24"/>
        <w:lang w:eastAsia="hr-HR"/>
      </w:rPr>
      <w:t>687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9F0359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8023C"/>
    <w:rsid w:val="006004D7"/>
    <w:rsid w:val="00716680"/>
    <w:rsid w:val="00721AD6"/>
    <w:rsid w:val="007C4328"/>
    <w:rsid w:val="007D2609"/>
    <w:rsid w:val="00850DC5"/>
    <w:rsid w:val="0090293D"/>
    <w:rsid w:val="009E0030"/>
    <w:rsid w:val="009F0359"/>
    <w:rsid w:val="00B831B0"/>
    <w:rsid w:val="00C0298E"/>
    <w:rsid w:val="00C16F50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600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4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04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04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04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600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4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04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04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04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OPUS d.o.o. PULA</izvorni_sadrzaj>
    <derivirana_varijabla naziv="DomainObject.Predmet.ProtustrankaFormated_1">  IDEA OPUS d.o.o. PULA</derivirana_varijabla>
  </DomainObject.Predmet.ProtustrankaFormated>
  <DomainObject.Predmet.ProtustrankaFormatedOIB>
    <izvorni_sadrzaj>  IDEA OPUS d.o.o. PULA, OIB 88130425940</izvorni_sadrzaj>
    <derivirana_varijabla naziv="DomainObject.Predmet.ProtustrankaFormatedOIB_1">  IDEA OPUS d.o.o. PULA, OIB 88130425940</derivirana_varijabla>
  </DomainObject.Predmet.ProtustrankaFormatedOIB>
  <DomainObject.Predmet.ProtustrankaFormatedWithAdress>
    <izvorni_sadrzaj> IDEA OPUS d.o.o. PULA, Rizzijeva 34, 52100 Pula</izvorni_sadrzaj>
    <derivirana_varijabla naziv="DomainObject.Predmet.ProtustrankaFormatedWithAdress_1"> IDEA OPUS d.o.o. PULA, Rizzijeva 34, 52100 Pula</derivirana_varijabla>
  </DomainObject.Predmet.ProtustrankaFormatedWithAdress>
  <DomainObject.Predmet.ProtustrankaFormatedWithAdressOIB>
    <izvorni_sadrzaj> IDEA OPUS d.o.o. PULA, OIB 88130425940, Rizzijeva 34, 52100 Pula</izvorni_sadrzaj>
    <derivirana_varijabla naziv="DomainObject.Predmet.ProtustrankaFormatedWithAdressOIB_1"> IDEA OPUS d.o.o. PULA, OIB 88130425940, Rizzijeva 34, 52100 Pula</derivirana_varijabla>
  </DomainObject.Predmet.ProtustrankaFormatedWithAdressOIB>
  <DomainObject.Predmet.ProtustrankaWithAdress>
    <izvorni_sadrzaj>IDEA OPUS d.o.o. PULA Rizzijeva 34, 52100 Pula</izvorni_sadrzaj>
    <derivirana_varijabla naziv="DomainObject.Predmet.ProtustrankaWithAdress_1">IDEA OPUS d.o.o. PULA Rizzijeva 34, 52100 Pula</derivirana_varijabla>
  </DomainObject.Predmet.ProtustrankaWithAdress>
  <DomainObject.Predmet.ProtustrankaWithAdressOIB>
    <izvorni_sadrzaj>IDEA OPUS d.o.o. PULA, OIB 88130425940, Rizzijeva 34, 52100 Pula</izvorni_sadrzaj>
    <derivirana_varijabla naziv="DomainObject.Predmet.ProtustrankaWithAdressOIB_1">IDEA OPUS d.o.o. PULA, OIB 88130425940, Rizzijeva 34, 52100 Pula</derivirana_varijabla>
  </DomainObject.Predmet.ProtustrankaWithAdressOIB>
  <DomainObject.Predmet.ProtustrankaNazivFormated>
    <izvorni_sadrzaj>IDEA OPUS d.o.o. PULA</izvorni_sadrzaj>
    <derivirana_varijabla naziv="DomainObject.Predmet.ProtustrankaNazivFormated_1">IDEA OPUS d.o.o. PULA</derivirana_varijabla>
  </DomainObject.Predmet.ProtustrankaNazivFormated>
  <DomainObject.Predmet.ProtustrankaNazivFormatedOIB>
    <izvorni_sadrzaj>IDEA OPUS d.o.o. PULA, OIB 88130425940</izvorni_sadrzaj>
    <derivirana_varijabla naziv="DomainObject.Predmet.ProtustrankaNazivFormatedOIB_1">IDEA OPUS d.o.o. PULA, OIB 88130425940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288.98</izvorni_sadrzaj>
    <derivirana_varijabla naziv="DomainObject.Predmet.TrenutnaVrijednost_1">288.98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IDEA OPUS d.o.o. PULA</item>
    </izvorni_sadrzaj>
    <derivirana_varijabla naziv="DomainObject.Predmet.ProtuStrankaListFormated_1">
      <item>IDEA OPUS d.o.o. PULA</item>
    </derivirana_varijabla>
  </DomainObject.Predmet.ProtuStrankaListFormated>
  <DomainObject.Predmet.ProtuStrankaListFormatedOIB>
    <izvorni_sadrzaj>
      <item>IDEA OPUS d.o.o. PULA, OIB 88130425940</item>
    </izvorni_sadrzaj>
    <derivirana_varijabla naziv="DomainObject.Predmet.ProtuStrankaListFormatedOIB_1">
      <item>IDEA OPUS d.o.o. PULA, OIB 88130425940</item>
    </derivirana_varijabla>
  </DomainObject.Predmet.ProtuStrankaListFormatedOIB>
  <DomainObject.Predmet.ProtuStrankaListFormatedWithAdress>
    <izvorni_sadrzaj>
      <item>IDEA OPUS d.o.o. PULA, Rizzijeva 34, 52100 Pula</item>
    </izvorni_sadrzaj>
    <derivirana_varijabla naziv="DomainObject.Predmet.ProtuStrankaListFormatedWithAdress_1">
      <item>IDEA OPUS d.o.o. PULA, Rizzijeva 34, 52100 Pula</item>
    </derivirana_varijabla>
  </DomainObject.Predmet.ProtuStrankaListFormatedWithAdress>
  <DomainObject.Predmet.ProtuStrankaListFormatedWithAdressOIB>
    <izvorni_sadrzaj>
      <item>IDEA OPUS d.o.o. PULA, OIB 88130425940, Rizzijeva 34, 52100 Pula</item>
    </izvorni_sadrzaj>
    <derivirana_varijabla naziv="DomainObject.Predmet.ProtuStrankaListFormatedWithAdressOIB_1">
      <item>IDEA OPUS d.o.o. PULA, OIB 88130425940, Rizzijeva 34, 52100 Pula</item>
    </derivirana_varijabla>
  </DomainObject.Predmet.ProtuStrankaListFormatedWithAdressOIB>
  <DomainObject.Predmet.ProtuStrankaListNazivFormated>
    <izvorni_sadrzaj>
      <item>IDEA OPUS d.o.o. PULA</item>
    </izvorni_sadrzaj>
    <derivirana_varijabla naziv="DomainObject.Predmet.ProtuStrankaListNazivFormated_1">
      <item>IDEA OPUS d.o.o. PULA</item>
    </derivirana_varijabla>
  </DomainObject.Predmet.ProtuStrankaListNazivFormated>
  <DomainObject.Predmet.ProtuStrankaListNazivFormatedOIB>
    <izvorni_sadrzaj>
      <item>IDEA OPUS d.o.o. PULA, OIB 88130425940</item>
    </izvorni_sadrzaj>
    <derivirana_varijabla naziv="DomainObject.Predmet.ProtuStrankaListNazivFormatedOIB_1">
      <item>IDEA OPUS d.o.o. PULA, OIB 88130425940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IDEA OPUS d.o.o. PULA</izvorni_sadrzaj>
    <derivirana_varijabla naziv="DomainObject.Predmet.ProtustrankaIDrugi_1">IDEA OPUS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IDEA OPUS d.o.o. PULA, OIB 88130425940, Rizzijeva 34, 52100 Pula</izvorni_sadrzaj>
    <derivirana_varijabla naziv="DomainObject.Predmet.ProtustrankaIDrugiAdressOIB_1">IDEA OPUS d.o.o. PULA, OIB 88130425940, Rizzijeva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IDEA OPUS d.o.o. PULA</item>
    </izvorni_sadrzaj>
    <derivirana_varijabla naziv="DomainObject.Predmet.SudioniciListNaziv_1">
      <item>FINANCIJSKA AGENCIJA, RC RIJEKA, PODRUŽNICA PULA, PULA</item>
      <item>IDEA OPUS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IDEA OPUS d.o.o. PULA, OIB 88130425940, Rizzijeva 34,52100 Pula</item>
    </izvorni_sadrzaj>
    <derivirana_varijabla naziv="DomainObject.Predmet.SudioniciListAdressOIB_1">
      <item>FINANCIJSKA AGENCIJA, RC RIJEKA, PODRUŽNICA PULA, PULA, OIB 85821130368, Ulica grada Vukovara 70,10000 Zagreb</item>
      <item>IDEA OPUS d.o.o. PULA, OIB 88130425940, Rizzijeva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88130425940</item>
    </izvorni_sadrzaj>
    <derivirana_varijabla naziv="DomainObject.Predmet.SudioniciListNazivOIB_1">
      <item>, OIB 85821130368</item>
      <item>, OIB 88130425940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1016</properties:Characters>
  <properties:Lines>48</properties:Lines>
  <properties:Paragraphs>17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2016-12-22T12:32:00Z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