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dacf" w14:paraId="76ddac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BC612C">
        <w:t>489</w:t>
      </w:r>
      <w:r w:rsidR="00696E9E">
        <w:t>/</w:t>
      </w:r>
      <w:r w:rsidR="001936CA">
        <w:t>17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 xml:space="preserve">Financijske agencije Regionalni centar </w:t>
      </w:r>
      <w:r w:rsidR="001936CA">
        <w:t>Osijek</w:t>
      </w:r>
      <w:r w:rsidR="001D7765">
        <w:t xml:space="preserve"> Podružnica </w:t>
      </w:r>
      <w:r w:rsidR="001936CA">
        <w:t>Osijek</w:t>
      </w:r>
      <w:r w:rsidR="001D7765">
        <w:t xml:space="preserve">, </w:t>
      </w:r>
      <w:r w:rsidR="004A0D7B">
        <w:t>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BC612C">
        <w:t>PEPPERS j.d.o.o. za ugostiteljstvo i trgovinu, Osijek, F. Kuhača 11, MBS: 030167172, OIB: 57583342168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BC612C">
        <w:t>13. travnja</w:t>
      </w:r>
      <w:r w:rsidR="001936CA">
        <w:t xml:space="preserve"> 2017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BC612C">
        <w:t xml:space="preserve">PEPPERS j.d.o.o. za ugostiteljstvo i trgovinu, Osijek, F. Kuhača 11, MBS: 030167172, OIB: 57583342168 </w:t>
      </w:r>
      <w:r w:rsidR="00224AFF">
        <w:t xml:space="preserve">iznosi </w:t>
      </w:r>
      <w:r w:rsidR="00BC612C">
        <w:t>135.286,64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BC612C">
        <w:t>Aleksandar Furgala, OIB: 84277842169, Osijek, F. Kuhača 11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BC612C">
        <w:t>489</w:t>
      </w:r>
      <w:r w:rsidR="001936CA">
        <w:t>-17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BC612C">
        <w:t>13. travnja</w:t>
      </w:r>
      <w:r w:rsidR="001936CA">
        <w:t xml:space="preserve"> 2017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BC612C">
        <w:t>10/6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936CA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3EAC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96E9E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96D43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4C4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C612C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C34F9"/>
    <w:rsid w:val="00CD2BB9"/>
    <w:rsid w:val="00CE0EE4"/>
    <w:rsid w:val="00CF37F3"/>
    <w:rsid w:val="00CF63EE"/>
    <w:rsid w:val="00D03E7D"/>
    <w:rsid w:val="00D04BC2"/>
    <w:rsid w:val="00D10B07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C3D37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10B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B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B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B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B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10B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B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B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B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B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St-489/2017</izvorni_sadrzaj>
    <derivirana_varijabla naziv="DomainObject.Predmet.OznakaBroj_1">St-489/2017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PEPPERS j.d.o.o. za ugostiteljstvo i trgovinu</izvorni_sadrzaj>
    <derivirana_varijabla naziv="DomainObject.Predmet.ProtustrankaFormated_1">  PEPPERS j.d.o.o. za ugostiteljstvo i trgovinu</derivirana_varijabla>
  </DomainObject.Predmet.ProtustrankaFormated>
  <DomainObject.Predmet.ProtustrankaFormatedOIB>
    <izvorni_sadrzaj>  PEPPERS j.d.o.o. za ugostiteljstvo i trgovinu, OIB 57583342168</izvorni_sadrzaj>
    <derivirana_varijabla naziv="DomainObject.Predmet.ProtustrankaFormatedOIB_1">  PEPPERS j.d.o.o. za ugostiteljstvo i trgovinu, OIB 57583342168</derivirana_varijabla>
  </DomainObject.Predmet.ProtustrankaFormatedOIB>
  <DomainObject.Predmet.ProtustrankaFormatedWithAdress>
    <izvorni_sadrzaj> PEPPERS j.d.o.o. za ugostiteljstvo i trgovinu, Franje Kuhača 11, 31000 Osijek</izvorni_sadrzaj>
    <derivirana_varijabla naziv="DomainObject.Predmet.ProtustrankaFormatedWithAdress_1"> PEPPERS j.d.o.o. za ugostiteljstvo i trgovinu, Franje Kuhača 11, 31000 Osijek</derivirana_varijabla>
  </DomainObject.Predmet.ProtustrankaFormatedWithAdress>
  <DomainObject.Predmet.ProtustrankaFormatedWithAdressOIB>
    <izvorni_sadrzaj> PEPPERS j.d.o.o. za ugostiteljstvo i trgovinu, OIB 57583342168, Franje Kuhača 11, 31000 Osijek</izvorni_sadrzaj>
    <derivirana_varijabla naziv="DomainObject.Predmet.ProtustrankaFormatedWithAdressOIB_1"> PEPPERS j.d.o.o. za ugostiteljstvo i trgovinu, OIB 57583342168, Franje Kuhača 11, 31000 Osijek</derivirana_varijabla>
  </DomainObject.Predmet.ProtustrankaFormatedWithAdressOIB>
  <DomainObject.Predmet.ProtustrankaWithAdress>
    <izvorni_sadrzaj>PEPPERS j.d.o.o. za ugostiteljstvo i trgovinu Franje Kuhača 11, 31000 Osijek</izvorni_sadrzaj>
    <derivirana_varijabla naziv="DomainObject.Predmet.ProtustrankaWithAdress_1">PEPPERS j.d.o.o. za ugostiteljstvo i trgovinu Franje Kuhača 11, 31000 Osijek</derivirana_varijabla>
  </DomainObject.Predmet.ProtustrankaWithAdress>
  <DomainObject.Predmet.ProtustrankaWithAdressOIB>
    <izvorni_sadrzaj>PEPPERS j.d.o.o. za ugostiteljstvo i trgovinu, OIB 57583342168, Franje Kuhača 11, 31000 Osijek</izvorni_sadrzaj>
    <derivirana_varijabla naziv="DomainObject.Predmet.ProtustrankaWithAdressOIB_1">PEPPERS j.d.o.o. za ugostiteljstvo i trgovinu, OIB 57583342168, Franje Kuhača 11, 31000 Osijek</derivirana_varijabla>
  </DomainObject.Predmet.ProtustrankaWithAdressOIB>
  <DomainObject.Predmet.ProtustrankaNazivFormated>
    <izvorni_sadrzaj>PEPPERS j.d.o.o. za ugostiteljstvo i trgovinu</izvorni_sadrzaj>
    <derivirana_varijabla naziv="DomainObject.Predmet.ProtustrankaNazivFormated_1">PEPPERS j.d.o.o. za ugostiteljstvo i trgovinu</derivirana_varijabla>
  </DomainObject.Predmet.ProtustrankaNazivFormated>
  <DomainObject.Predmet.ProtustrankaNazivFormatedOIB>
    <izvorni_sadrzaj>PEPPERS j.d.o.o. za ugostiteljstvo i trgovinu, OIB 57583342168</izvorni_sadrzaj>
    <derivirana_varijabla naziv="DomainObject.Predmet.ProtustrankaNazivFormatedOIB_1">PEPPERS j.d.o.o. za ugostiteljstvo i trgovinu, OIB 57583342168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Galić</izvorni_sadrzaj>
    <derivirana_varijabla naziv="DomainObject.Predmet.Zapisnicar_1">Marija Galić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PEPPERS j.d.o.o. za ugostiteljstvo i trgovinu</item>
    </izvorni_sadrzaj>
    <derivirana_varijabla naziv="DomainObject.Predmet.ProtuStrankaListFormated_1">
      <item>PEPPERS j.d.o.o. za ugostiteljstvo i trgovinu</item>
    </derivirana_varijabla>
  </DomainObject.Predmet.ProtuStrankaListFormated>
  <DomainObject.Predmet.ProtuStrankaListFormatedOIB>
    <izvorni_sadrzaj>
      <item>PEPPERS j.d.o.o. za ugostiteljstvo i trgovinu, OIB 57583342168</item>
    </izvorni_sadrzaj>
    <derivirana_varijabla naziv="DomainObject.Predmet.ProtuStrankaListFormatedOIB_1">
      <item>PEPPERS j.d.o.o. za ugostiteljstvo i trgovinu, OIB 57583342168</item>
    </derivirana_varijabla>
  </DomainObject.Predmet.ProtuStrankaListFormatedOIB>
  <DomainObject.Predmet.ProtuStrankaListFormatedWithAdress>
    <izvorni_sadrzaj>
      <item>PEPPERS j.d.o.o. za ugostiteljstvo i trgovinu, Franje Kuhača 11, 31000 Osijek</item>
    </izvorni_sadrzaj>
    <derivirana_varijabla naziv="DomainObject.Predmet.ProtuStrankaListFormatedWithAdress_1">
      <item>PEPPERS j.d.o.o. za ugostiteljstvo i trgovinu, Franje Kuhača 11, 31000 Osijek</item>
    </derivirana_varijabla>
  </DomainObject.Predmet.ProtuStrankaListFormatedWithAdress>
  <DomainObject.Predmet.ProtuStrankaListFormatedWithAdressOIB>
    <izvorni_sadrzaj>
      <item>PEPPERS j.d.o.o. za ugostiteljstvo i trgovinu, OIB 57583342168, Franje Kuhača 11, 31000 Osijek</item>
    </izvorni_sadrzaj>
    <derivirana_varijabla naziv="DomainObject.Predmet.ProtuStrankaListFormatedWithAdressOIB_1">
      <item>PEPPERS j.d.o.o. za ugostiteljstvo i trgovinu, OIB 57583342168, Franje Kuhača 11, 31000 Osijek</item>
    </derivirana_varijabla>
  </DomainObject.Predmet.ProtuStrankaListFormatedWithAdressOIB>
  <DomainObject.Predmet.ProtuStrankaListNazivFormated>
    <izvorni_sadrzaj>
      <item>PEPPERS j.d.o.o. za ugostiteljstvo i trgovinu</item>
    </izvorni_sadrzaj>
    <derivirana_varijabla naziv="DomainObject.Predmet.ProtuStrankaListNazivFormated_1">
      <item>PEPPERS j.d.o.o. za ugostiteljstvo i trgovinu</item>
    </derivirana_varijabla>
  </DomainObject.Predmet.ProtuStrankaListNazivFormated>
  <DomainObject.Predmet.ProtuStrankaListNazivFormatedOIB>
    <izvorni_sadrzaj>
      <item>PEPPERS j.d.o.o. za ugostiteljstvo i trgovinu, OIB 57583342168</item>
    </izvorni_sadrzaj>
    <derivirana_varijabla naziv="DomainObject.Predmet.ProtuStrankaListNazivFormatedOIB_1">
      <item>PEPPERS j.d.o.o. za ugostiteljstvo i trgovinu, OIB 57583342168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PEPPERS j.d.o.o. za ugostiteljstvo i trgovinu</izvorni_sadrzaj>
    <derivirana_varijabla naziv="DomainObject.Predmet.ProtustrankaIDrugi_1">PEPPERS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PEPPERS j.d.o.o. za ugostiteljstvo i trgovinu, OIB 57583342168, Franje Kuhača 11, 31000 Osijek</izvorni_sadrzaj>
    <derivirana_varijabla naziv="DomainObject.Predmet.ProtustrankaIDrugiAdressOIB_1">PEPPERS j.d.o.o. za ugostiteljstvo i trgovinu, OIB 57583342168, Franje Kuhača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PEPPERS j.d.o.o. za ugostiteljstvo i trgovinu</item>
    </izvorni_sadrzaj>
    <derivirana_varijabla naziv="DomainObject.Predmet.SudioniciListNaziv_1">
      <item>FINA RC OSIJEK</item>
      <item>PEPPERS j.d.o.o. za ugostiteljstvo i trgovinu</item>
    </derivirana_varijabla>
  </DomainObject.Predmet.SudioniciListNaziv>
  <DomainObject.Predmet.SudioniciListAdressOIB>
    <izvorni_sadrzaj>
      <item>FINA RC OSIJEK, OIB 85821130368</item>
      <item>PEPPERS j.d.o.o. za ugostiteljstvo i trgovinu, OIB 57583342168, Franje Kuhača 11,31000 Osijek</item>
    </izvorni_sadrzaj>
    <derivirana_varijabla naziv="DomainObject.Predmet.SudioniciListAdressOIB_1">
      <item>FINA RC OSIJEK, OIB 85821130368</item>
      <item>PEPPERS j.d.o.o. za ugostiteljstvo i trgovinu, OIB 57583342168, Franje Kuhača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57583342168</item>
    </izvorni_sadrzaj>
    <derivirana_varijabla naziv="DomainObject.Predmet.SudioniciListNazivOIB_1">
      <item>, OIB 85821130368</item>
      <item>, OIB 57583342168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1928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2017-04-13T11:06:00Z</dcterms:created>
  <dc:creator>Korisnik</dc:creator>
  <cp:lastModifiedBy>Žana Bem</cp:lastModifiedBy>
  <cp:lastPrinted>2016-10-19T08:05:00Z</cp:lastPrinted>
  <dcterms:modified xmlns:xsi="http://www.w3.org/2001/XMLSchema-instance" xsi:type="dcterms:W3CDTF">2017-04-13T11:07:00Z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