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c946" w14:paraId="7eec946" w:rsidRDefault="00AF6D8F" w:rsidP="00AF6D8F" w:rsidR="00AF6D8F">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1.St-74/2013</w:t>
      </w:r>
    </w:p>
    <w:p w:rsidRDefault="00AF6D8F" w:rsidP="00AF6D8F" w:rsidR="00AF6D8F">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F6D8F" w:rsidP="00AF6D8F" w:rsidR="00AF6D8F">
      <w:pPr>
        <w:spacing w:after="0"/>
        <w:rPr>
          <w:rFonts w:cs="Times New Roman" w:eastAsia="Times New Roman"/>
          <w:b/>
          <w:lang w:eastAsia="hr-HR"/>
        </w:rPr>
      </w:pPr>
    </w:p>
    <w:p w:rsidRDefault="00AF6D8F" w:rsidP="00AF6D8F" w:rsidR="00AF6D8F">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AF6D8F" w:rsidP="00AF6D8F" w:rsidR="00AF6D8F">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AF6D8F" w:rsidP="00AF6D8F" w:rsidR="00AF6D8F">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AF6D8F" w:rsidP="00AF6D8F" w:rsidR="00AF6D8F">
      <w:pPr>
        <w:spacing w:after="0"/>
        <w:rPr>
          <w:rFonts w:cs="Times New Roman" w:eastAsia="Times New Roman"/>
          <w:lang w:eastAsia="hr-HR"/>
        </w:rPr>
      </w:pPr>
      <w:r>
        <w:rPr>
          <w:rFonts w:cs="Times New Roman" w:eastAsia="Times New Roman"/>
          <w:lang w:eastAsia="hr-HR"/>
        </w:rPr>
        <w:tab/>
      </w:r>
    </w:p>
    <w:p w:rsidRDefault="00AF6D8F" w:rsidP="00AF6D8F" w:rsidR="00AF6D8F">
      <w:pPr>
        <w:spacing w:after="0"/>
        <w:jc w:val="center"/>
        <w:rPr>
          <w:rFonts w:cs="Times New Roman" w:eastAsia="Times New Roman"/>
          <w:b/>
          <w:lang w:eastAsia="hr-HR"/>
        </w:rPr>
      </w:pPr>
      <w:r>
        <w:rPr>
          <w:rFonts w:cs="Times New Roman" w:eastAsia="Times New Roman"/>
          <w:b/>
          <w:lang w:eastAsia="hr-HR"/>
        </w:rPr>
        <w:t>Z A K LJ U Č A K</w:t>
      </w:r>
    </w:p>
    <w:p w:rsidRDefault="00AF6D8F" w:rsidP="00AF6D8F" w:rsidR="00AF6D8F">
      <w:pPr>
        <w:spacing w:after="0"/>
        <w:jc w:val="center"/>
        <w:rPr>
          <w:rFonts w:cs="Times New Roman" w:eastAsia="Times New Roman"/>
          <w:b/>
          <w:lang w:eastAsia="hr-HR"/>
        </w:rPr>
      </w:pPr>
    </w:p>
    <w:p w:rsidRDefault="00AF6D8F" w:rsidP="00AF6D8F" w:rsidR="00AF6D8F">
      <w:pPr>
        <w:spacing w:after="0"/>
        <w:rPr>
          <w:rFonts w:cs="Times New Roman" w:eastAsia="Times New Roman"/>
          <w:lang w:eastAsia="hr-HR"/>
        </w:rPr>
      </w:pPr>
    </w:p>
    <w:p w:rsidRDefault="00AF6D8F" w:rsidP="00AF6D8F" w:rsidR="00AF6D8F">
      <w:pPr>
        <w:spacing w:after="0"/>
        <w:ind w:firstLine="708"/>
        <w:jc w:val="both"/>
        <w:rPr>
          <w:rFonts w:cs="Times New Roman" w:eastAsia="Times New Roman"/>
          <w:lang w:eastAsia="hr-HR"/>
        </w:rPr>
      </w:pPr>
      <w:r>
        <w:rPr>
          <w:rFonts w:cs="Times New Roman" w:eastAsia="Times New Roman"/>
          <w:lang w:eastAsia="hr-HR"/>
        </w:rPr>
        <w:t xml:space="preserve">Trgovački sud u Splitu, po  sucu ovog suda Velimiru Vukoviću kao stečajnom sucu,  u stečajnom postupku nad stečajnim dužnikom </w:t>
      </w:r>
      <w:proofErr w:type="spellStart"/>
      <w:r>
        <w:t>S.T</w:t>
      </w:r>
      <w:proofErr w:type="spellEnd"/>
      <w:r>
        <w:t>. ULAGANJA d.o.o. Split, Kneza Mislava 3., OIB: 95204880229, d</w:t>
      </w:r>
      <w:r>
        <w:rPr>
          <w:rFonts w:cs="Times New Roman" w:eastAsia="Times New Roman"/>
          <w:lang w:eastAsia="hr-HR"/>
        </w:rPr>
        <w:t xml:space="preserve">ana 29. prosinca 2016. godine,  </w:t>
      </w:r>
    </w:p>
    <w:p w:rsidRDefault="00AF6D8F" w:rsidP="00AF6D8F" w:rsidR="00AF6D8F">
      <w:pPr>
        <w:tabs>
          <w:tab w:pos="6810" w:val="left"/>
        </w:tabs>
        <w:spacing w:after="0"/>
        <w:jc w:val="both"/>
        <w:rPr>
          <w:rFonts w:cs="Times New Roman" w:eastAsia="Times New Roman"/>
          <w:lang w:eastAsia="hr-HR"/>
        </w:rPr>
      </w:pPr>
    </w:p>
    <w:p w:rsidRDefault="00AF6D8F" w:rsidP="00AF6D8F" w:rsidR="00AF6D8F">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AF6D8F" w:rsidP="00AF6D8F" w:rsidR="00AF6D8F">
      <w:pPr>
        <w:spacing w:after="0"/>
        <w:jc w:val="center"/>
        <w:rPr>
          <w:rFonts w:cs="Times New Roman" w:eastAsia="Times New Roman"/>
          <w:bCs/>
          <w:lang w:eastAsia="hr-HR"/>
        </w:rPr>
      </w:pPr>
      <w:r>
        <w:t xml:space="preserve">   </w:t>
      </w:r>
    </w:p>
    <w:p w:rsidRDefault="00AF6D8F" w:rsidP="00AF6D8F" w:rsidR="00AF6D8F">
      <w:pPr>
        <w:pStyle w:val="Tijeloteksta-uvlaka2"/>
        <w:ind w:firstLine="0"/>
        <w:rPr>
          <w:rFonts w:cstheme="minorBidi"/>
        </w:rPr>
      </w:pPr>
      <w:r>
        <w:t>I.</w:t>
      </w:r>
      <w:r>
        <w:tab/>
        <w:t>Određuje se treće ročište za prodaju  u stečajnom postupku  uz odgovarajuću primjenu odredbi  Ovršnog zakona nekretnina stečajnog dužnika,  i to:</w:t>
      </w:r>
    </w:p>
    <w:p w:rsidRDefault="00AF6D8F" w:rsidP="00AF6D8F" w:rsidR="00AF6D8F">
      <w:pPr>
        <w:pStyle w:val="Tijeloteksta-uvlaka2"/>
        <w:ind w:firstLine="0"/>
      </w:pPr>
    </w:p>
    <w:p w:rsidRDefault="00AF6D8F" w:rsidP="00AF6D8F" w:rsidR="00AF6D8F">
      <w:pPr>
        <w:ind w:firstLine="708"/>
      </w:pPr>
      <w:r>
        <w:t xml:space="preserve">a).8.ETAŽA 65/3787, 1.dijela, koji je suvlasnički dio povezan sa posebnim dijelom zgrade, a koji u naravi predstavlja poslovni prostor u površni od 65,36 m2 označen brojem 12. u prizemlju koji se nalazi na nekretnini označenoj kao čest. </w:t>
      </w:r>
      <w:proofErr w:type="spellStart"/>
      <w:r>
        <w:t>zem</w:t>
      </w:r>
      <w:proofErr w:type="spellEnd"/>
      <w:r>
        <w:t xml:space="preserve">. 5457/25 i čest. </w:t>
      </w:r>
      <w:proofErr w:type="spellStart"/>
      <w:r>
        <w:t>zem</w:t>
      </w:r>
      <w:proofErr w:type="spellEnd"/>
      <w:r>
        <w:t>. 5457/9 , pod uložak 8., ZU 14955 k.o.Split i</w:t>
      </w:r>
    </w:p>
    <w:p w:rsidRDefault="00AF6D8F" w:rsidP="00AF6D8F" w:rsidR="00AF6D8F">
      <w:pPr>
        <w:ind w:firstLine="708"/>
      </w:pPr>
      <w:r>
        <w:t xml:space="preserve">b).17.ETAŽA 68/3787, 1. dijela koji je suvlasnički dio povezan s </w:t>
      </w:r>
      <w:proofErr w:type="spellStart"/>
      <w:r>
        <w:t>posebenim</w:t>
      </w:r>
      <w:proofErr w:type="spellEnd"/>
      <w:r>
        <w:t xml:space="preserve"> dijelom zgrade koji u naravi predstavlja poslovni </w:t>
      </w:r>
      <w:proofErr w:type="spellStart"/>
      <w:r>
        <w:t>prsotor</w:t>
      </w:r>
      <w:proofErr w:type="spellEnd"/>
      <w:r>
        <w:t xml:space="preserve"> u površini od 67,50 m2, označen brojem 11.c., položen u prizemlju koje se nalazi na nekretnini označenoj kao </w:t>
      </w:r>
      <w:proofErr w:type="spellStart"/>
      <w:r>
        <w:t>čest.zem</w:t>
      </w:r>
      <w:proofErr w:type="spellEnd"/>
      <w:r>
        <w:t xml:space="preserve">. 5457/25 i čest. </w:t>
      </w:r>
      <w:proofErr w:type="spellStart"/>
      <w:r>
        <w:t>zem</w:t>
      </w:r>
      <w:proofErr w:type="spellEnd"/>
      <w:r>
        <w:t>. 5457/9 , pod uložak 8., ZU 14955 k.o.Split.</w:t>
      </w:r>
    </w:p>
    <w:p w:rsidRDefault="00AF6D8F" w:rsidP="00AF6D8F" w:rsidR="00AF6D8F">
      <w:pPr>
        <w:pStyle w:val="Tijeloteksta-uvlaka2"/>
        <w:numPr>
          <w:ilvl w:val="0"/>
          <w:numId w:val="1"/>
        </w:numPr>
      </w:pPr>
      <w:r>
        <w:t>Utvrđena vrijednost predmetnih nekretnina  pobliže označenih u točki  I  zaključka je  112.331,25 EUR-a prema srednjem tečaju EUR/kn na dan donošenja rješenja o prodaji nekretnina u stečajnom postupku.</w:t>
      </w:r>
    </w:p>
    <w:p w:rsidRDefault="00AF6D8F" w:rsidP="00AF6D8F" w:rsidR="00AF6D8F">
      <w:pPr>
        <w:pStyle w:val="Tijeloteksta-uvlaka2"/>
        <w:ind w:firstLine="0" w:left="1065"/>
      </w:pPr>
    </w:p>
    <w:p w:rsidRDefault="00AF6D8F" w:rsidP="00AF6D8F" w:rsidR="00AF6D8F">
      <w:pPr>
        <w:pStyle w:val="Tijeloteksta-uvlaka2"/>
        <w:ind w:firstLine="705"/>
      </w:pPr>
      <w:r>
        <w:rPr>
          <w:rFonts w:eastAsia="Times New Roman"/>
          <w:lang w:eastAsia="hr-HR"/>
        </w:rPr>
        <w:t xml:space="preserve">Na  naprijed opisanoj nekretnini označenoj kao </w:t>
      </w:r>
      <w:proofErr w:type="spellStart"/>
      <w:r>
        <w:t>čest.zem</w:t>
      </w:r>
      <w:proofErr w:type="spellEnd"/>
      <w:r>
        <w:t xml:space="preserve">. 5457/25 i čest. </w:t>
      </w:r>
      <w:proofErr w:type="spellStart"/>
      <w:r>
        <w:t>zem</w:t>
      </w:r>
      <w:proofErr w:type="spellEnd"/>
      <w:r>
        <w:t>. 5457/9 , pod uložak 8., ZU 14955 k.o.Split</w:t>
      </w:r>
      <w:r>
        <w:rPr>
          <w:rFonts w:eastAsia="Times New Roman"/>
          <w:lang w:eastAsia="hr-HR"/>
        </w:rPr>
        <w:t xml:space="preserve"> upisano je založno-</w:t>
      </w:r>
      <w:proofErr w:type="spellStart"/>
      <w:r>
        <w:rPr>
          <w:rFonts w:eastAsia="Times New Roman"/>
          <w:lang w:eastAsia="hr-HR"/>
        </w:rPr>
        <w:t>razlučno</w:t>
      </w:r>
      <w:proofErr w:type="spellEnd"/>
      <w:r>
        <w:rPr>
          <w:rFonts w:eastAsia="Times New Roman"/>
          <w:lang w:eastAsia="hr-HR"/>
        </w:rPr>
        <w:t xml:space="preserve"> pravo u korist ASPER  CONSULT d.o.o. Split,OIB: 60038477581</w:t>
      </w:r>
    </w:p>
    <w:p w:rsidRDefault="00AF6D8F" w:rsidP="00AF6D8F" w:rsidR="00AF6D8F">
      <w:pPr>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lang w:eastAsia="hr-HR"/>
        </w:rPr>
        <w:tab/>
      </w:r>
    </w:p>
    <w:p w:rsidRDefault="00AF6D8F" w:rsidP="00AF6D8F" w:rsidR="00AF6D8F">
      <w:pPr>
        <w:pStyle w:val="Tijeloteksta-uvlaka2"/>
        <w:ind w:firstLine="0"/>
        <w:rPr>
          <w:rFonts w:cstheme="minorBidi"/>
        </w:rPr>
      </w:pPr>
      <w:r>
        <w:t>II.</w:t>
      </w:r>
      <w:r>
        <w:tab/>
        <w:t>NAČIN PRODAJE:</w:t>
      </w:r>
    </w:p>
    <w:p w:rsidRDefault="00AF6D8F" w:rsidP="00AF6D8F" w:rsidR="00AF6D8F">
      <w:pPr>
        <w:pStyle w:val="Tijeloteksta-uvlaka2"/>
        <w:ind w:firstLine="0" w:left="540"/>
      </w:pPr>
    </w:p>
    <w:p w:rsidRDefault="00AF6D8F" w:rsidP="00AF6D8F" w:rsidR="00AF6D8F">
      <w:pPr>
        <w:pStyle w:val="Tijeloteksta-uvlaka2"/>
        <w:ind w:firstLine="0" w:left="1260"/>
      </w:pPr>
      <w:r>
        <w:t xml:space="preserve">Nekretnine  pobliže označene u </w:t>
      </w:r>
      <w:proofErr w:type="spellStart"/>
      <w:r>
        <w:t>toč</w:t>
      </w:r>
      <w:proofErr w:type="spellEnd"/>
      <w:r>
        <w:t>. I. zaključka prodavat će se  u stečajnom postupku usmenom javnom dražbom.</w:t>
      </w:r>
    </w:p>
    <w:p w:rsidRDefault="00AF6D8F" w:rsidP="00AF6D8F" w:rsidR="00AF6D8F">
      <w:pPr>
        <w:pStyle w:val="Tijeloteksta-uvlaka2"/>
        <w:ind w:firstLine="0" w:left="1260"/>
      </w:pPr>
    </w:p>
    <w:p w:rsidRDefault="00AF6D8F" w:rsidP="00AF6D8F" w:rsidR="00AF6D8F">
      <w:pPr>
        <w:pStyle w:val="Tijeloteksta-uvlaka2"/>
        <w:ind w:firstLine="0" w:left="1260"/>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Pr>
          <w:b/>
        </w:rPr>
        <w:t>18. siječnja 201</w:t>
      </w:r>
      <w:r w:rsidR="003C4D08">
        <w:rPr>
          <w:b/>
        </w:rPr>
        <w:t>7</w:t>
      </w:r>
      <w:r>
        <w:rPr>
          <w:b/>
        </w:rPr>
        <w:t>. godine u 12,00 sati.</w:t>
      </w:r>
    </w:p>
    <w:p w:rsidRDefault="00AF6D8F" w:rsidP="00AF6D8F" w:rsidR="00AF6D8F">
      <w:pPr>
        <w:pStyle w:val="Tijeloteksta-uvlaka2"/>
        <w:ind w:firstLine="0" w:left="1260"/>
      </w:pPr>
    </w:p>
    <w:p w:rsidRDefault="00AF6D8F" w:rsidP="00AF6D8F" w:rsidR="00AF6D8F">
      <w:pPr>
        <w:pStyle w:val="Tijeloteksta-uvlaka2"/>
        <w:ind w:firstLine="0" w:left="1260"/>
        <w:rPr>
          <w:b/>
        </w:rPr>
      </w:pPr>
      <w:r>
        <w:lastRenderedPageBreak/>
        <w:tab/>
      </w:r>
      <w:r>
        <w:tab/>
      </w:r>
      <w:r>
        <w:tab/>
      </w:r>
      <w:r>
        <w:tab/>
      </w:r>
      <w:r>
        <w:tab/>
        <w:t>2</w:t>
      </w:r>
      <w:r>
        <w:tab/>
      </w:r>
      <w:r>
        <w:tab/>
      </w:r>
      <w:r>
        <w:tab/>
      </w:r>
      <w:r>
        <w:tab/>
      </w:r>
      <w:r>
        <w:rPr>
          <w:b/>
        </w:rPr>
        <w:t>1.St-74/2013</w:t>
      </w:r>
    </w:p>
    <w:p w:rsidRDefault="00AF6D8F" w:rsidP="00AF6D8F" w:rsidR="00AF6D8F">
      <w:pPr>
        <w:pStyle w:val="Tijeloteksta-uvlaka2"/>
        <w:ind w:firstLine="0" w:left="1260"/>
      </w:pPr>
    </w:p>
    <w:p w:rsidRDefault="00AF6D8F" w:rsidP="00AF6D8F" w:rsidR="00AF6D8F">
      <w:pPr>
        <w:pStyle w:val="Tijeloteksta-uvlaka2"/>
        <w:ind w:firstLine="0" w:left="1260"/>
      </w:pPr>
      <w:r>
        <w:t>Ročište će se održati  i ako na njemu sudjeluje samo jedan ponuditelj.</w:t>
      </w:r>
    </w:p>
    <w:p w:rsidRDefault="00AF6D8F" w:rsidP="00AF6D8F" w:rsidR="00AF6D8F">
      <w:pPr>
        <w:pStyle w:val="Tijeloteksta-uvlaka2"/>
        <w:ind w:firstLine="0" w:left="540"/>
      </w:pPr>
    </w:p>
    <w:p w:rsidRDefault="00AF6D8F" w:rsidP="00AF6D8F" w:rsidR="00AF6D8F">
      <w:pPr>
        <w:pStyle w:val="Tijeloteksta-uvlaka2"/>
        <w:ind w:firstLine="0"/>
      </w:pPr>
      <w:r>
        <w:t>III.</w:t>
      </w:r>
      <w:r>
        <w:tab/>
        <w:t>Ovaj zaključak o prodaji   objavit će se na mrežnoj stranici- e oglasna ploča Trgovačkog suda u Splitu,  te oglas o prodaji  u dnevnom tisku.</w:t>
      </w:r>
    </w:p>
    <w:p w:rsidRDefault="00AF6D8F" w:rsidP="00AF6D8F" w:rsidR="00AF6D8F">
      <w:pPr>
        <w:pStyle w:val="Tijeloteksta-uvlaka2"/>
        <w:ind w:firstLine="0"/>
      </w:pPr>
    </w:p>
    <w:p w:rsidRDefault="00AF6D8F" w:rsidP="00AF6D8F" w:rsidR="00AF6D8F">
      <w:pPr>
        <w:ind w:firstLine="708"/>
        <w:jc w:val="both"/>
      </w:pPr>
      <w:r>
        <w:t xml:space="preserve">Stečajna upraviteljica će Hrvatskoj gospodarskoj komori Zagreb i Visokom trgovačkom sudu Republike Hrvatske u Zagrebu dostaviti podatke o nekretninama  koje su predmet prodaje.  </w:t>
      </w:r>
    </w:p>
    <w:p w:rsidRDefault="00AF6D8F" w:rsidP="00AF6D8F" w:rsidR="00AF6D8F">
      <w:pPr>
        <w:ind w:left="720"/>
        <w:jc w:val="both"/>
      </w:pPr>
      <w:r>
        <w:rPr>
          <w:bCs/>
        </w:rPr>
        <w:t>IV .</w:t>
      </w:r>
      <w:r>
        <w:t xml:space="preserve"> UVJETI PRODAJE:</w:t>
      </w:r>
    </w:p>
    <w:p w:rsidRDefault="00AF6D8F" w:rsidP="00AF6D8F" w:rsidR="00AF6D8F">
      <w:pPr>
        <w:numPr>
          <w:ilvl w:val="0"/>
          <w:numId w:val="2"/>
        </w:numPr>
        <w:spacing w:after="0"/>
        <w:jc w:val="both"/>
      </w:pPr>
      <w:r>
        <w:t xml:space="preserve">Nekretnine koje su predmet prodaje slobodne su od osoba i stvari trećih osoba. </w:t>
      </w:r>
    </w:p>
    <w:p w:rsidRDefault="00AF6D8F" w:rsidP="00AF6D8F" w:rsidR="00AF6D8F">
      <w:pPr>
        <w:jc w:val="both"/>
      </w:pPr>
    </w:p>
    <w:p w:rsidRDefault="00AF6D8F" w:rsidP="00AF6D8F" w:rsidR="00AF6D8F">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AF6D8F" w:rsidP="00AF6D8F" w:rsidR="00AF6D8F">
      <w:pPr>
        <w:ind w:left="720"/>
        <w:jc w:val="both"/>
      </w:pPr>
    </w:p>
    <w:p w:rsidRDefault="00AF6D8F" w:rsidP="00AF6D8F" w:rsidR="00AF6D8F">
      <w:pPr>
        <w:numPr>
          <w:ilvl w:val="0"/>
          <w:numId w:val="2"/>
        </w:numPr>
        <w:spacing w:after="0"/>
        <w:jc w:val="both"/>
      </w:pPr>
      <w:r>
        <w:t xml:space="preserve">Nekretnine iz  </w:t>
      </w:r>
      <w:proofErr w:type="spellStart"/>
      <w:r>
        <w:t>toč</w:t>
      </w:r>
      <w:proofErr w:type="spellEnd"/>
      <w:r>
        <w:t>. I.  zaključka prodavat će se na  trećem ročištu za dražbu  po početnoj cijeni koja je jednaka utvrđenim vrijednostima nekretnina  i ispod te cijene ne mogu se  prodati na trećem ročištu.</w:t>
      </w:r>
    </w:p>
    <w:p w:rsidRDefault="00AF6D8F" w:rsidP="00AF6D8F" w:rsidR="00AF6D8F">
      <w:pPr>
        <w:spacing w:after="0"/>
        <w:ind w:left="1080"/>
        <w:jc w:val="both"/>
      </w:pPr>
    </w:p>
    <w:p w:rsidRDefault="00AF6D8F" w:rsidP="00AF6D8F" w:rsidR="00AF6D8F">
      <w:pPr>
        <w:ind w:left="1080"/>
        <w:jc w:val="both"/>
      </w:pPr>
      <w:r>
        <w:t xml:space="preserve">Ako se nekretnine ne prodaju  na trećem ročištu za prodaju po utvrđenim vrijednostima na narednim ročištima za prodaju mogu se prodati  za nižu vrijednost koju zaključkom odredi stečajni sudac. </w:t>
      </w:r>
    </w:p>
    <w:p w:rsidRDefault="00AF6D8F" w:rsidP="00AF6D8F" w:rsidR="00AF6D8F">
      <w:pPr>
        <w:numPr>
          <w:ilvl w:val="0"/>
          <w:numId w:val="2"/>
        </w:numPr>
        <w:spacing w:after="0"/>
        <w:jc w:val="both"/>
      </w:pPr>
      <w:r>
        <w:t xml:space="preserve">Sve poreze i pristojbe u svezi s prodajom  nekretnina snosi kupac. </w:t>
      </w:r>
    </w:p>
    <w:p w:rsidRDefault="00AF6D8F" w:rsidP="00AF6D8F" w:rsidR="00AF6D8F">
      <w:pPr>
        <w:spacing w:after="0"/>
        <w:ind w:left="1080"/>
        <w:jc w:val="both"/>
      </w:pPr>
    </w:p>
    <w:p w:rsidRDefault="00AF6D8F" w:rsidP="00AF6D8F" w:rsidR="00AF6D8F">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18. siječnja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St-74/2013 i dokaz o tome predočile stečajnom sucu prije početka dražbe,  ili stečajnom sucu prilože bankarsku garanciju  bonitetne banke  na prvi poziv za navedene  iznose   osiguranja.</w:t>
      </w:r>
    </w:p>
    <w:p w:rsidRDefault="00AF6D8F" w:rsidP="00AF6D8F" w:rsidR="00AF6D8F">
      <w:pPr>
        <w:spacing w:after="0"/>
        <w:ind w:left="1080"/>
        <w:jc w:val="both"/>
      </w:pPr>
    </w:p>
    <w:p w:rsidRDefault="00AF6D8F" w:rsidP="00AF6D8F" w:rsidR="00AF6D8F">
      <w:pPr>
        <w:ind w:left="1080"/>
        <w:jc w:val="both"/>
      </w:pPr>
      <w:r>
        <w:t>Punomoćnici ponuditelja mogu sudjelovati na dražbi samo uz ovjerenu specijalnu punomoć.</w:t>
      </w:r>
    </w:p>
    <w:p w:rsidRDefault="00AF6D8F" w:rsidP="00AF6D8F" w:rsidR="00AF6D8F">
      <w:pPr>
        <w:ind w:left="1080"/>
        <w:jc w:val="both"/>
      </w:pPr>
      <w:r>
        <w:t>Sudionicima dražbe koji ne uspiju u nadmetanju osiguranje  odnosno bankarska garancija vratit će se  odmah nakon zaključenja javne dražbe.</w:t>
      </w:r>
    </w:p>
    <w:p w:rsidRDefault="00AF6D8F" w:rsidP="00AF6D8F" w:rsidR="00AF6D8F">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St-74/2013.</w:t>
      </w:r>
    </w:p>
    <w:p w:rsidRDefault="00AF6D8F" w:rsidP="00AF6D8F" w:rsidR="00AF6D8F">
      <w:pPr>
        <w:spacing w:after="0"/>
        <w:jc w:val="both"/>
      </w:pPr>
    </w:p>
    <w:p w:rsidRDefault="00AF6D8F" w:rsidP="00AF6D8F" w:rsidR="00AF6D8F">
      <w:pPr>
        <w:spacing w:after="0"/>
        <w:jc w:val="both"/>
      </w:pPr>
    </w:p>
    <w:p w:rsidRDefault="00AF6D8F" w:rsidP="00AF6D8F" w:rsidR="00AF6D8F">
      <w:pPr>
        <w:spacing w:after="0"/>
        <w:ind w:left="4248"/>
        <w:jc w:val="both"/>
        <w:rPr>
          <w:b/>
        </w:rPr>
      </w:pPr>
      <w:r>
        <w:t>3</w:t>
      </w:r>
      <w:r>
        <w:tab/>
      </w:r>
      <w:r>
        <w:tab/>
      </w:r>
      <w:r>
        <w:tab/>
      </w:r>
      <w:r>
        <w:tab/>
      </w:r>
      <w:r>
        <w:rPr>
          <w:b/>
        </w:rPr>
        <w:t>1.St-74/2013</w:t>
      </w:r>
    </w:p>
    <w:p w:rsidRDefault="00AF6D8F" w:rsidP="00AF6D8F" w:rsidR="00AF6D8F">
      <w:pPr>
        <w:spacing w:after="0"/>
        <w:jc w:val="both"/>
      </w:pPr>
    </w:p>
    <w:p w:rsidRDefault="00AF6D8F" w:rsidP="00AF6D8F" w:rsidR="00AF6D8F">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AF6D8F" w:rsidP="00AF6D8F" w:rsidR="00AF6D8F">
      <w:pPr>
        <w:jc w:val="both"/>
      </w:pPr>
      <w:r>
        <w:tab/>
        <w:t xml:space="preserve">      Nekretnine će se  rješenjem o dosudi dosuditi kupcu koji ponudi najpovoljniju cijenu. </w:t>
      </w:r>
    </w:p>
    <w:p w:rsidRDefault="00AF6D8F" w:rsidP="00AF6D8F" w:rsidR="00AF6D8F">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AF6D8F" w:rsidP="00AF6D8F" w:rsidR="00AF6D8F">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AF6D8F" w:rsidP="00AF6D8F" w:rsidR="00AF6D8F">
      <w:pPr>
        <w:spacing w:after="0"/>
        <w:ind w:left="1080"/>
        <w:jc w:val="both"/>
      </w:pPr>
    </w:p>
    <w:p w:rsidRDefault="00AF6D8F" w:rsidP="00AF6D8F" w:rsidR="00AF6D8F">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AF6D8F" w:rsidP="00AF6D8F" w:rsidR="00AF6D8F">
      <w:pPr>
        <w:spacing w:after="0"/>
        <w:ind w:left="1080"/>
        <w:jc w:val="both"/>
        <w:rPr>
          <w:b/>
          <w:sz w:val="28"/>
          <w:szCs w:val="28"/>
        </w:rPr>
      </w:pPr>
    </w:p>
    <w:p w:rsidRDefault="00AF6D8F" w:rsidP="00AF6D8F" w:rsidR="00AF6D8F">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AF6D8F" w:rsidP="00AF6D8F" w:rsidR="00AF6D8F">
      <w:pPr>
        <w:spacing w:after="0"/>
        <w:ind w:left="1080"/>
        <w:jc w:val="both"/>
      </w:pPr>
    </w:p>
    <w:p w:rsidRDefault="00AF6D8F" w:rsidP="00AF6D8F" w:rsidR="00AF6D8F">
      <w:pPr>
        <w:numPr>
          <w:ilvl w:val="0"/>
          <w:numId w:val="2"/>
        </w:numPr>
        <w:spacing w:after="0"/>
        <w:jc w:val="both"/>
      </w:pPr>
      <w:r>
        <w:t xml:space="preserve">Prodaja se obavlja po načelu „viđeno – kupljeno“, što isključuje sve naknadne prigovore kupca. </w:t>
      </w:r>
    </w:p>
    <w:p w:rsidRDefault="00AF6D8F" w:rsidP="00AF6D8F" w:rsidR="00AF6D8F">
      <w:pPr>
        <w:spacing w:after="0"/>
        <w:ind w:left="1080"/>
        <w:jc w:val="both"/>
      </w:pPr>
    </w:p>
    <w:p w:rsidRDefault="00AF6D8F" w:rsidP="00AF6D8F" w:rsidR="00AF6D8F">
      <w:pPr>
        <w:numPr>
          <w:ilvl w:val="0"/>
          <w:numId w:val="2"/>
        </w:numPr>
        <w:spacing w:after="0"/>
        <w:jc w:val="both"/>
      </w:pPr>
      <w:r>
        <w:t xml:space="preserve">Osobe  zainteresirane za kupnju mogu razgledati nekretnine  koje su predmet  prodaje svakim radnim danom po prethodnom dogovoru sa stečajnom upraviteljicom Mira </w:t>
      </w:r>
      <w:proofErr w:type="spellStart"/>
      <w:r>
        <w:t>Hajdić</w:t>
      </w:r>
      <w:proofErr w:type="spellEnd"/>
      <w:r>
        <w:t xml:space="preserve"> iz Splita, </w:t>
      </w:r>
      <w:proofErr w:type="spellStart"/>
      <w:r>
        <w:t>Smiljanićeva</w:t>
      </w:r>
      <w:proofErr w:type="spellEnd"/>
      <w:r>
        <w:t xml:space="preserve"> 2.  mob.br: 098 265-928. Kod stečajne upraviteljice  može se dobiti na uvid  sva raspoloživa dokumentacija koja se odnosi na nekretnine koje su predmet  prodaje.</w:t>
      </w:r>
    </w:p>
    <w:p w:rsidRDefault="00AF6D8F" w:rsidP="00AF6D8F" w:rsidR="00AF6D8F">
      <w:pPr>
        <w:pStyle w:val="Tijeloteksta-uvlaka2"/>
        <w:ind w:firstLine="0" w:left="540"/>
      </w:pPr>
    </w:p>
    <w:p w:rsidRDefault="00AF6D8F" w:rsidP="00AF6D8F" w:rsidR="00AF6D8F">
      <w:pPr>
        <w:tabs>
          <w:tab w:pos="1260" w:val="left"/>
        </w:tabs>
        <w:ind w:firstLine="540"/>
        <w:jc w:val="center"/>
      </w:pPr>
      <w:r>
        <w:t>Obrazloženje :</w:t>
      </w:r>
    </w:p>
    <w:p w:rsidRDefault="00AF6D8F" w:rsidP="00AF6D8F" w:rsidR="00AF6D8F">
      <w:pPr>
        <w:jc w:val="both"/>
      </w:pPr>
      <w:r>
        <w:tab/>
      </w:r>
      <w:r>
        <w:rPr>
          <w:lang w:eastAsia="hr-HR"/>
        </w:rPr>
        <w:t xml:space="preserve">Rješenjem ovog suda br. 4. St-74/2013 od 16. siječnja 2014. godine otvoren stečajni postupak nad stečajnim dužnikom </w:t>
      </w:r>
      <w:proofErr w:type="spellStart"/>
      <w:r>
        <w:t>S.T</w:t>
      </w:r>
      <w:proofErr w:type="spellEnd"/>
      <w:r>
        <w:t>. ULAGANJA d.o.o. Split, Kneza Mislava 3., OIB: 95204880229</w:t>
      </w:r>
      <w:r>
        <w:rPr>
          <w:lang w:eastAsia="hr-HR"/>
        </w:rPr>
        <w:t xml:space="preserve"> . </w:t>
      </w:r>
    </w:p>
    <w:p w:rsidRDefault="00AF6D8F" w:rsidP="00AF6D8F" w:rsidR="00AF6D8F">
      <w:pPr>
        <w:pStyle w:val="Tijeloteksta-uvlaka3"/>
        <w:ind w:left="0"/>
      </w:pPr>
      <w:r>
        <w:rPr>
          <w:lang w:eastAsia="hr-HR"/>
        </w:rPr>
        <w:t xml:space="preserve">Istim rješenjem za stečajnog upravitelja imenovana je  Mira </w:t>
      </w:r>
      <w:proofErr w:type="spellStart"/>
      <w:r>
        <w:rPr>
          <w:lang w:eastAsia="hr-HR"/>
        </w:rPr>
        <w:t>Hajdić</w:t>
      </w:r>
      <w:proofErr w:type="spellEnd"/>
      <w:r>
        <w:rPr>
          <w:lang w:eastAsia="hr-HR"/>
        </w:rPr>
        <w:t xml:space="preserve"> dipl. oec. iz Splita,  </w:t>
      </w:r>
      <w:proofErr w:type="spellStart"/>
      <w:r>
        <w:rPr>
          <w:lang w:eastAsia="hr-HR"/>
        </w:rPr>
        <w:t>Smiljanićeva</w:t>
      </w:r>
      <w:proofErr w:type="spellEnd"/>
      <w:r>
        <w:rPr>
          <w:lang w:eastAsia="hr-HR"/>
        </w:rPr>
        <w:t xml:space="preserve"> 2., OIB: 33624188331</w:t>
      </w:r>
      <w:r>
        <w:t>.</w:t>
      </w:r>
    </w:p>
    <w:p w:rsidRDefault="00AF6D8F" w:rsidP="00AF6D8F" w:rsidR="00AF6D8F">
      <w:pPr>
        <w:pStyle w:val="Tijeloteksta-uvlaka3"/>
        <w:ind w:firstLine="708" w:left="0"/>
      </w:pPr>
    </w:p>
    <w:p w:rsidRDefault="00AF6D8F" w:rsidP="00AF6D8F" w:rsidR="00AF6D8F">
      <w:pPr>
        <w:jc w:val="both"/>
      </w:pPr>
      <w:r>
        <w:tab/>
        <w:t xml:space="preserve">Rješenjem ovog suda  br. 1.St-74/2013 od  31. svibnja 2016. godine,  temeljem  odredbi čl. 164  Stečajnog zakona, </w:t>
      </w:r>
      <w:r>
        <w:rPr>
          <w:bCs/>
        </w:rPr>
        <w:t xml:space="preserve">(Narodne novine br. 44/96, 29/99, 129/00, 123/03, 82/06,116/10 i 25/12 ), </w:t>
      </w:r>
      <w:r>
        <w:t xml:space="preserve"> određena je prodaja  imovine stečajnog  dužnika </w:t>
      </w:r>
      <w:proofErr w:type="spellStart"/>
      <w:r>
        <w:t>S.T</w:t>
      </w:r>
      <w:proofErr w:type="spellEnd"/>
      <w:r>
        <w:t xml:space="preserve">. ULAGANJA d.o.o. Split, Kneza Mislava 3., OIB: 95204880229  </w:t>
      </w:r>
      <w:r>
        <w:rPr>
          <w:rFonts w:cs="Times New Roman" w:eastAsia="Times New Roman"/>
          <w:lang w:eastAsia="hr-HR"/>
        </w:rPr>
        <w:t xml:space="preserve">i to nekretnina </w:t>
      </w:r>
      <w:r>
        <w:t xml:space="preserve">označenih  u </w:t>
      </w:r>
      <w:proofErr w:type="spellStart"/>
      <w:r>
        <w:t>toč</w:t>
      </w:r>
      <w:proofErr w:type="spellEnd"/>
      <w:r>
        <w:t xml:space="preserve">. I. ovog zaključka, u stečajnom postupku uz odgovarajuću primjenu odredbi Ovršnog zakona. </w:t>
      </w:r>
    </w:p>
    <w:p w:rsidRDefault="00AF6D8F" w:rsidP="00AF6D8F" w:rsidR="00AF6D8F">
      <w:pPr>
        <w:jc w:val="both"/>
        <w:rPr>
          <w:b/>
        </w:rPr>
      </w:pPr>
      <w:r>
        <w:tab/>
      </w:r>
      <w:r>
        <w:tab/>
      </w:r>
      <w:r>
        <w:tab/>
      </w:r>
      <w:r>
        <w:tab/>
      </w:r>
      <w:r>
        <w:tab/>
      </w:r>
      <w:r>
        <w:tab/>
        <w:t>4</w:t>
      </w:r>
      <w:r>
        <w:tab/>
      </w:r>
      <w:r>
        <w:tab/>
      </w:r>
      <w:r>
        <w:tab/>
      </w:r>
      <w:r>
        <w:tab/>
      </w:r>
      <w:r>
        <w:rPr>
          <w:b/>
        </w:rPr>
        <w:t>1.St-74/2013</w:t>
      </w:r>
    </w:p>
    <w:p w:rsidRDefault="00AF6D8F" w:rsidP="00AF6D8F" w:rsidR="00AF6D8F" w:rsidRPr="00AF6D8F">
      <w:pPr>
        <w:jc w:val="both"/>
      </w:pPr>
      <w:r>
        <w:rPr>
          <w:b/>
        </w:rPr>
        <w:tab/>
      </w:r>
      <w:r w:rsidRPr="00AF6D8F">
        <w:t>K</w:t>
      </w:r>
      <w:r>
        <w:t>ako nekretnine nisu prodane na drugom dražbenom ročištu koje je održano 13.listopada 2016.godine, sud je uz suglasnost stečajnog upravitelja odlučio da se početna cijena predmetnih nekretnina</w:t>
      </w:r>
      <w:r w:rsidR="003C4D08">
        <w:t xml:space="preserve"> za naredno dražbeno ročište</w:t>
      </w:r>
      <w:r>
        <w:t xml:space="preserve"> umanji za 25% u odnosu na cijenu koja je navedena u zaključku od 07.rujna 2016.godine.</w:t>
      </w:r>
    </w:p>
    <w:p w:rsidRDefault="00AF6D8F" w:rsidP="00AF6D8F" w:rsidR="00AF6D8F">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AF6D8F" w:rsidP="00AF6D8F" w:rsidR="00AF6D8F">
      <w:pPr>
        <w:ind w:firstLine="708" w:left="2124"/>
      </w:pPr>
      <w:r>
        <w:t xml:space="preserve">U Splitu,  </w:t>
      </w:r>
      <w:r w:rsidR="003C4D08">
        <w:t>29</w:t>
      </w:r>
      <w:r>
        <w:t xml:space="preserve">. </w:t>
      </w:r>
      <w:r w:rsidR="003C4D08">
        <w:t>prosinca</w:t>
      </w:r>
      <w:r>
        <w:t xml:space="preserve">  2016. godine.</w:t>
      </w:r>
    </w:p>
    <w:p w:rsidRDefault="00AF6D8F" w:rsidP="00AF6D8F" w:rsidR="00AF6D8F">
      <w:pPr>
        <w:ind w:firstLine="540"/>
        <w:jc w:val="center"/>
      </w:pPr>
      <w:r>
        <w:tab/>
      </w:r>
      <w:r>
        <w:tab/>
      </w:r>
      <w:r>
        <w:tab/>
      </w:r>
      <w:r>
        <w:tab/>
      </w:r>
      <w:r>
        <w:tab/>
      </w:r>
      <w:r>
        <w:tab/>
        <w:t xml:space="preserve">              S  U  D  A  C </w:t>
      </w:r>
    </w:p>
    <w:p w:rsidRDefault="00AF6D8F" w:rsidP="00AF6D8F" w:rsidR="00AF6D8F">
      <w:r>
        <w:tab/>
      </w:r>
      <w:r>
        <w:tab/>
      </w:r>
      <w:r>
        <w:tab/>
      </w:r>
      <w:r>
        <w:tab/>
      </w:r>
      <w:r>
        <w:tab/>
      </w:r>
      <w:r>
        <w:tab/>
      </w:r>
      <w:r>
        <w:tab/>
      </w:r>
      <w:r>
        <w:tab/>
      </w:r>
      <w:r>
        <w:tab/>
        <w:t xml:space="preserve">Velimir Vuković </w:t>
      </w:r>
    </w:p>
    <w:p w:rsidRDefault="00AF6D8F" w:rsidP="00AF6D8F" w:rsidR="00AF6D8F"/>
    <w:p w:rsidRDefault="00AF6D8F" w:rsidP="00AF6D8F" w:rsidR="00AF6D8F">
      <w:pPr>
        <w:pStyle w:val="Tijeloteksta"/>
      </w:pPr>
      <w:r>
        <w:t xml:space="preserve">POUKA O PRAVNOM LIJEKU: Protiv ovog zaključka  nije dopuštena žalba. </w:t>
      </w:r>
    </w:p>
    <w:p w:rsidRDefault="00AF6D8F" w:rsidP="00AF6D8F" w:rsidR="00AF6D8F">
      <w:pPr>
        <w:jc w:val="both"/>
      </w:pPr>
    </w:p>
    <w:p w:rsidRDefault="00AF6D8F" w:rsidP="00AF6D8F" w:rsidR="00AF6D8F">
      <w:pPr>
        <w:jc w:val="both"/>
      </w:pPr>
      <w:r>
        <w:t>DNA:</w:t>
      </w:r>
    </w:p>
    <w:p w:rsidRDefault="00AF6D8F" w:rsidP="00AF6D8F" w:rsidR="00AF6D8F">
      <w:pPr>
        <w:numPr>
          <w:ilvl w:val="0"/>
          <w:numId w:val="3"/>
        </w:numPr>
        <w:spacing w:after="0"/>
        <w:jc w:val="both"/>
      </w:pPr>
      <w:r>
        <w:t xml:space="preserve">Stečajnoj upraviteljici  </w:t>
      </w:r>
    </w:p>
    <w:p w:rsidRDefault="00AF6D8F" w:rsidP="00AF6D8F" w:rsidR="00AF6D8F">
      <w:pPr>
        <w:numPr>
          <w:ilvl w:val="0"/>
          <w:numId w:val="3"/>
        </w:numPr>
        <w:spacing w:after="0"/>
        <w:jc w:val="both"/>
      </w:pPr>
      <w:proofErr w:type="spellStart"/>
      <w:r>
        <w:rPr>
          <w:rFonts w:cs="Times New Roman" w:eastAsia="Times New Roman"/>
          <w:lang w:eastAsia="hr-HR"/>
        </w:rPr>
        <w:t>Razlučnom</w:t>
      </w:r>
      <w:proofErr w:type="spellEnd"/>
      <w:r>
        <w:rPr>
          <w:rFonts w:cs="Times New Roman" w:eastAsia="Times New Roman"/>
          <w:lang w:eastAsia="hr-HR"/>
        </w:rPr>
        <w:t xml:space="preserve"> vjerovniku-ASPER  CONSULT d.o.o. Split</w:t>
      </w:r>
    </w:p>
    <w:p w:rsidRDefault="00AF6D8F" w:rsidP="00AF6D8F" w:rsidR="00AF6D8F">
      <w:pPr>
        <w:numPr>
          <w:ilvl w:val="0"/>
          <w:numId w:val="3"/>
        </w:numPr>
        <w:spacing w:after="0"/>
        <w:jc w:val="both"/>
      </w:pPr>
      <w:r>
        <w:t xml:space="preserve">Mrežna stranica e-oglasna ploča sudova </w:t>
      </w:r>
    </w:p>
    <w:p w:rsidRDefault="00AF6D8F" w:rsidP="00AF6D8F" w:rsidR="00AF6D8F">
      <w:pPr>
        <w:spacing w:after="0"/>
        <w:ind w:left="720"/>
        <w:jc w:val="both"/>
      </w:pPr>
    </w:p>
    <w:p w:rsidRDefault="00AF6D8F" w:rsidP="00AF6D8F" w:rsidR="00AF6D8F"/>
    <w:p w:rsidRDefault="00AF6D8F" w:rsidP="00AF6D8F" w:rsidR="00AF6D8F">
      <w:pPr>
        <w:spacing w:after="0"/>
        <w:jc w:val="center"/>
        <w:rPr>
          <w:rFonts w:cs="Times New Roman" w:eastAsia="Times New Roman"/>
          <w:bCs/>
          <w:lang w:eastAsia="hr-HR"/>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6D8F"/>
    <w:rsid w:val="003C4D08"/>
    <w:rsid w:val="00AF6D8F"/>
    <w:rsid w:val="00F53219"/>
    <w:rsid w:val="00FA5B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6D8F"/>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F6D8F"/>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AF6D8F"/>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AF6D8F"/>
  </w:style>
  <w:style w:styleId="Tijeloteksta-uvlaka2" w:type="paragraph">
    <w:name w:val="Body Text Indent 2"/>
    <w:aliases w:val="uvlaka 2"/>
    <w:basedOn w:val="Normal"/>
    <w:link w:val="Tijeloteksta-uvlaka2Char"/>
    <w:semiHidden/>
    <w:unhideWhenUsed/>
    <w:rsid w:val="00AF6D8F"/>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AF6D8F"/>
    <w:rPr>
      <w:rFonts w:cstheme="minorBidi"/>
    </w:rPr>
  </w:style>
  <w:style w:customStyle="true" w:styleId="Tijeloteksta-uvlaka3Char" w:type="character">
    <w:name w:val="Tijelo teksta - uvlaka 3 Char"/>
    <w:aliases w:val="uvlaka 3 Char"/>
    <w:basedOn w:val="Zadanifontodlomka"/>
    <w:link w:val="Tijeloteksta-uvlaka3"/>
    <w:semiHidden/>
    <w:locked/>
    <w:rsid w:val="00AF6D8F"/>
  </w:style>
  <w:style w:styleId="Tijeloteksta-uvlaka3" w:type="paragraph">
    <w:name w:val="Body Text Indent 3"/>
    <w:aliases w:val="uvlaka 3"/>
    <w:basedOn w:val="Normal"/>
    <w:link w:val="Tijeloteksta-uvlaka3Char"/>
    <w:semiHidden/>
    <w:unhideWhenUsed/>
    <w:rsid w:val="00AF6D8F"/>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AF6D8F"/>
    <w:rPr>
      <w:rFonts w:cstheme="minorBidi"/>
      <w:sz w:val="16"/>
      <w:szCs w:val="16"/>
    </w:rPr>
  </w:style>
  <w:style w:styleId="Tekstbalonia" w:type="paragraph">
    <w:name w:val="Balloon Text"/>
    <w:basedOn w:val="Normal"/>
    <w:link w:val="TekstbaloniaChar"/>
    <w:uiPriority w:val="99"/>
    <w:semiHidden/>
    <w:unhideWhenUsed/>
    <w:rsid w:val="00AF6D8F"/>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6D8F"/>
    <w:rPr>
      <w:rFonts w:cs="Tahoma" w:hAnsi="Tahoma" w:ascii="Tahoma"/>
      <w:sz w:val="16"/>
      <w:szCs w:val="16"/>
    </w:rPr>
  </w:style>
  <w:style w:styleId="Tekstrezerviranogmjesta" w:type="character">
    <w:name w:val="Placeholder Text"/>
    <w:basedOn w:val="Zadanifontodlomka"/>
    <w:uiPriority w:val="99"/>
    <w:semiHidden/>
    <w:rsid w:val="00FA5BB2"/>
    <w:rPr>
      <w:color w:val="808080"/>
      <w:bdr w:space="0" w:sz="0" w:color="auto" w:val="none"/>
      <w:shd w:fill="auto" w:color="auto" w:val="clear"/>
    </w:rPr>
  </w:style>
  <w:style w:customStyle="true" w:styleId="eSPISCCParagraphDefaultFont" w:type="character">
    <w:name w:val="eSPIS_CC_Paragraph Default Font"/>
    <w:basedOn w:val="Zadanifontodlomka"/>
    <w:rsid w:val="00FA5BB2"/>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FA5BB2"/>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FA5BB2"/>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A5BB2"/>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6D8F"/>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F6D8F"/>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AF6D8F"/>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AF6D8F"/>
  </w:style>
  <w:style w:styleId="Tijeloteksta-uvlaka2" w:type="paragraph">
    <w:name w:val="Body Text Indent 2"/>
    <w:aliases w:val="uvlaka 2"/>
    <w:basedOn w:val="Normal"/>
    <w:link w:val="Tijeloteksta-uvlaka2Char"/>
    <w:semiHidden/>
    <w:unhideWhenUsed/>
    <w:rsid w:val="00AF6D8F"/>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AF6D8F"/>
    <w:rPr>
      <w:rFonts w:cstheme="minorBidi"/>
    </w:rPr>
  </w:style>
  <w:style w:customStyle="1" w:styleId="Tijeloteksta-uvlaka3Char" w:type="character">
    <w:name w:val="Tijelo teksta - uvlaka 3 Char"/>
    <w:aliases w:val="uvlaka 3 Char"/>
    <w:basedOn w:val="Zadanifontodlomka"/>
    <w:link w:val="Tijeloteksta-uvlaka3"/>
    <w:semiHidden/>
    <w:locked/>
    <w:rsid w:val="00AF6D8F"/>
  </w:style>
  <w:style w:styleId="Tijeloteksta-uvlaka3" w:type="paragraph">
    <w:name w:val="Body Text Indent 3"/>
    <w:aliases w:val="uvlaka 3"/>
    <w:basedOn w:val="Normal"/>
    <w:link w:val="Tijeloteksta-uvlaka3Char"/>
    <w:semiHidden/>
    <w:unhideWhenUsed/>
    <w:rsid w:val="00AF6D8F"/>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AF6D8F"/>
    <w:rPr>
      <w:rFonts w:cstheme="minorBidi"/>
      <w:sz w:val="16"/>
      <w:szCs w:val="16"/>
    </w:rPr>
  </w:style>
  <w:style w:styleId="Tekstbalonia" w:type="paragraph">
    <w:name w:val="Balloon Text"/>
    <w:basedOn w:val="Normal"/>
    <w:link w:val="TekstbaloniaChar"/>
    <w:uiPriority w:val="99"/>
    <w:semiHidden/>
    <w:unhideWhenUsed/>
    <w:rsid w:val="00AF6D8F"/>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F6D8F"/>
    <w:rPr>
      <w:rFonts w:ascii="Tahoma" w:cs="Tahoma" w:hAnsi="Tahoma"/>
      <w:sz w:val="16"/>
      <w:szCs w:val="16"/>
    </w:rPr>
  </w:style>
  <w:style w:styleId="Tekstrezerviranogmjesta" w:type="character">
    <w:name w:val="Placeholder Text"/>
    <w:basedOn w:val="Zadanifontodlomka"/>
    <w:uiPriority w:val="99"/>
    <w:semiHidden/>
    <w:rsid w:val="00FA5BB2"/>
    <w:rPr>
      <w:color w:val="808080"/>
      <w:bdr w:color="auto" w:space="0" w:sz="0" w:val="none"/>
      <w:shd w:color="auto" w:fill="auto" w:val="clear"/>
    </w:rPr>
  </w:style>
  <w:style w:customStyle="1" w:styleId="eSPISCCParagraphDefaultFont" w:type="character">
    <w:name w:val="eSPIS_CC_Paragraph Default Font"/>
    <w:basedOn w:val="Zadanifontodlomka"/>
    <w:rsid w:val="00FA5BB2"/>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FA5BB2"/>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FA5BB2"/>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A5BB2"/>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21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St-74/2013</izvorni_sadrzaj>
    <derivirana_varijabla naziv="DomainObject.Predmet.OznakaBroj_1">St-74/2013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 ULAGANJA d.o.o. za poslovno savjetovanje zastupanog po punomoćniku TOMISLAV TUKIĆ</izvorni_sadrzaj>
    <derivirana_varijabla naziv="DomainObject.Predmet.ProtustrankaFormated_1">  S.T. ULAGANJA d.o.o. za poslovno savjetovanje zastupanog po punomoćniku TOMISLAV TUKIĆ</derivirana_varijabla>
  </DomainObject.Predmet.ProtustrankaFormated>
  <DomainObject.Predmet.ProtustrankaFormatedOIB>
    <izvorni_sadrzaj>  S.T. ULAGANJA d.o.o. za poslovno savjetovanje, OIB 95204850229 zastupanog po punomoćniku TOMISLAV TUKIĆ</izvorni_sadrzaj>
    <derivirana_varijabla naziv="DomainObject.Predmet.ProtustrankaFormatedOIB_1">  S.T. ULAGANJA d.o.o. za poslovno savjetovanje, OIB 95204850229 zastupanog po punomoćniku TOMISLAV TUKIĆ</derivirana_varijabla>
  </DomainObject.Predmet.ProtustrankaFormatedOIB>
  <DomainObject.Predmet.ProtustrankaFormatedWithAdress>
    <izvorni_sadrzaj> S.T. ULAGANJA d.o.o. za poslovno savjetovanje, Kneza Mislava 3, Split zastupanog po punomoćniku TOMISLAV TUKIĆ</izvorni_sadrzaj>
    <derivirana_varijabla naziv="DomainObject.Predmet.ProtustrankaFormatedWithAdress_1"> S.T. ULAGANJA d.o.o. za poslovno savjetovanje, Kneza Mislava 3, Split zastupanog po punomoćniku TOMISLAV TUKIĆ</derivirana_varijabla>
  </DomainObject.Predmet.ProtustrankaFormatedWithAdress>
  <DomainObject.Predmet.ProtustrankaFormatedWithAdressOIB>
    <izvorni_sadrzaj> S.T. ULAGANJA d.o.o. za poslovno savjetovanje, OIB 95204850229, Kneza Mislava 3, Split zastupanog po punomoćniku TOMISLAV TUKIĆ</izvorni_sadrzaj>
    <derivirana_varijabla naziv="DomainObject.Predmet.ProtustrankaFormatedWithAdressOIB_1"> S.T. ULAGANJA d.o.o. za poslovno savjetovanje, OIB 95204850229, Kneza Mislava 3, Split zastupanog po punomoćniku TOMISLAV TUKIĆ</derivirana_varijabla>
  </DomainObject.Predmet.ProtustrankaFormatedWithAdressOIB>
  <DomainObject.Predmet.ProtustrankaWithAdress>
    <izvorni_sadrzaj>S.T. ULAGANJA d.o.o. za poslovno savjetovanje Kneza Mislava 3, Split</izvorni_sadrzaj>
    <derivirana_varijabla naziv="DomainObject.Predmet.ProtustrankaWithAdress_1">S.T. ULAGANJA d.o.o. za poslovno savjetovanje Kneza Mislava 3, Split</derivirana_varijabla>
  </DomainObject.Predmet.ProtustrankaWithAdress>
  <DomainObject.Predmet.ProtustrankaWithAdressOIB>
    <izvorni_sadrzaj>S.T. ULAGANJA d.o.o. za poslovno savjetovanje, OIB 95204850229, Kneza Mislava 3, Split</izvorni_sadrzaj>
    <derivirana_varijabla naziv="DomainObject.Predmet.ProtustrankaWithAdressOIB_1">S.T. ULAGANJA d.o.o. za poslovno savjetovanje, OIB 95204850229, Kneza Mislava 3, Split</derivirana_varijabla>
  </DomainObject.Predmet.ProtustrankaWithAdressOIB>
  <DomainObject.Predmet.ProtustrankaNazivFormated>
    <izvorni_sadrzaj>S.T. ULAGANJA d.o.o. za poslovno savjetovanje</izvorni_sadrzaj>
    <derivirana_varijabla naziv="DomainObject.Predmet.ProtustrankaNazivFormated_1">S.T. ULAGANJA d.o.o. za poslovno savjetovanje</derivirana_varijabla>
  </DomainObject.Predmet.ProtustrankaNazivFormated>
  <DomainObject.Predmet.ProtustrankaNazivFormatedOIB>
    <izvorni_sadrzaj>S.T. ULAGANJA d.o.o. za poslovno savjetovanje, OIB 95204850229</izvorni_sadrzaj>
    <derivirana_varijabla naziv="DomainObject.Predmet.ProtustrankaNazivFormatedOIB_1">S.T. ULAGANJA d.o.o. za poslovno savjetovanje, OIB 95204850229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izvorni_sadrzaj>
    <derivirana_varijabla naziv="DomainObject.Predmet.StrankaFormated_1">  Financijska agencija Split; ASPER CONSULT d.o.o. za poslovno savjetovanje; HYPO ALPE-ADRIA-LEASING društvo s ograničenom odgovornošću za leasing; RH-Ministarstvo financija, Porezna uprava zastupanog po punomoćniku Županijsko državno odvjetništvo Split; HEP - Opskrba d.o.o. za opskrbu potrošača električnom, toplinskom energijom i plinom; FINANCIJSKA AGENCIJA; HEP-Operator distribucijskog sustava d.o.o. za distribuciju i opskrbu električne energije; GRAD  SPLIT; BANKA SPLITSKO-DALMATINSKA, dioničko društvo; CENTAR BANKA dioničko društvo u stečaju; NAVA BANKA dioničko društvo; Vesna Tukić zastupanog po punomoćniku Davor Radić; Zrinka Tukić zastupanog po punomoćniku Davor Radić; Ante Tukić zastupanog po punomoćniku Davor Radić; Marko Škovrlj zastupanog po punomoćniku Davor Radić; CROATIA LLOYD, d.d. za reosiguranje</derivirana_varijabla>
  </DomainObject.Predmet.StrankaFormated>
  <DomainObject.Predmet.StrankaFormatedOIB>
    <izvorni_sadrzaj>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izvorni_sadrzaj>
    <derivirana_varijabla naziv="DomainObject.Predmet.StrankaFormatedOIB_1">  Financijska agencija Split, OIB 85821130368; ASPER CONSULT d.o.o. za poslovno savjetovanje, OIB 60038477581; HYPO ALPE-ADRIA-LEASING društvo s ograničenom odgovornošću za leasing, OIB 03153152979; RH-Ministarstvo financija, Porezna uprava, OIB 18683136487 zastupanog po punomoćniku Županijsko državno odvjetništvo Split; HEP - Opskrba d.o.o. za opskrbu potrošača električnom, toplinskom energijom i plinom, OIB 63073332379; FINANCIJSKA AGENCIJA, OIB 85821130368; HEP-Operator distribucijskog sustava d.o.o. za distribuciju i opskrbu električne energije, OIB 46830600751; GRAD  SPLIT, OIB 78755598868; BANKA SPLITSKO-DALMATINSKA, dioničko društvo, OIB 25351138943; CENTAR BANKA dioničko društvo u stečaju, OIB 89296739230; NAVA BANKA dioničko društvo, OIB 07492912398; Vesna Tukić, OIB 72945656196 zastupanog po punomoćniku Davor Radić; Zrinka Tukić, OIB 76576602728 zastupanog po punomoćniku Davor Radić; Ante Tukić, OIB 43923514573 zastupanog po punomoćniku Davor Radić; Marko Škovrlj, OIB 80644830457 zastupanog po punomoćniku Davor Radić; CROATIA LLOYD, d.d. za reosiguranje, OIB 23508929264</derivirana_varijabla>
  </DomainObject.Predmet.StrankaFormatedOIB>
  <DomainObject.Predmet.StrankaFormatedWithAdress>
    <izvorni_sadrzaj>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izvorni_sadrzaj>
    <derivirana_varijabla naziv="DomainObject.Predmet.StrankaFormatedWithAdress_1"> Financijska agencija Split, Mažuranićevo šet 24b, 21000 Split; ASPER CONSULT d.o.o. za poslovno savjetovanje, Mihanovićeva 51/A, 21000 Split; HYPO ALPE-ADRIA-LEASING društvo s ograničenom odgovornošću za leasing, Slavonska avenija 6/a, 10000 Zagreb; RH-Ministarstvo financija, Porezna uprava zastupanog po punomoćniku Županijsko državno odvjetništvo Split; HEP - Opskrba d.o.o. za opskrbu potrošača električnom, toplinskom energijom i plinom, Ulica grada Vukovara 37, 10000 Zagreb; FINANCIJSKA AGENCIJA, Vrtni put 3, 10000 Zagreb; HEP-Operator distribucijskog sustava d.o.o. za distribuciju i opskrbu električne energije, Poljička cesta 73, 21000 Split; GRAD  SPLIT, Branimirova obala 17, 21000 Split; BANKA SPLITSKO-DALMATINSKA, dioničko društvo, 114. brigade 9, 21000 Split; CENTAR BANKA dioničko društvo u stečaju, Amruševa 6, 10000 Zagreb; NAVA BANKA dioničko društvo, Tratinska 27, 10000 Zagreb; Vesna Tukić, Kneza Mislava 3, 21000 Split zastupanog po punomoćniku Davor Radić; Zrinka Tukić, Kneza Mislava 3, 21000 Split zastupanog po punomoćniku Davor Radić; Ante Tukić, Kneza Mislava 3, 21000 Split zastupanog po punomoćniku Davor Radić; Marko Škovrlj, Antuna Mihanovića 7, 21000 Split zastupanog po punomoćniku Davor Radić; CROATIA LLOYD, d.d. za reosiguranje, Ulica Grada Vukovara 62, 10000 Zagreb</derivirana_varijabla>
  </DomainObject.Predmet.StrankaFormatedWithAdress>
  <DomainObject.Predmet.StrankaFormatedWithAdressOIB>
    <izvorni_sadrzaj>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izvorni_sadrzaj>
    <derivirana_varijabla naziv="DomainObject.Predmet.StrankaFormatedWithAdressOIB_1"> Financijska agencija Split, OIB 85821130368, Mažuranićevo šet 24b, 21000 Split; ASPER CONSULT d.o.o. za poslovno savjetovanje, OIB 60038477581, Mihanovićeva 51/A, 21000 Split; HYPO ALPE-ADRIA-LEASING društvo s ograničenom odgovornošću za leasing, OIB 03153152979, Slavonska avenija 6/a, 10000 Zagreb; RH-Ministarstvo financija, Porezna uprava, OIB 18683136487 zastupanog po punomoćniku Županijsko državno odvjetništvo Split; HEP - Opskrba d.o.o. za opskrbu potrošača električnom, toplinskom energijom i plinom, OIB 63073332379, Ulica grada Vukovara 37, 10000 Zagreb; FINANCIJSKA AGENCIJA, OIB 85821130368, Vrtni put 3, 10000 Zagreb; HEP-Operator distribucijskog sustava d.o.o. za distribuciju i opskrbu električne energije, OIB 46830600751, Poljička cesta 73, 21000 Split; GRAD  SPLIT, OIB 78755598868, Branimirova obala 17, 21000 Split; BANKA SPLITSKO-DALMATINSKA, dioničko društvo, OIB 25351138943, 114. brigade 9, 21000 Split; CENTAR BANKA dioničko društvo u stečaju, OIB 89296739230, Amruševa 6, 10000 Zagreb; NAVA BANKA dioničko društvo, OIB 07492912398, Tratinska 27, 10000 Zagreb; Vesna Tukić, OIB 72945656196, Kneza Mislava 3, 21000 Split zastupanog po punomoćniku Davor Radić; Zrinka Tukić, OIB 76576602728, Kneza Mislava 3, 21000 Split zastupanog po punomoćniku Davor Radić; Ante Tukić, OIB 43923514573, Kneza Mislava 3, 21000 Split zastupanog po punomoćniku Davor Radić; Marko Škovrlj, OIB 80644830457, Antuna Mihanovića 7, 21000 Split zastupanog po punomoćniku Davor Radić; CROATIA LLOYD, d.d. za reosiguranje, OIB 23508929264, Ulica Grada Vukovara 62, 10000 Zagreb</derivirana_varijabla>
  </DomainObject.Predmet.StrankaFormatedWithAdressOIB>
  <DomainObject.Predmet.StrankaWithAdress>
    <izvorni_sadrzaj>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izvorni_sadrzaj>
    <derivirana_varijabla naziv="DomainObject.Predmet.StrankaWithAdress_1">Financijska agencija Split Mažuranićevo šet 24b,21000 Split,ASPER CONSULT d.o.o. za poslovno savjetovanje Mihanovićeva 51/A,21000 Split,HYPO ALPE-ADRIA-LEASING društvo s ograničenom odgovornošću za leasing Slavonska avenija 6/a,10000 Zagreb,RH-Ministarstvo financija, Porezna uprava ,HEP - Opskrba d.o.o. za opskrbu potrošača električnom, toplinskom energijom i plinom Ulica grada Vukovara 37,10000 Zagreb,FINANCIJSKA AGENCIJA Vrtni put 3,10000 Zagreb,HEP-Operator distribucijskog sustava d.o.o. za distribuciju i opskrbu električne energije Poljička cesta 73,21000 Split,GRAD  SPLIT Branimirova obala 17,21000 Split,BANKA SPLITSKO-DALMATINSKA, dioničko društvo 114. brigade 9,21000 Split,CENTAR BANKA dioničko društvo u stečaju Amruševa 6,10000 Zagreb,NAVA BANKA dioničko društvo Tratinska 27,10000 Zagreb,Vesna Tukić Kneza Mislava 3,21000 Split,Zrinka Tukić Kneza Mislava 3,21000 Split,Ante Tukić Kneza Mislava 3,21000 Split,Marko Škovrlj Antuna Mihanovića 7,21000 Split,CROATIA LLOYD, d.d. za reosiguranje Ulica Grada Vukovara 62,10000 Zagreb</derivirana_varijabla>
  </DomainObject.Predmet.StrankaWithAdress>
  <DomainObject.Predmet.StrankaWithAdressOIB>
    <izvorni_sadrzaj>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izvorni_sadrzaj>
    <derivirana_varijabla naziv="DomainObject.Predmet.StrankaWithAdressOIB_1">Financijska agencija Split, OIB 85821130368, Mažuranićevo šet 24b,21000 Split,ASPER CONSULT d.o.o. za poslovno savjetovanje, OIB 60038477581, Mihanovićeva 51/A,21000 Split,HYPO ALPE-ADRIA-LEASING društvo s ograničenom odgovornošću za leasing, OIB 03153152979, Slavonska avenija 6/a,10000 Zagreb,RH-Ministarstvo financija, Porezna uprava, OIB 18683136487,HEP - Opskrba d.o.o. za opskrbu potrošača električnom, toplinskom energijom i plinom, OIB 63073332379, Ulica grada Vukovara 37,10000 Zagreb,FINANCIJSKA AGENCIJA, OIB 85821130368, Vrtni put 3,10000 Zagreb,HEP-Operator distribucijskog sustava d.o.o. za distribuciju i opskrbu električne energije, OIB 46830600751, Poljička cesta 73,21000 Split,GRAD  SPLIT, OIB 78755598868, Branimirova obala 17,21000 Split,BANKA SPLITSKO-DALMATINSKA, dioničko društvo, OIB 25351138943, 114. brigade 9,21000 Split,CENTAR BANKA dioničko društvo u stečaju, OIB 89296739230, Amruševa 6,10000 Zagreb,NAVA BANKA dioničko društvo, OIB 07492912398, Tratinska 27,10000 Zagreb,Vesna Tukić, OIB 72945656196, Kneza Mislava 3,21000 Split,Zrinka Tukić, OIB 76576602728, Kneza Mislava 3,21000 Split,Ante Tukić, OIB 43923514573, Kneza Mislava 3,21000 Split,Marko Škovrlj, OIB 80644830457, Antuna Mihanovića 7,21000 Split,CROATIA LLOYD, d.d. za reosiguranje, OIB 23508929264, Ulica Grada Vukovara 62,10000 Zagreb</derivirana_varijabla>
  </DomainObject.Predmet.StrankaWithAdressOIB>
  <DomainObject.Predmet.StrankaNazivFormated>
    <izvorni_sadrzaj>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izvorni_sadrzaj>
    <derivirana_varijabla naziv="DomainObject.Predmet.StrankaNazivFormated_1">Financijska agencija Split,ASPER CONSULT d.o.o. za poslovno savjetovanje,HYPO ALPE-ADRIA-LEASING društvo s ograničenom odgovornošću za leasing,RH-Ministarstvo financija, Porezna uprava,HEP - Opskrba d.o.o. za opskrbu potrošača električnom, toplinskom energijom i plinom,FINANCIJSKA AGENCIJA,HEP-Operator distribucijskog sustava d.o.o. za distribuciju i opskrbu električne energije,GRAD  SPLIT,BANKA SPLITSKO-DALMATINSKA, dioničko društvo,CENTAR BANKA dioničko društvo u stečaju,NAVA BANKA dioničko društvo,Vesna Tukić,Zrinka Tukić,Ante Tukić,Marko Škovrlj,CROATIA LLOYD, d.d. za reosiguranje</derivirana_varijabla>
  </DomainObject.Predmet.StrankaNazivFormated>
  <DomainObject.Predmet.StrankaNazivFormatedOIB>
    <izvorni_sadrzaj>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izvorni_sadrzaj>
    <derivirana_varijabla naziv="DomainObject.Predmet.StrankaNazivFormatedOIB_1">Financijska agencija Split, OIB 85821130368,ASPER CONSULT d.o.o. za poslovno savjetovanje, OIB 60038477581,HYPO ALPE-ADRIA-LEASING društvo s ograničenom odgovornošću za leasing, OIB 03153152979,RH-Ministarstvo financija, Porezna uprava, OIB 18683136487,HEP - Opskrba d.o.o. za opskrbu potrošača električnom, toplinskom energijom i plinom, OIB 63073332379,FINANCIJSKA AGENCIJA, OIB 85821130368,HEP-Operator distribucijskog sustava d.o.o. za distribuciju i opskrbu električne energije, OIB 46830600751,GRAD  SPLIT, OIB 78755598868,BANKA SPLITSKO-DALMATINSKA, dioničko društvo, OIB 25351138943,CENTAR BANKA dioničko društvo u stečaju, OIB 89296739230,NAVA BANKA dioničko društvo, OIB 07492912398,Vesna Tukić, OIB 72945656196,Zrinka Tukić, OIB 76576602728,Ante Tukić, OIB 43923514573,Marko Škovrlj, OIB 80644830457,CROATIA LLOYD, d.d. za reosiguranje, OIB 23508929264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izvorni_sadrzaj>
    <derivirana_varijabla naziv="DomainObject.Predmet.StrankaListFormated_1">
      <item>Financijska agencija Split</item>
      <item>ASPER CONSULT d.o.o. za poslovno savjetovanje</item>
      <item>HYPO ALPE-ADRIA-LEASING društvo s ograničenom odgovornošću za leasing</item>
      <item>RH-Ministarstvo financija, Porezna uprava zastupanog po punomoćniku 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 zastupanog po punomoćniku Davor Radić</item>
      <item>Zrinka Tukić zastupanog po punomoćniku Davor Radić</item>
      <item>Ante Tukić zastupanog po punomoćniku Davor Radić</item>
      <item>Marko Škovrlj zastupanog po punomoćniku Davor Radić</item>
      <item>CROATIA LLOYD, d.d. za reosiguranje</item>
    </derivirana_varijabla>
  </DomainObject.Predmet.StrankaListFormated>
  <DomainObject.Predmet.StrankaList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izvorni_sadrzaj>
    <derivirana_varijabla naziv="DomainObject.Predmet.StrankaList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 zastupanog po punomoćniku Županijsko državno odvjetništvo Split</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 zastupanog po punomoćniku Davor Radić</item>
      <item>Zrinka Tukić, OIB 76576602728 zastupanog po punomoćniku Davor Radić</item>
      <item>Ante Tukić, OIB 43923514573 zastupanog po punomoćniku Davor Radić</item>
      <item>Marko Škovrlj, OIB 80644830457 zastupanog po punomoćniku Davor Radić</item>
      <item>CROATIA LLOYD, d.d. za reosiguranje, OIB 23508929264</item>
    </derivirana_varijabla>
  </DomainObject.Predmet.StrankaListFormatedOIB>
  <DomainObject.Predmet.StrankaListFormatedWithAdress>
    <izvorni_sadrzaj>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izvorni_sadrzaj>
    <derivirana_varijabla naziv="DomainObject.Predmet.StrankaListFormatedWithAdress_1">
      <item>Financijska agencija Split, Mažuranićevo šet 24b, 21000 Split</item>
      <item>ASPER CONSULT d.o.o. za poslovno savjetovanje, Mihanovićeva 51/A, 21000 Split</item>
      <item>HYPO ALPE-ADRIA-LEASING društvo s ograničenom odgovornošću za leasing, Slavonska avenija 6/a, 10000 Zagreb</item>
      <item>RH-Ministarstvo financija, Porezna uprava zastupanog po punomoćniku Županijsko državno odvjetništvo Split</item>
      <item>HEP - Opskrba d.o.o. za opskrbu potrošača električnom, toplinskom energijom i plinom, Ulica grada Vukovara 37, 10000 Zagreb</item>
      <item>FINANCIJSKA AGENCIJA, Vrtni put 3, 10000 Zagreb</item>
      <item>HEP-Operator distribucijskog sustava d.o.o. za distribuciju i opskrbu električne energije, Poljička cesta 73, 21000 Split</item>
      <item>GRAD  SPLIT, Branimirova obala 17, 21000 Split</item>
      <item>BANKA SPLITSKO-DALMATINSKA, dioničko društvo, 114. brigade 9, 21000 Split</item>
      <item>CENTAR BANKA dioničko društvo u stečaju, Amruševa 6, 10000 Zagreb</item>
      <item>NAVA BANKA dioničko društvo, Tratinska 27, 10000 Zagreb</item>
      <item>Vesna Tukić, Kneza Mislava 3, 21000 Split zastupanog po punomoćniku Davor Radić</item>
      <item>Zrinka Tukić, Kneza Mislava 3, 21000 Split zastupanog po punomoćniku Davor Radić</item>
      <item>Ante Tukić, Kneza Mislava 3, 21000 Split zastupanog po punomoćniku Davor Radić</item>
      <item>Marko Škovrlj, Antuna Mihanovića 7, 21000 Split zastupanog po punomoćniku Davor Radić</item>
      <item>CROATIA LLOYD, d.d. za reosiguranje, Ulica Grada Vukovara 62, 10000 Zagreb</item>
    </derivirana_varijabla>
  </DomainObject.Predmet.StrankaListFormatedWithAdress>
  <DomainObject.Predmet.StrankaListFormatedWithAdressOIB>
    <izvorni_sadrzaj>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izvorni_sadrzaj>
    <derivirana_varijabla naziv="DomainObject.Predmet.StrankaListFormatedWithAdressOIB_1">
      <item>Financijska agencija Split, OIB 85821130368, Mažuranićevo šet 24b, 21000 Split</item>
      <item>ASPER CONSULT d.o.o. za poslovno savjetovanje, OIB 60038477581, Mihanovićeva 51/A, 21000 Split</item>
      <item>HYPO ALPE-ADRIA-LEASING društvo s ograničenom odgovornošću za leasing, OIB 03153152979, Slavonska avenija 6/a, 10000 Zagreb</item>
      <item>RH-Ministarstvo financija, Porezna uprava, OIB 18683136487 zastupanog po punomoćniku Županijsko državno odvjetništvo Split</item>
      <item>HEP - Opskrba d.o.o. za opskrbu potrošača električnom, toplinskom energijom i plinom, OIB 63073332379, Ulica grada Vukovara 37, 10000 Zagreb</item>
      <item>FINANCIJSKA AGENCIJA, OIB 85821130368, Vrtni put 3, 10000 Zagreb</item>
      <item>HEP-Operator distribucijskog sustava d.o.o. za distribuciju i opskrbu električne energije, OIB 46830600751, Poljička cesta 73, 21000 Split</item>
      <item>GRAD  SPLIT, OIB 78755598868, Branimirova obala 17, 21000 Split</item>
      <item>BANKA SPLITSKO-DALMATINSKA, dioničko društvo, OIB 25351138943, 114. brigade 9, 21000 Split</item>
      <item>CENTAR BANKA dioničko društvo u stečaju, OIB 89296739230, Amruševa 6, 10000 Zagreb</item>
      <item>NAVA BANKA dioničko društvo, OIB 07492912398, Tratinska 27, 10000 Zagreb</item>
      <item>Vesna Tukić, OIB 72945656196, Kneza Mislava 3, 21000 Split zastupanog po punomoćniku Davor Radić</item>
      <item>Zrinka Tukić, OIB 76576602728, Kneza Mislava 3, 21000 Split zastupanog po punomoćniku Davor Radić</item>
      <item>Ante Tukić, OIB 43923514573, Kneza Mislava 3, 21000 Split zastupanog po punomoćniku Davor Radić</item>
      <item>Marko Škovrlj, OIB 80644830457, Antuna Mihanovića 7, 21000 Split zastupanog po punomoćniku Davor Radić</item>
      <item>CROATIA LLOYD, d.d. za reosiguranje, OIB 23508929264, Ulica Grada Vukovara 62, 10000 Zagreb</item>
    </derivirana_varijabla>
  </DomainObject.Predmet.StrankaListFormatedWithAdressOIB>
  <DomainObject.Predmet.StrankaListNazivFormated>
    <izvorni_sadrzaj>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izvorni_sadrzaj>
    <derivirana_varijabla naziv="DomainObject.Predmet.StrankaListNazivFormated_1">
      <item>Financijska agencija Split</item>
      <item>ASPER CONSULT d.o.o. za poslovno savjetovanje</item>
      <item>HYPO ALPE-ADRIA-LEASING društvo s ograničenom odgovornošću za leasing</item>
      <item>RH-Ministarstvo financija, Porezna uprava</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CROATIA LLOYD, d.d. za reosiguranje</item>
    </derivirana_varijabla>
  </DomainObject.Predmet.StrankaListNazivFormated>
  <DomainObject.Predmet.StrankaListNazivFormatedOIB>
    <izvorni_sadrzaj>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izvorni_sadrzaj>
    <derivirana_varijabla naziv="DomainObject.Predmet.StrankaListNazivFormatedOIB_1">
      <item>Financijska agencija Split, OIB 85821130368</item>
      <item>ASPER CONSULT d.o.o. za poslovno savjetovanje, OIB 60038477581</item>
      <item>HYPO ALPE-ADRIA-LEASING društvo s ograničenom odgovornošću za leasing, OIB 03153152979</item>
      <item>RH-Ministarstvo financija, Porezna uprava, OIB 18683136487</item>
      <item>HEP - Opskrba d.o.o. za opskrbu potrošača električnom, toplinskom energijom i plinom, OIB 63073332379</item>
      <item>FINANCIJSKA AGENCIJA, OIB 85821130368</item>
      <item>HEP-Operator distribucijskog sustava d.o.o. za distribuciju i opskrbu električne energije, OIB 46830600751</item>
      <item>GRAD  SPLIT, OIB 78755598868</item>
      <item>BANKA SPLITSKO-DALMATINSKA, dioničko društvo, OIB 25351138943</item>
      <item>CENTAR BANKA dioničko društvo u stečaju, OIB 89296739230</item>
      <item>NAVA BANKA dioničko društvo, OIB 07492912398</item>
      <item>Vesna Tukić, OIB 72945656196</item>
      <item>Zrinka Tukić, OIB 76576602728</item>
      <item>Ante Tukić, OIB 43923514573</item>
      <item>Marko Škovrlj, OIB 80644830457</item>
      <item>CROATIA LLOYD, d.d. za reosiguranje, OIB 23508929264</item>
    </derivirana_varijabla>
  </DomainObject.Predmet.StrankaListNazivFormatedOIB>
  <DomainObject.Predmet.ProtuStrankaListFormated>
    <izvorni_sadrzaj>
      <item>S.T. ULAGANJA d.o.o. za poslovno savjetovanje zastupanog po punomoćniku TOMISLAV TUKIĆ</item>
    </izvorni_sadrzaj>
    <derivirana_varijabla naziv="DomainObject.Predmet.ProtuStrankaListFormated_1">
      <item>S.T. ULAGANJA d.o.o. za poslovno savjetovanje zastupanog po punomoćniku TOMISLAV TUKIĆ</item>
    </derivirana_varijabla>
  </DomainObject.Predmet.ProtuStrankaListFormated>
  <DomainObject.Predmet.ProtuStrankaListFormatedOIB>
    <izvorni_sadrzaj>
      <item>S.T. ULAGANJA d.o.o. za poslovno savjetovanje, OIB 95204850229 zastupanog po punomoćniku TOMISLAV TUKIĆ</item>
    </izvorni_sadrzaj>
    <derivirana_varijabla naziv="DomainObject.Predmet.ProtuStrankaListFormatedOIB_1">
      <item>S.T. ULAGANJA d.o.o. za poslovno savjetovanje, OIB 95204850229 zastupanog po punomoćniku TOMISLAV TUKIĆ</item>
    </derivirana_varijabla>
  </DomainObject.Predmet.ProtuStrankaListFormatedOIB>
  <DomainObject.Predmet.ProtuStrankaListFormatedWithAdress>
    <izvorni_sadrzaj>
      <item>S.T. ULAGANJA d.o.o. za poslovno savjetovanje, Kneza Mislava 3, Split zastupanog po punomoćniku TOMISLAV TUKIĆ</item>
    </izvorni_sadrzaj>
    <derivirana_varijabla naziv="DomainObject.Predmet.ProtuStrankaListFormatedWithAdress_1">
      <item>S.T. ULAGANJA d.o.o. za poslovno savjetovanje, Kneza Mislava 3, Split zastupanog po punomoćniku TOMISLAV TUKIĆ</item>
    </derivirana_varijabla>
  </DomainObject.Predmet.ProtuStrankaListFormatedWithAdress>
  <DomainObject.Predmet.ProtuStrankaListFormatedWithAdressOIB>
    <izvorni_sadrzaj>
      <item>S.T. ULAGANJA d.o.o. za poslovno savjetovanje, OIB 95204850229, Kneza Mislava 3, Split zastupanog po punomoćniku TOMISLAV TUKIĆ</item>
    </izvorni_sadrzaj>
    <derivirana_varijabla naziv="DomainObject.Predmet.ProtuStrankaListFormatedWithAdressOIB_1">
      <item>S.T. ULAGANJA d.o.o. za poslovno savjetovanje, OIB 95204850229, Kneza Mislava 3, Split zastupanog po punomoćniku TOMISLAV TUKIĆ</item>
    </derivirana_varijabla>
  </DomainObject.Predmet.ProtuStrankaListFormatedWithAdressOIB>
  <DomainObject.Predmet.ProtuStrankaListNazivFormated>
    <izvorni_sadrzaj>
      <item>S.T. ULAGANJA d.o.o. za poslovno savjetovanje</item>
    </izvorni_sadrzaj>
    <derivirana_varijabla naziv="DomainObject.Predmet.ProtuStrankaListNazivFormated_1">
      <item>S.T. ULAGANJA d.o.o. za poslovno savjetovanje</item>
    </derivirana_varijabla>
  </DomainObject.Predmet.ProtuStrankaListNazivFormated>
  <DomainObject.Predmet.ProtuStrankaListNazivFormatedOIB>
    <izvorni_sadrzaj>
      <item>S.T. ULAGANJA d.o.o. za poslovno savjetovanje, OIB 95204850229</item>
    </izvorni_sadrzaj>
    <derivirana_varijabla naziv="DomainObject.Predmet.ProtuStrankaListNazivFormatedOIB_1">
      <item>S.T. ULAGANJA d.o.o. za poslovno savjetovanje, OIB 95204850229</item>
    </derivirana_varijabla>
  </DomainObject.Predmet.ProtuStrankaListNazivFormatedOIB>
  <DomainObject.Predmet.OstaliListFormated>
    <izvorni_sadrzaj>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_1">
      <item>TOMISLAV TUKIĆ punomoćnik sudionika u postupku S.T. ULAGANJA d.o.o. za poslovno savjetovanje</item>
      <item>MIRA HAJDIĆ</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
  <DomainObject.Predmet.OstaliListFormatedOIB>
    <izvorni_sadrzaj>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izvorni_sadrzaj>
    <derivirana_varijabla naziv="DomainObject.Predmet.OstaliListFormatedOIB_1">
      <item>TOMISLAV TUKIĆ, OIB 40776526640 punomoćnik sudionika u postupku S.T. ULAGANJA d.o.o. za poslovno savjetovanje</item>
      <item>MIRA HAJDIĆ, OIB 33624188331</item>
      <item>Županijsko državno odvjetništvo Split punomoćnik sudionika u postupku RH-Ministarstvo financija, Porezna uprava</item>
      <item>Davor Radić punomoćnik sudionika u postupku Vesna Tukić; Zrinka Tukić; Ante Tukić; Marko Škovrlj</item>
    </derivirana_varijabla>
  </DomainObject.Predmet.OstaliListFormatedOIB>
  <DomainObject.Predmet.OstaliListFormatedWithAdress>
    <izvorni_sadrzaj>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_1">
      <item>TOMISLAV TUKIĆ, Kneza Mislava 3, 21000 Split punomoćnik sudionika u postupku S.T. ULAGANJA d.o.o. za poslovno savjetovanje</item>
      <item>MIRA HAJDIĆ,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
  <DomainObject.Predmet.OstaliListFormatedWithAdressOIB>
    <izvorni_sadrzaj>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izvorni_sadrzaj>
    <derivirana_varijabla naziv="DomainObject.Predmet.OstaliListFormatedWithAdressOIB_1">
      <item>TOMISLAV TUKIĆ, OIB 40776526640, Kneza Mislava 3, 21000 Split punomoćnik sudionika u postupku S.T. ULAGANJA d.o.o. za poslovno savjetovanje</item>
      <item>MIRA HAJDIĆ, OIB 33624188331, Manđerova 22, 21000 Split</item>
      <item>Županijsko državno odvjetništvo Split, Gundulićeva 29A-, 21000 Split punomoćnik sudionika u postupku RH-Ministarstvo financija, Porezna uprava</item>
      <item>Davor Radić, Trg hrvatske bratske zajednice 3b/II, 21000 Split punomoćnik sudionika u postupku Vesna Tukić; Zrinka Tukić; Ante Tukić; Marko Škovrlj</item>
    </derivirana_varijabla>
  </DomainObject.Predmet.OstaliListFormatedWithAdressOIB>
  <DomainObject.Predmet.OstaliListNazivFormated>
    <izvorni_sadrzaj>
      <item>TOMISLAV TUKIĆ</item>
      <item>MIRA HAJDIĆ</item>
      <item>Županijsko državno odvjetništvo Split</item>
      <item>Davor Radić</item>
    </izvorni_sadrzaj>
    <derivirana_varijabla naziv="DomainObject.Predmet.OstaliListNazivFormated_1">
      <item>TOMISLAV TUKIĆ</item>
      <item>MIRA HAJDIĆ</item>
      <item>Županijsko državno odvjetništvo Split</item>
      <item>Davor Radić</item>
    </derivirana_varijabla>
  </DomainObject.Predmet.OstaliListNazivFormated>
  <DomainObject.Predmet.OstaliListNazivFormatedOIB>
    <izvorni_sadrzaj>
      <item>TOMISLAV TUKIĆ, OIB 40776526640</item>
      <item>MIRA HAJDIĆ, OIB 33624188331</item>
      <item>Županijsko državno odvjetništvo Split</item>
      <item>Davor Radić</item>
    </izvorni_sadrzaj>
    <derivirana_varijabla naziv="DomainObject.Predmet.OstaliListNazivFormatedOIB_1">
      <item>TOMISLAV TUKIĆ, OIB 40776526640</item>
      <item>MIRA HAJDIĆ, OIB 33624188331</item>
      <item>Županijsko državno odvjetništvo Split</item>
      <item>Davor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S.T. ULAGANJA d.o.o. za poslovno savjetovanje</izvorni_sadrzaj>
    <derivirana_varijabla naziv="DomainObject.Predmet.ProtustrankaIDrugi_1">S.T. ULAGANJA d.o.o. za poslovno savjetovanje</derivirana_varijabla>
  </DomainObject.Predmet.ProtustrankaIDrugi>
  <DomainObject.Predmet.StrankaIDrugiAdressOIB>
    <izvorni_sadrzaj>Financijska agencija Split, OIB 85821130368, Mažuranićevo šet 24b, 21000 Split i dr.</izvorni_sadrzaj>
    <derivirana_varijabla naziv="DomainObject.Predmet.StrankaIDrugiAdressOIB_1">Financijska agencija Split, OIB 85821130368, Mažuranićevo šet 24b, 21000 Split i dr.</derivirana_varijabla>
  </DomainObject.Predmet.StrankaIDrugiAdressOIB>
  <DomainObject.Predmet.ProtustrankaIDrugiAdressOIB>
    <izvorni_sadrzaj>S.T. ULAGANJA d.o.o. za poslovno savjetovanje, OIB 95204850229, Kneza Mislava 3, Split</izvorni_sadrzaj>
    <derivirana_varijabla naziv="DomainObject.Predmet.ProtustrankaIDrugiAdressOIB_1">S.T. ULAGANJA d.o.o. za poslovno savjetovanje, OIB 95204850229, Kneza Mislava 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izvorni_sadrzaj>
    <derivirana_varijabla naziv="DomainObject.Predmet.SudioniciListNaziv_1">
      <item>S.T. ULAGANJA d.o.o. za poslovno savjetovanje</item>
      <item>TOMISLAV TUKIĆ</item>
      <item>MIRA HAJDIĆ</item>
      <item>Financijska agencija Split</item>
      <item>ASPER CONSULT d.o.o. za poslovno savjetovanje</item>
      <item>HYPO ALPE-ADRIA-LEASING društvo s ograničenom odgovornošću za leasing</item>
      <item>RH-Ministarstvo financija, Porezna uprava</item>
      <item>Županijsko državno odvjetništvo Split</item>
      <item>HEP - Opskrba d.o.o. za opskrbu potrošača električnom, toplinskom energijom i plinom</item>
      <item>FINANCIJSKA AGENCIJA</item>
      <item>HEP-Operator distribucijskog sustava d.o.o. za distribuciju i opskrbu električne energije</item>
      <item>GRAD  SPLIT</item>
      <item>BANKA SPLITSKO-DALMATINSKA, dioničko društvo</item>
      <item>CENTAR BANKA dioničko društvo u stečaju</item>
      <item>NAVA BANKA dioničko društvo</item>
      <item>Vesna Tukić</item>
      <item>Zrinka Tukić</item>
      <item>Ante Tukić</item>
      <item>Marko Škovrlj</item>
      <item>Davor Radić</item>
      <item>CROATIA LLOYD, d.d. za reosiguranje</item>
    </derivirana_varijabla>
  </DomainObject.Predmet.SudioniciListNaziv>
  <DomainObject.Predmet.SudioniciListAdressOIB>
    <izvorni_sadrzaj>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izvorni_sadrzaj>
    <derivirana_varijabla naziv="DomainObject.Predmet.SudioniciListAdressOIB_1">
      <item>S.T. ULAGANJA d.o.o. za poslovno savjetovanje, OIB 95204850229, Kneza Mislava 3,Split</item>
      <item>TOMISLAV TUKIĆ, OIB 40776526640, Kneza Mislava 3,21000 Split</item>
      <item>MIRA HAJDIĆ, OIB 33624188331, Manđerova 22,21000 Split</item>
      <item>Financijska agencija Split, OIB 85821130368, Mažuranićevo šet 24b,21000 Split</item>
      <item>ASPER CONSULT d.o.o. za poslovno savjetovanje, OIB 60038477581, Mihanovićeva 51/A,21000 Split</item>
      <item>HYPO ALPE-ADRIA-LEASING društvo s ograničenom odgovornošću za leasing, OIB 03153152979, Slavonska avenija 6/a,10000 Zagreb</item>
      <item>RH-Ministarstvo financija, Porezna uprava, OIB 18683136487</item>
      <item>Županijsko državno odvjetništvo Split, Gundulićeva 29A-,21000 Split</item>
      <item>HEP - Opskrba d.o.o. za opskrbu potrošača električnom, toplinskom energijom i plinom, OIB 63073332379, Ulica grada Vukovara 37,10000 Zagreb</item>
      <item>FINANCIJSKA AGENCIJA, OIB 85821130368, Vrtni put 3,10000 Zagreb</item>
      <item>HEP-Operator distribucijskog sustava d.o.o. za distribuciju i opskrbu električne energije, OIB 46830600751, Poljička cesta 73,21000 Split</item>
      <item>GRAD  SPLIT, OIB 78755598868, Branimirova obala 17,21000 Split</item>
      <item>BANKA SPLITSKO-DALMATINSKA, dioničko društvo, OIB 25351138943, 114. brigade 9,21000 Split</item>
      <item>CENTAR BANKA dioničko društvo u stečaju, OIB 89296739230, Amruševa 6,10000 Zagreb</item>
      <item>NAVA BANKA dioničko društvo, OIB 07492912398, Tratinska 27,10000 Zagreb</item>
      <item>Vesna Tukić, OIB 72945656196, Kneza Mislava 3,21000 Split</item>
      <item>Zrinka Tukić, OIB 76576602728, Kneza Mislava 3,21000 Split</item>
      <item>Ante Tukić, OIB 43923514573, Kneza Mislava 3,21000 Split</item>
      <item>Marko Škovrlj, OIB 80644830457, Antuna Mihanovića 7,21000 Split</item>
      <item>Davor Radić, Trg hrvatske bratske zajednice 3b/II,21000 Split</item>
      <item>CROATIA LLOYD, d.d. za reosiguranje, OIB 23508929264, Ulica Grada Vukovara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izvorni_sadrzaj>
    <derivirana_varijabla naziv="DomainObject.Predmet.SudioniciListNazivOIB_1">
      <item>, OIB 95204850229</item>
      <item>, OIB 40776526640</item>
      <item>, OIB 33624188331</item>
      <item>, OIB 85821130368</item>
      <item>, OIB 60038477581</item>
      <item>, OIB 03153152979</item>
      <item>, OIB 18683136487</item>
      <item>, OIB null</item>
      <item>, OIB 63073332379</item>
      <item>, OIB 85821130368</item>
      <item>, OIB 46830600751</item>
      <item>, OIB 78755598868</item>
      <item>, OIB 25351138943</item>
      <item>, OIB 89296739230</item>
      <item>, OIB 07492912398</item>
      <item>, OIB 72945656196</item>
      <item>, OIB 76576602728</item>
      <item>, OIB 43923514573</item>
      <item>, OIB 80644830457</item>
      <item>, OIB null</item>
      <item>, OIB 23508929264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1122</properties:Words>
  <properties:Characters>6169</properties:Characters>
  <properties:Lines>155</properties:Lines>
  <properties:Paragraphs>53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2016-12-29T07:59:00Z</dcterms:created>
  <dc:creator>Velimir Vuković</dc:creator>
  <cp:lastModifiedBy>Velimir Vuković</cp:lastModifiedBy>
  <cp:lastPrinted>2016-12-29T08:13:00Z</cp:lastPrinted>
  <dcterms:modified xmlns:xsi="http://www.w3.org/2001/XMLSchema-instance" xsi:type="dcterms:W3CDTF">2016-12-29T08:15:00Z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