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8d30" w14:paraId="8f98d30" w:rsidRDefault="00E4694B" w:rsidR="00380C3C">
      <w:pPr>
        <w15:collapsed w:val="false"/>
      </w:pPr>
      <w:bookmarkStart w:name="_GoBack" w:id="0"/>
      <w:bookmarkEnd w:id="0"/>
      <w:r>
        <w:rPr>
          <w:noProof/>
        </w:rPr>
        <w:t xml:space="preserve">                </w:t>
      </w:r>
      <w:r w:rsidR="00380C3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C3C" w:rsidP="002D60CE" w:rsidR="00380C3C">
      <w:pPr>
        <w:jc w:val="both"/>
      </w:pPr>
    </w:p>
    <w:p w:rsidRDefault="00E4694B" w:rsidP="002D60CE" w:rsidR="002D60CE" w:rsidRPr="00B9015B">
      <w:pPr>
        <w:jc w:val="both"/>
      </w:pPr>
      <w:r>
        <w:t xml:space="preserve">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CF535B">
        <w:t>89</w:t>
      </w:r>
      <w:r w:rsidRPr="00B9015B">
        <w:t>. St</w:t>
      </w:r>
      <w:r w:rsidR="00F324F6">
        <w:t>-</w:t>
      </w:r>
      <w:r w:rsidR="00725BF6">
        <w:t>3467/16-11</w:t>
      </w:r>
    </w:p>
    <w:p w:rsidRDefault="00E4694B" w:rsidP="002D60CE" w:rsidR="002D60CE" w:rsidRPr="00B9015B">
      <w:pPr>
        <w:jc w:val="both"/>
      </w:pPr>
      <w:r>
        <w:t xml:space="preserve">         Zagreb, </w:t>
      </w:r>
      <w:proofErr w:type="spellStart"/>
      <w:r w:rsidR="002D60CE" w:rsidRPr="00B9015B">
        <w:t>Amruševa</w:t>
      </w:r>
      <w:proofErr w:type="spellEnd"/>
      <w:r w:rsidR="002D60CE" w:rsidRPr="00B9015B">
        <w:t xml:space="preserve">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4694B" w:rsidP="00C40A44" w:rsidR="000B22E7" w:rsidRPr="00B9015B">
      <w:pPr>
        <w:ind w:firstLine="708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 1, OIB: 85821130368,</w:t>
      </w:r>
      <w:r w:rsidRPr="00070D63">
        <w:rPr>
          <w:lang w:val="pt-BR"/>
        </w:rPr>
        <w:t xml:space="preserve"> za otvaranje stečajnog postupka nad dužnikom </w:t>
      </w:r>
      <w:r w:rsidR="00725BF6" w:rsidRPr="00725BF6">
        <w:t xml:space="preserve">UGOSTITELJSTVO BEŠTAK d.o.o. za usluge, trgovinu, proizvodnju i graditeljstvo, OIB 60272021602, </w:t>
      </w:r>
      <w:proofErr w:type="spellStart"/>
      <w:r w:rsidR="00725BF6" w:rsidRPr="00725BF6">
        <w:t>Popovec</w:t>
      </w:r>
      <w:proofErr w:type="spellEnd"/>
      <w:r w:rsidR="00725BF6" w:rsidRPr="00725BF6">
        <w:t xml:space="preserve"> (Grad Zagreb), Varaždinska 83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25BF6">
        <w:rPr>
          <w:lang w:val="pt-BR"/>
        </w:rPr>
        <w:t>31. siječnja 2017.,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25BF6" w:rsidRPr="00725BF6">
        <w:t xml:space="preserve">UGOSTITELJSTVO BEŠTAK d.o.o. za usluge, trgovinu, proizvodnju i graditeljstvo, OIB 60272021602, </w:t>
      </w:r>
      <w:proofErr w:type="spellStart"/>
      <w:r w:rsidR="00725BF6" w:rsidRPr="00725BF6">
        <w:t>Popovec</w:t>
      </w:r>
      <w:proofErr w:type="spellEnd"/>
      <w:r w:rsidR="00725BF6" w:rsidRPr="00725BF6">
        <w:t xml:space="preserve"> (Grad Zagreb), Varaždinska 83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25BF6">
        <w:t>3467</w:t>
      </w:r>
      <w:r w:rsidR="00535D8E" w:rsidRPr="00B9015B">
        <w:t>-</w:t>
      </w:r>
      <w:r w:rsidR="005543BD">
        <w:t>1</w:t>
      </w:r>
      <w:r w:rsidR="0005403A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2D07C4" w:rsidR="005543BD" w:rsidRPr="005543BD">
      <w:r w:rsidRPr="00B9015B">
        <w:t xml:space="preserve"> </w:t>
      </w:r>
    </w:p>
    <w:p w:rsidRDefault="00F324F6" w:rsidP="00F324F6" w:rsidR="00F324F6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725BF6" w:rsidRPr="00725BF6">
        <w:t xml:space="preserve">UGOSTITELJSTVO BEŠTAK d.o.o. za usluge, trgovinu, proizvodnju i graditeljstvo, OIB 60272021602, </w:t>
      </w:r>
      <w:proofErr w:type="spellStart"/>
      <w:r w:rsidR="00725BF6" w:rsidRPr="00725BF6">
        <w:t>Popovec</w:t>
      </w:r>
      <w:proofErr w:type="spellEnd"/>
      <w:r w:rsidR="00725BF6" w:rsidRPr="00725BF6">
        <w:t xml:space="preserve"> (Grad Zagreb), Varaždinska 83</w:t>
      </w:r>
      <w:r>
        <w:rPr>
          <w:lang w:val="pt-BR"/>
        </w:rPr>
        <w:t>.</w:t>
      </w:r>
    </w:p>
    <w:p w:rsidRDefault="00F324F6" w:rsidP="00F324F6" w:rsidR="00F324F6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725BF6">
        <w:t>5. travnja</w:t>
      </w:r>
      <w:r w:rsidR="0005403A">
        <w:t xml:space="preserve"> 2016</w:t>
      </w:r>
      <w:r>
        <w:t xml:space="preserve">. u Očevidniku redoslijeda osnova za plaćanje ima evidentirane neizvršene osnove za plaćanje u neprekinutom razdoblju od 120 dana, u ukupnom iznosu od </w:t>
      </w:r>
      <w:r w:rsidR="00725BF6">
        <w:t>129.290,82</w:t>
      </w:r>
      <w:r>
        <w:t xml:space="preserve"> kn, kao i da dužnik ima </w:t>
      </w:r>
      <w:r w:rsidR="00725BF6">
        <w:t>3</w:t>
      </w:r>
      <w:r>
        <w:t xml:space="preserve"> zaposlen</w:t>
      </w:r>
      <w:r w:rsidR="00725BF6">
        <w:t>ih</w:t>
      </w:r>
      <w:r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>
        <w:rPr>
          <w:lang w:val="en-GB"/>
        </w:rPr>
        <w:t>.</w:t>
      </w:r>
    </w:p>
    <w:p w:rsidRDefault="00B9015B" w:rsidP="00F324F6" w:rsidR="00B9015B" w:rsidRPr="00B9015B">
      <w:pPr>
        <w:pStyle w:val="Tijeloteksta"/>
        <w:ind w:firstLine="708"/>
      </w:pPr>
      <w:r w:rsidRPr="00B9015B">
        <w:lastRenderedPageBreak/>
        <w:t xml:space="preserve">Slijedom navedenog, </w:t>
      </w:r>
      <w:r w:rsidR="00F324F6">
        <w:t xml:space="preserve">sud je </w:t>
      </w:r>
      <w:r w:rsidR="00725BF6">
        <w:t>22. prosinca</w:t>
      </w:r>
      <w:r w:rsidR="004B6C8F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AB6CDD" w:rsidP="00D677F7" w:rsidR="00B62E90">
      <w:pPr>
        <w:pStyle w:val="Tijeloteksta"/>
        <w:ind w:firstLine="708"/>
      </w:pPr>
      <w:r>
        <w:t xml:space="preserve">U ovom stečajnom predmetu dužnik je </w:t>
      </w:r>
      <w:r w:rsidR="00725BF6">
        <w:t>9. siječnja 2017</w:t>
      </w:r>
      <w:r w:rsidR="00F24250">
        <w:t xml:space="preserve">. </w:t>
      </w:r>
      <w:r>
        <w:t xml:space="preserve">dostavio </w:t>
      </w:r>
      <w:proofErr w:type="spellStart"/>
      <w:r w:rsidR="00F24250" w:rsidRPr="00F24250">
        <w:t>prokazni</w:t>
      </w:r>
      <w:proofErr w:type="spellEnd"/>
      <w:r w:rsidR="00F24250" w:rsidRPr="00F24250">
        <w:t xml:space="preserve"> popis imovine za dužnika (list </w:t>
      </w:r>
      <w:r w:rsidR="00725BF6">
        <w:t>2</w:t>
      </w:r>
      <w:r w:rsidR="002D07C4">
        <w:t>1-</w:t>
      </w:r>
      <w:r w:rsidR="00725BF6">
        <w:t>29</w:t>
      </w:r>
      <w:r w:rsidR="00F24250" w:rsidRPr="00F24250">
        <w:t xml:space="preserve"> spisa) </w:t>
      </w:r>
      <w:r w:rsidR="00F24250">
        <w:t>iz kojeg proizlazi da dužnik nema nekretnina, pokretnina u svom vlasništvu kao ni imovinskih prava na tuđim stvarima, novčanih tražbina, nenovčanih tražbina te novčanih sredstava na računima.</w:t>
      </w:r>
      <w:r w:rsidR="004137EF">
        <w:t xml:space="preserve"> </w:t>
      </w:r>
    </w:p>
    <w:p w:rsidRDefault="004C428C" w:rsidP="004C428C" w:rsidR="004C428C" w:rsidRPr="004C428C">
      <w:pPr>
        <w:pStyle w:val="Tijeloteksta"/>
        <w:ind w:firstLine="708"/>
      </w:pPr>
      <w:r w:rsidRPr="004C428C">
        <w:t xml:space="preserve">Sud je uvidom u </w:t>
      </w:r>
      <w:r w:rsidR="00725BF6">
        <w:t>Potvrdu</w:t>
      </w:r>
      <w:r>
        <w:t xml:space="preserve"> Financijske agencije od </w:t>
      </w:r>
      <w:r w:rsidR="00725BF6">
        <w:t>29. prosinca</w:t>
      </w:r>
      <w:r w:rsidR="000E57F1">
        <w:t xml:space="preserve"> 2016</w:t>
      </w:r>
      <w:r w:rsidR="001861A1">
        <w:t xml:space="preserve">. (list </w:t>
      </w:r>
      <w:r w:rsidR="002D07C4">
        <w:t>1</w:t>
      </w:r>
      <w:r w:rsidR="00725BF6">
        <w:t>3</w:t>
      </w:r>
      <w:r w:rsidRPr="004C428C">
        <w:t xml:space="preserve"> spisa) utvrdio kako je dužnikov račun blokiran duže od </w:t>
      </w:r>
      <w:r w:rsidR="00F24250">
        <w:t>120</w:t>
      </w:r>
      <w:r w:rsidRPr="004C428C">
        <w:t xml:space="preserve"> dana</w:t>
      </w:r>
      <w:r>
        <w:t>,</w:t>
      </w:r>
      <w:r w:rsidR="001861A1">
        <w:t xml:space="preserve"> a</w:t>
      </w:r>
      <w:r>
        <w:t xml:space="preserve"> </w:t>
      </w:r>
      <w:r w:rsidR="001861A1">
        <w:t>zastupnik po zakonu dužnika nije osporio</w:t>
      </w:r>
      <w:r>
        <w:t xml:space="preserve"> podatke iz navedene potvrde</w:t>
      </w:r>
      <w:r w:rsidRPr="004C428C">
        <w:t>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134F3A" w:rsidR="00134F3A" w:rsidRPr="00134F3A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</w:t>
      </w:r>
      <w:r w:rsidR="001861A1">
        <w:t>-a</w:t>
      </w:r>
      <w:r>
        <w:t xml:space="preserve">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 w:rsidR="0034597D">
        <w:t>e</w:t>
      </w:r>
      <w:r w:rsidRPr="00134F3A">
        <w:t xml:space="preserve"> prethodnog i stečajn</w:t>
      </w:r>
      <w:r w:rsidR="002C3072">
        <w:t>og postupka u ukupnom iznosu 23</w:t>
      </w:r>
      <w:r w:rsidRPr="00134F3A">
        <w:t xml:space="preserve">.000,00 kn i to za: nagradu stečajnom upravitelju </w:t>
      </w:r>
      <w:r w:rsidR="001861A1">
        <w:t xml:space="preserve">ukupno </w:t>
      </w:r>
      <w:r w:rsidR="002C3072">
        <w:t>5</w:t>
      </w:r>
      <w:r w:rsidRPr="00134F3A">
        <w:t>.000,00 kn, troško</w:t>
      </w:r>
      <w:r w:rsidR="001861A1">
        <w:t>ve knjigovodstva mjesečno 1</w:t>
      </w:r>
      <w:r w:rsidRPr="00134F3A">
        <w:t xml:space="preserve">.500,00 kn, </w:t>
      </w:r>
      <w:r w:rsidR="002C3072">
        <w:t>troškove platnog prometa, blag</w:t>
      </w:r>
      <w:r w:rsidR="001861A1">
        <w:t>ajne i ostalih administra</w:t>
      </w:r>
      <w:r w:rsidR="002C3072">
        <w:t>tivnih poslova mjesečno 1</w:t>
      </w:r>
      <w:r w:rsidR="001861A1">
        <w:t>.500,00 kn</w:t>
      </w:r>
      <w:r w:rsidRPr="00134F3A">
        <w:t xml:space="preserve">, a sve bazirano na </w:t>
      </w:r>
      <w:r w:rsidR="002C3072">
        <w:t>trajanju postupka u vremenu od 6 mjeseci</w:t>
      </w:r>
      <w:r w:rsidRPr="00134F3A">
        <w:t xml:space="preserve">. </w:t>
      </w:r>
    </w:p>
    <w:p w:rsidRDefault="00065B42" w:rsidP="001013EE" w:rsidR="00065B42" w:rsidRPr="00B9015B">
      <w:pPr>
        <w:ind w:firstLine="708"/>
        <w:jc w:val="both"/>
      </w:pPr>
      <w:r w:rsidRPr="00B9015B">
        <w:t>Slijedo</w:t>
      </w:r>
      <w:r w:rsidR="001013EE" w:rsidRPr="00B9015B">
        <w:t>m navedenog, u skladu s</w:t>
      </w:r>
      <w:r w:rsidR="00501EBB">
        <w:t xml:space="preserve"> citiranom odredbom čl. 132</w:t>
      </w:r>
      <w:r w:rsidRPr="00B9015B">
        <w:t>. st</w:t>
      </w:r>
      <w:r w:rsidR="002C3072">
        <w:t>. 1. SZ-a</w:t>
      </w:r>
      <w:r w:rsidR="00B9015B">
        <w:t>,</w:t>
      </w:r>
      <w:r w:rsidR="00501EBB">
        <w:t xml:space="preserve"> pozvane</w:t>
      </w:r>
      <w:r w:rsidR="001013EE" w:rsidRPr="00B9015B">
        <w:t xml:space="preserve"> su </w:t>
      </w:r>
      <w:r w:rsidR="00501EBB" w:rsidRPr="00501EBB">
        <w:t>osobe koje imaju pravni interes</w:t>
      </w:r>
      <w:r w:rsidR="00134F3A">
        <w:t xml:space="preserve"> za provedbom stečajnoga postup</w:t>
      </w:r>
      <w:r w:rsidR="00501EBB" w:rsidRPr="00501EBB">
        <w:t xml:space="preserve">ka nad dužnikom </w:t>
      </w:r>
      <w:r w:rsidR="00725BF6" w:rsidRPr="00725BF6">
        <w:t xml:space="preserve">UGOSTITELJSTVO BEŠTAK d.o.o. za usluge, trgovinu, proizvodnju i graditeljstvo, OIB 60272021602, </w:t>
      </w:r>
      <w:proofErr w:type="spellStart"/>
      <w:r w:rsidR="00725BF6" w:rsidRPr="00725BF6">
        <w:t>Popovec</w:t>
      </w:r>
      <w:proofErr w:type="spellEnd"/>
      <w:r w:rsidR="00725BF6" w:rsidRPr="00725BF6">
        <w:t xml:space="preserve"> (Grad Zagreb), Varaždinska 83</w:t>
      </w:r>
      <w:r w:rsidR="002C3072">
        <w:rPr>
          <w:lang w:val="pt-BR"/>
        </w:rPr>
        <w:t xml:space="preserve">, </w:t>
      </w:r>
      <w:r w:rsidR="001013EE" w:rsidRPr="00B9015B">
        <w:t>predujmiti</w:t>
      </w:r>
      <w:r w:rsidRPr="00B9015B">
        <w:t xml:space="preserve"> navedeni iznos  (točka I</w:t>
      </w:r>
      <w:r w:rsidR="001013EE" w:rsidRPr="00B9015B">
        <w:t>.</w:t>
      </w:r>
      <w:r w:rsidR="00E24B5E" w:rsidRPr="00B9015B">
        <w:t xml:space="preserve"> izreke) </w:t>
      </w:r>
      <w:r w:rsidR="001013EE" w:rsidRPr="00B9015B">
        <w:t>te su upozoreni</w:t>
      </w:r>
      <w:r w:rsidRPr="00B9015B">
        <w:t xml:space="preserve"> na</w:t>
      </w:r>
      <w:r w:rsidR="001013EE" w:rsidRPr="00B9015B">
        <w:t xml:space="preserve"> pravne posljedice ako ne postupe</w:t>
      </w:r>
      <w:r w:rsidRPr="00B9015B">
        <w:t xml:space="preserve"> po ovom rješenju iz točke I</w:t>
      </w:r>
      <w:r w:rsidR="001013EE" w:rsidRPr="00B9015B">
        <w:t>.</w:t>
      </w:r>
      <w:r w:rsidR="00501EBB">
        <w:t xml:space="preserve"> sukladno odredbi članka 132. st. 2</w:t>
      </w:r>
      <w:r w:rsidRPr="00B9015B">
        <w:t>. SZ-a (točka II</w:t>
      </w:r>
      <w:r w:rsidR="001013EE" w:rsidRPr="00B9015B">
        <w:t>.</w:t>
      </w:r>
      <w:r w:rsidRPr="00B9015B">
        <w:t xml:space="preserve">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725BF6">
        <w:t>31. siječnja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A60369">
        <w:t>,v.r.</w:t>
      </w:r>
    </w:p>
    <w:p w:rsidRDefault="00BB5767" w:rsidP="00380C3C" w:rsidR="00BB576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BB5767" w:rsidP="00065B42" w:rsidR="00BB5767"/>
    <w:p w:rsidRDefault="00A60369" w:rsidP="002B3342" w:rsidR="00A60369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A60369" w:rsidP="002B3342" w:rsidR="00A60369" w:rsidRPr="00694D64">
      <w:r w:rsidRPr="00694D64">
        <w:t>Karmela Dolenc</w:t>
      </w:r>
    </w:p>
    <w:p w:rsidRDefault="00A60369" w:rsidP="002B3342" w:rsidR="00A60369">
      <w:pPr>
        <w:pStyle w:val="Bezproreda"/>
      </w:pPr>
    </w:p>
    <w:p w:rsidRDefault="000E57F1" w:rsidP="00A60369" w:rsidR="000E57F1" w:rsidRPr="00623457"/>
    <w:sectPr w:rsidSect="000E57F1" w:rsidR="000E57F1" w:rsidRPr="0062345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380C3C">
    <w:pPr>
      <w:pStyle w:val="Zaglavlje"/>
    </w:pPr>
    <w:r>
      <w:tab/>
    </w:r>
    <w:r>
      <w:tab/>
    </w:r>
    <w:r w:rsidR="00CF535B">
      <w:t>89</w:t>
    </w:r>
    <w:r w:rsidRPr="00380C3C">
      <w:rPr>
        <w:sz w:val="24"/>
      </w:rPr>
      <w:t>. St-</w:t>
    </w:r>
    <w:r w:rsidR="00725BF6">
      <w:rPr>
        <w:sz w:val="24"/>
      </w:rPr>
      <w:t>3467</w:t>
    </w:r>
    <w:r w:rsidR="00E4694B">
      <w:rPr>
        <w:sz w:val="24"/>
      </w:rPr>
      <w:t>/16-</w:t>
    </w:r>
    <w:r w:rsidR="00725BF6">
      <w:rPr>
        <w:sz w:val="24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5403A"/>
    <w:rsid w:val="00065B42"/>
    <w:rsid w:val="000B22E7"/>
    <w:rsid w:val="000E335E"/>
    <w:rsid w:val="000E57F1"/>
    <w:rsid w:val="001013EE"/>
    <w:rsid w:val="00134F3A"/>
    <w:rsid w:val="001861A1"/>
    <w:rsid w:val="001A762F"/>
    <w:rsid w:val="0021298E"/>
    <w:rsid w:val="00260C00"/>
    <w:rsid w:val="002817DE"/>
    <w:rsid w:val="002C3072"/>
    <w:rsid w:val="002D07C4"/>
    <w:rsid w:val="002D5087"/>
    <w:rsid w:val="002D60CE"/>
    <w:rsid w:val="0034597D"/>
    <w:rsid w:val="00380C3C"/>
    <w:rsid w:val="003D4223"/>
    <w:rsid w:val="003F3702"/>
    <w:rsid w:val="00412D47"/>
    <w:rsid w:val="004137EF"/>
    <w:rsid w:val="004B6C8F"/>
    <w:rsid w:val="004C428C"/>
    <w:rsid w:val="00501EBB"/>
    <w:rsid w:val="00535D8E"/>
    <w:rsid w:val="005543BD"/>
    <w:rsid w:val="005E2724"/>
    <w:rsid w:val="00602113"/>
    <w:rsid w:val="00662884"/>
    <w:rsid w:val="006B1344"/>
    <w:rsid w:val="00704DD0"/>
    <w:rsid w:val="007150E9"/>
    <w:rsid w:val="00725BF6"/>
    <w:rsid w:val="00754CF2"/>
    <w:rsid w:val="00767DE7"/>
    <w:rsid w:val="007B068E"/>
    <w:rsid w:val="007E6A6F"/>
    <w:rsid w:val="008B669A"/>
    <w:rsid w:val="00947BCF"/>
    <w:rsid w:val="009B3D51"/>
    <w:rsid w:val="00A0793E"/>
    <w:rsid w:val="00A60369"/>
    <w:rsid w:val="00A6064D"/>
    <w:rsid w:val="00A75EA1"/>
    <w:rsid w:val="00A75F17"/>
    <w:rsid w:val="00A851A3"/>
    <w:rsid w:val="00AB6CDD"/>
    <w:rsid w:val="00B40AF9"/>
    <w:rsid w:val="00B62E90"/>
    <w:rsid w:val="00B9015B"/>
    <w:rsid w:val="00BB5767"/>
    <w:rsid w:val="00BC67EF"/>
    <w:rsid w:val="00BE5577"/>
    <w:rsid w:val="00BF01D0"/>
    <w:rsid w:val="00BF0DDB"/>
    <w:rsid w:val="00C23ADD"/>
    <w:rsid w:val="00C40A44"/>
    <w:rsid w:val="00CF535B"/>
    <w:rsid w:val="00D340BD"/>
    <w:rsid w:val="00D3501A"/>
    <w:rsid w:val="00D677F7"/>
    <w:rsid w:val="00D803A5"/>
    <w:rsid w:val="00DC6690"/>
    <w:rsid w:val="00DE0F86"/>
    <w:rsid w:val="00E24B5E"/>
    <w:rsid w:val="00E4694B"/>
    <w:rsid w:val="00F24250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A60369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3467</izvorni_sadrzaj>
    <derivirana_varijabla naziv="DomainObject.Predmet.Broj_1">3467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St-3467/2016</izvorni_sadrzaj>
    <derivirana_varijabla naziv="DomainObject.Predmet.OznakaBroj_1">St-3467/2016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BEŠTAK d.o.o. zastupanog po punomoćniku Željko Beštak</izvorni_sadrzaj>
    <derivirana_varijabla naziv="DomainObject.Predmet.ProtustrankaFormated_1">  UGOSTITELJSTVO BEŠTAK d.o.o. zastupanog po punomoćniku Željko Beštak</derivirana_varijabla>
  </DomainObject.Predmet.ProtustrankaFormated>
  <DomainObject.Predmet.ProtustrankaFormatedOIB>
    <izvorni_sadrzaj>  UGOSTITELJSTVO BEŠTAK d.o.o., OIB 60272021602 zastupanog po punomoćniku Željko Beštak</izvorni_sadrzaj>
    <derivirana_varijabla naziv="DomainObject.Predmet.ProtustrankaFormatedOIB_1">  UGOSTITELJSTVO BEŠTAK d.o.o., OIB 60272021602 zastupanog po punomoćniku Željko Beštak</derivirana_varijabla>
  </DomainObject.Predmet.ProtustrankaFormatedOIB>
  <DomainObject.Predmet.ProtustrankaFormatedWithAdress>
    <izvorni_sadrzaj> UGOSTITELJSTVO BEŠTAK d.o.o., Varaždinska 83, 10360 Popovec zastupanog po punomoćniku Željko Beštak</izvorni_sadrzaj>
    <derivirana_varijabla naziv="DomainObject.Predmet.ProtustrankaFormatedWithAdress_1"> UGOSTITELJSTVO BEŠTAK d.o.o., Varaždinska 83, 10360 Popovec zastupanog po punomoćniku Željko Beštak</derivirana_varijabla>
  </DomainObject.Predmet.ProtustrankaFormatedWithAdress>
  <DomainObject.Predmet.ProtustrankaFormatedWithAdressOIB>
    <izvorni_sadrzaj> UGOSTITELJSTVO BEŠTAK d.o.o., OIB 60272021602, Varaždinska 83, 10360 Popovec zastupanog po punomoćniku Željko Beštak</izvorni_sadrzaj>
    <derivirana_varijabla naziv="DomainObject.Predmet.ProtustrankaFormatedWithAdressOIB_1"> UGOSTITELJSTVO BEŠTAK d.o.o., OIB 60272021602, Varaždinska 83, 10360 Popovec zastupanog po punomoćniku Željko Beštak</derivirana_varijabla>
  </DomainObject.Predmet.ProtustrankaFormatedWithAdressOIB>
  <DomainObject.Predmet.ProtustrankaWithAdress>
    <izvorni_sadrzaj>UGOSTITELJSTVO BEŠTAK d.o.o. Varaždinska 83, 10360 Popovec</izvorni_sadrzaj>
    <derivirana_varijabla naziv="DomainObject.Predmet.ProtustrankaWithAdress_1">UGOSTITELJSTVO BEŠTAK d.o.o. Varaždinska 83, 10360 Popovec</derivirana_varijabla>
  </DomainObject.Predmet.ProtustrankaWithAdress>
  <DomainObject.Predmet.ProtustrankaWithAdressOIB>
    <izvorni_sadrzaj>UGOSTITELJSTVO BEŠTAK d.o.o., OIB 60272021602, Varaždinska 83, 10360 Popovec</izvorni_sadrzaj>
    <derivirana_varijabla naziv="DomainObject.Predmet.ProtustrankaWithAdressOIB_1">UGOSTITELJSTVO BEŠTAK d.o.o., OIB 60272021602, Varaždinska 83, 10360 Popovec</derivirana_varijabla>
  </DomainObject.Predmet.ProtustrankaWithAdressOIB>
  <DomainObject.Predmet.ProtustrankaNazivFormated>
    <izvorni_sadrzaj>UGOSTITELJSTVO BEŠTAK d.o.o.</izvorni_sadrzaj>
    <derivirana_varijabla naziv="DomainObject.Predmet.ProtustrankaNazivFormated_1">UGOSTITELJSTVO BEŠTAK d.o.o.</derivirana_varijabla>
  </DomainObject.Predmet.ProtustrankaNazivFormated>
  <DomainObject.Predmet.ProtustrankaNazivFormatedOIB>
    <izvorni_sadrzaj>UGOSTITELJSTVO BEŠTAK d.o.o., OIB 60272021602</izvorni_sadrzaj>
    <derivirana_varijabla naziv="DomainObject.Predmet.ProtustrankaNazivFormatedOIB_1">UGOSTITELJSTVO BEŠTAK d.o.o., OIB 60272021602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BEŠTAK d.o.o. zastupanog po punomoćniku Željko Beštak</item>
    </izvorni_sadrzaj>
    <derivirana_varijabla naziv="DomainObject.Predmet.ProtuStrankaListFormated_1">
      <item>UGOSTITELJSTVO BEŠTAK d.o.o. zastupanog po punomoćniku Željko Beštak</item>
    </derivirana_varijabla>
  </DomainObject.Predmet.ProtuStrankaListFormated>
  <DomainObject.Predmet.ProtuStrankaListFormatedOIB>
    <izvorni_sadrzaj>
      <item>UGOSTITELJSTVO BEŠTAK d.o.o., OIB 60272021602 zastupanog po punomoćniku Željko Beštak</item>
    </izvorni_sadrzaj>
    <derivirana_varijabla naziv="DomainObject.Predmet.ProtuStrankaListFormatedOIB_1">
      <item>UGOSTITELJSTVO BEŠTAK d.o.o., OIB 60272021602 zastupanog po punomoćniku Željko Beštak</item>
    </derivirana_varijabla>
  </DomainObject.Predmet.ProtuStrankaListFormatedOIB>
  <DomainObject.Predmet.ProtuStrankaListFormatedWithAdress>
    <izvorni_sadrzaj>
      <item>UGOSTITELJSTVO BEŠTAK d.o.o., Varaždinska 83, 10360 Popovec zastupanog po punomoćniku Željko Beštak</item>
    </izvorni_sadrzaj>
    <derivirana_varijabla naziv="DomainObject.Predmet.ProtuStrankaListFormatedWithAdress_1">
      <item>UGOSTITELJSTVO BEŠTAK d.o.o., Varaždinska 83, 10360 Popovec zastupanog po punomoćniku Željko Beštak</item>
    </derivirana_varijabla>
  </DomainObject.Predmet.ProtuStrankaListFormatedWithAdress>
  <DomainObject.Predmet.ProtuStrankaListFormatedWithAdressOIB>
    <izvorni_sadrzaj>
      <item>UGOSTITELJSTVO BEŠTAK d.o.o., OIB 60272021602, Varaždinska 83, 10360 Popovec zastupanog po punomoćniku Željko Beštak</item>
    </izvorni_sadrzaj>
    <derivirana_varijabla naziv="DomainObject.Predmet.ProtuStrankaListFormatedWithAdressOIB_1">
      <item>UGOSTITELJSTVO BEŠTAK d.o.o., OIB 60272021602, Varaždinska 83, 10360 Popovec zastupanog po punomoćniku Željko Beštak</item>
    </derivirana_varijabla>
  </DomainObject.Predmet.ProtuStrankaListFormatedWithAdressOIB>
  <DomainObject.Predmet.ProtuStrankaListNazivFormated>
    <izvorni_sadrzaj>
      <item>UGOSTITELJSTVO BEŠTAK d.o.o.</item>
    </izvorni_sadrzaj>
    <derivirana_varijabla naziv="DomainObject.Predmet.ProtuStrankaListNazivFormated_1">
      <item>UGOSTITELJSTVO BEŠTAK d.o.o.</item>
    </derivirana_varijabla>
  </DomainObject.Predmet.ProtuStrankaListNazivFormated>
  <DomainObject.Predmet.ProtuStrankaListNazivFormatedOIB>
    <izvorni_sadrzaj>
      <item>UGOSTITELJSTVO BEŠTAK d.o.o., OIB 60272021602</item>
    </izvorni_sadrzaj>
    <derivirana_varijabla naziv="DomainObject.Predmet.ProtuStrankaListNazivFormatedOIB_1">
      <item>UGOSTITELJSTVO BEŠTAK d.o.o., OIB 60272021602</item>
    </derivirana_varijabla>
  </DomainObject.Predmet.ProtuStrankaListNazivFormatedOIB>
  <DomainObject.Predmet.OstaliListFormated>
    <izvorni_sadrzaj>
      <item>Željko Beštak punomoćnik sudionika u postupku UGOSTITELJSTVO BEŠTAK d.o.o.</item>
      <item>PRIVREDNA BANKA ZAGREB - DIONIČKO DRUŠTVO</item>
    </izvorni_sadrzaj>
    <derivirana_varijabla naziv="DomainObject.Predmet.OstaliListFormated_1">
      <item>Željko Beštak punomoćnik sudionika u postupku UGOSTITELJSTVO BEŠTAK d.o.o.</item>
      <item>PRIVREDNA BANKA ZAGREB - DIONIČKO DRUŠTVO</item>
    </derivirana_varijabla>
  </DomainObject.Predmet.OstaliListFormated>
  <DomainObject.Predmet.OstaliListFormatedOIB>
    <izvorni_sadrzaj>
      <item>Željko Beštak, OIB 05310410573 punomoćnik sudionika u postupku UGOSTITELJSTVO BEŠTAK d.o.o.</item>
      <item>PRIVREDNA BANKA ZAGREB - DIONIČKO DRUŠTVO, OIB 02535697732</item>
    </izvorni_sadrzaj>
    <derivirana_varijabla naziv="DomainObject.Predmet.OstaliListFormatedOIB_1">
      <item>Željko Beštak, OIB 05310410573 punomoćnik sudionika u postupku UGOSTITELJSTVO BEŠTAK d.o.o.</item>
      <item>PRIVREDNA BANKA ZAGREB - DIONIČKO DRUŠTVO, OIB 02535697732</item>
    </derivirana_varijabla>
  </DomainObject.Predmet.OstaliListFormatedOIB>
  <DomainObject.Predmet.OstaliListFormatedWithAdress>
    <izvorni_sadrzaj>
      <item>Željko Beštak, Varaždinska Ulica 83, 10360 Popovec punomoćnik sudionika u postupku UGOSTITELJSTVO BEŠTAK d.o.o.</item>
      <item>PRIVREDNA BANKA ZAGREB - DIONIČKO DRUŠTVO, Radnička cesta 50, 10000 Zagreb</item>
    </izvorni_sadrzaj>
    <derivirana_varijabla naziv="DomainObject.Predmet.OstaliListFormatedWithAdress_1">
      <item>Željko Beštak, Varaždinska Ulica 83, 10360 Popovec punomoćnik sudionika u postupku UGOSTITELJSTVO BEŠTAK 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Željko Beštak, OIB 05310410573, Varaždinska Ulica 83, 10360 Popovec punomoćnik sudionika u postupku UGOSTITELJSTVO BEŠTAK d.o.o.</item>
      <item>PRIVREDNA BANKA ZAGREB - DIONIČKO DRUŠTVO, OIB 02535697732, Radnička cesta 50, 10000 Zagreb</item>
    </izvorni_sadrzaj>
    <derivirana_varijabla naziv="DomainObject.Predmet.OstaliListFormatedWithAdressOIB_1">
      <item>Željko Beštak, OIB 05310410573, Varaždinska Ulica 83, 10360 Popovec punomoćnik sudionika u postupku UGOSTITELJSTVO BEŠTAK 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Željko Beštak</item>
      <item>PRIVREDNA BANKA ZAGREB - DIONIČKO DRUŠTVO</item>
    </izvorni_sadrzaj>
    <derivirana_varijabla naziv="DomainObject.Predmet.OstaliListNazivFormated_1">
      <item>Željko Beštak</item>
      <item>PRIVREDNA BANKA ZAGREB - DIONIČKO DRUŠTVO</item>
    </derivirana_varijabla>
  </DomainObject.Predmet.OstaliListNazivFormated>
  <DomainObject.Predmet.OstaliListNazivFormatedOIB>
    <izvorni_sadrzaj>
      <item>Željko Beštak, OIB 05310410573</item>
      <item>PRIVREDNA BANKA ZAGREB - DIONIČKO DRUŠTVO, OIB 02535697732</item>
    </izvorni_sadrzaj>
    <derivirana_varijabla naziv="DomainObject.Predmet.OstaliListNazivFormatedOIB_1">
      <item>Željko Beštak, OIB 05310410573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BEŠTAK d.o.o.</izvorni_sadrzaj>
    <derivirana_varijabla naziv="DomainObject.Predmet.ProtustrankaIDrugi_1">UGOSTITELJSTVO BEŠTAK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UGOSTITELJSTVO BEŠTAK d.o.o., OIB 60272021602, Varaždinska 83, 10360 Popovec</izvorni_sadrzaj>
    <derivirana_varijabla naziv="DomainObject.Predmet.ProtustrankaIDrugiAdressOIB_1">UGOSTITELJSTVO BEŠTAK d.o.o., OIB 60272021602, Varaždinska 83,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BEŠTAK d.o.o.</item>
      <item>Željko Beštak</item>
      <item>PRIVREDNA BANKA ZAGREB - DIONIČKO DRUŠTVO</item>
    </izvorni_sadrzaj>
    <derivirana_varijabla naziv="DomainObject.Predmet.SudioniciListNaziv_1">
      <item>FINA Regionalni centar Zagreb</item>
      <item>UGOSTITELJSTVO BEŠTAK d.o.o.</item>
      <item>Željko Beštak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UGOSTITELJSTVO BEŠTAK d.o.o., OIB 60272021602, Varaždinska 83,10360 Popovec</item>
      <item>Željko Beštak, OIB 05310410573, Varaždinska Ulica 83,10360 Popovec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UGOSTITELJSTVO BEŠTAK d.o.o., OIB 60272021602, Varaždinska 83,10360 Popovec</item>
      <item>Željko Beštak, OIB 05310410573, Varaždinska Ulica 83,10360 Popovec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60272021602</item>
      <item>, OIB 05310410573</item>
      <item>, OIB 02535697732</item>
    </izvorni_sadrzaj>
    <derivirana_varijabla naziv="DomainObject.Predmet.SudioniciListNazivOIB_1">
      <item>, OIB 85821130368</item>
      <item>, OIB 60272021602</item>
      <item>, OIB 05310410573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758</properties:Words>
  <properties:Characters>4284</properties:Characters>
  <properties:Lines>89</properties:Lines>
  <properties:Paragraphs>26</properties:Paragraphs>
  <properties:TotalTime>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2017-02-01T07:25:00Z</cp:lastPrinted>
  <dcterms:modified xmlns:xsi="http://www.w3.org/2001/XMLSchema-instance" xsi:type="dcterms:W3CDTF">2017-02-01T07:26:00Z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